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9E1718A" w:rsidR="00F110CD" w:rsidRPr="00C84F38" w:rsidRDefault="00F110CD" w:rsidP="00803A0F">
      <w:pPr>
        <w:pStyle w:val="Header"/>
        <w:tabs>
          <w:tab w:val="right" w:pos="9639"/>
        </w:tabs>
        <w:rPr>
          <w:sz w:val="24"/>
          <w:szCs w:val="24"/>
        </w:rPr>
      </w:pPr>
      <w:bookmarkStart w:id="0" w:name="_Hlk37418177"/>
      <w:r w:rsidRPr="4F60E2F8">
        <w:rPr>
          <w:sz w:val="24"/>
          <w:szCs w:val="24"/>
        </w:rPr>
        <w:t>3GPP TSG RA</w:t>
      </w:r>
      <w:r w:rsidR="00BA1872" w:rsidRPr="4F60E2F8">
        <w:rPr>
          <w:sz w:val="24"/>
          <w:szCs w:val="24"/>
        </w:rPr>
        <w:t xml:space="preserve">N WG1 </w:t>
      </w:r>
      <w:r w:rsidR="00B65452" w:rsidRPr="4F60E2F8">
        <w:rPr>
          <w:sz w:val="24"/>
          <w:szCs w:val="24"/>
        </w:rPr>
        <w:t>#</w:t>
      </w:r>
      <w:r w:rsidR="00B5698E">
        <w:rPr>
          <w:sz w:val="24"/>
          <w:szCs w:val="24"/>
        </w:rPr>
        <w:t>112</w:t>
      </w:r>
      <w:r w:rsidR="001C3DE3">
        <w:rPr>
          <w:sz w:val="24"/>
          <w:szCs w:val="24"/>
        </w:rPr>
        <w:t>-bis-e</w:t>
      </w:r>
      <w:r w:rsidR="000E49F3">
        <w:rPr>
          <w:sz w:val="24"/>
          <w:szCs w:val="24"/>
        </w:rPr>
        <w:t xml:space="preserve"> Meeting</w:t>
      </w:r>
      <w:r w:rsidR="001348FE">
        <w:tab/>
      </w:r>
      <w:r w:rsidR="00BA1872" w:rsidRPr="00D6653C">
        <w:rPr>
          <w:sz w:val="24"/>
          <w:szCs w:val="28"/>
        </w:rPr>
        <w:t>R1-</w:t>
      </w:r>
      <w:r w:rsidR="00447C64" w:rsidRPr="00447C64">
        <w:rPr>
          <w:sz w:val="24"/>
          <w:szCs w:val="28"/>
        </w:rPr>
        <w:t>2302632</w:t>
      </w:r>
    </w:p>
    <w:p w14:paraId="30E02940" w14:textId="070D3BEE" w:rsidR="00CA26CE" w:rsidRDefault="00D020CC" w:rsidP="1F2F2475">
      <w:pPr>
        <w:pStyle w:val="Header"/>
        <w:rPr>
          <w:noProof w:val="0"/>
          <w:sz w:val="24"/>
          <w:szCs w:val="24"/>
        </w:rPr>
      </w:pPr>
      <w:r>
        <w:rPr>
          <w:noProof w:val="0"/>
          <w:sz w:val="24"/>
          <w:szCs w:val="24"/>
        </w:rPr>
        <w:t>Electronic meeting</w:t>
      </w:r>
      <w:r w:rsidR="00441224" w:rsidRPr="00224AFC">
        <w:rPr>
          <w:noProof w:val="0"/>
          <w:sz w:val="24"/>
          <w:szCs w:val="24"/>
        </w:rPr>
        <w:t xml:space="preserve">, </w:t>
      </w:r>
      <w:r w:rsidR="001C3DE3">
        <w:rPr>
          <w:noProof w:val="0"/>
          <w:sz w:val="24"/>
          <w:szCs w:val="24"/>
        </w:rPr>
        <w:t>17</w:t>
      </w:r>
      <w:r w:rsidR="00B5698E">
        <w:rPr>
          <w:noProof w:val="0"/>
          <w:sz w:val="24"/>
          <w:szCs w:val="24"/>
        </w:rPr>
        <w:t xml:space="preserve"> </w:t>
      </w:r>
      <w:r w:rsidR="009030CA" w:rsidRPr="00224AFC">
        <w:rPr>
          <w:noProof w:val="0"/>
          <w:sz w:val="24"/>
          <w:szCs w:val="24"/>
        </w:rPr>
        <w:t xml:space="preserve">– </w:t>
      </w:r>
      <w:r w:rsidR="001C3DE3">
        <w:rPr>
          <w:noProof w:val="0"/>
          <w:sz w:val="24"/>
          <w:szCs w:val="24"/>
        </w:rPr>
        <w:t>26</w:t>
      </w:r>
      <w:r w:rsidR="00B5698E" w:rsidRPr="00224AFC">
        <w:rPr>
          <w:noProof w:val="0"/>
          <w:sz w:val="24"/>
          <w:szCs w:val="24"/>
        </w:rPr>
        <w:t xml:space="preserve"> </w:t>
      </w:r>
      <w:proofErr w:type="gramStart"/>
      <w:r w:rsidR="001C3DE3">
        <w:rPr>
          <w:noProof w:val="0"/>
          <w:sz w:val="24"/>
          <w:szCs w:val="24"/>
        </w:rPr>
        <w:t>April</w:t>
      </w:r>
      <w:r w:rsidR="009030CA" w:rsidRPr="00224AFC">
        <w:rPr>
          <w:noProof w:val="0"/>
          <w:sz w:val="24"/>
          <w:szCs w:val="24"/>
        </w:rPr>
        <w:t>,</w:t>
      </w:r>
      <w:proofErr w:type="gramEnd"/>
      <w:r w:rsidR="009030CA" w:rsidRPr="00224AFC">
        <w:rPr>
          <w:noProof w:val="0"/>
          <w:sz w:val="24"/>
          <w:szCs w:val="24"/>
        </w:rPr>
        <w:t xml:space="preserve"> </w:t>
      </w:r>
      <w:r w:rsidR="00B5698E" w:rsidRPr="00224AFC">
        <w:rPr>
          <w:noProof w:val="0"/>
          <w:sz w:val="24"/>
          <w:szCs w:val="24"/>
        </w:rPr>
        <w:t>202</w:t>
      </w:r>
      <w:r w:rsidR="00B5698E">
        <w:rPr>
          <w:noProof w:val="0"/>
          <w:sz w:val="24"/>
          <w:szCs w:val="24"/>
        </w:rPr>
        <w:t>3</w:t>
      </w:r>
    </w:p>
    <w:bookmarkEnd w:id="0"/>
    <w:p w14:paraId="2CFE1919" w14:textId="77777777" w:rsidR="00850D96" w:rsidRPr="00850D96" w:rsidRDefault="00850D96" w:rsidP="00803A0F">
      <w:pPr>
        <w:pStyle w:val="Header"/>
        <w:rPr>
          <w:bCs/>
          <w:noProof w:val="0"/>
          <w:sz w:val="24"/>
          <w:lang w:val="en-GB" w:eastAsia="ja-JP"/>
        </w:rPr>
      </w:pPr>
    </w:p>
    <w:p w14:paraId="30E02941" w14:textId="1CE80DB6" w:rsidR="0034111C" w:rsidRPr="001E5981" w:rsidRDefault="0034111C" w:rsidP="00803A0F">
      <w:pPr>
        <w:pStyle w:val="CRCoverPage"/>
        <w:spacing w:after="0"/>
        <w:rPr>
          <w:rFonts w:cs="Arial"/>
          <w:b/>
          <w:bCs/>
          <w:sz w:val="24"/>
          <w:szCs w:val="24"/>
          <w:lang w:val="en-US" w:eastAsia="ja-JP"/>
        </w:rPr>
      </w:pPr>
      <w:r w:rsidRPr="379402D8">
        <w:rPr>
          <w:rFonts w:cs="Arial"/>
          <w:b/>
          <w:bCs/>
          <w:sz w:val="24"/>
          <w:szCs w:val="24"/>
        </w:rPr>
        <w:t>Agenda item:</w:t>
      </w:r>
      <w:r>
        <w:tab/>
      </w:r>
      <w:r>
        <w:tab/>
      </w:r>
      <w:r w:rsidR="00243234" w:rsidRPr="379402D8">
        <w:rPr>
          <w:rFonts w:cs="Arial"/>
          <w:b/>
          <w:bCs/>
          <w:sz w:val="24"/>
          <w:szCs w:val="24"/>
        </w:rPr>
        <w:t>9.2.4.1</w:t>
      </w:r>
      <w:r>
        <w:tab/>
      </w:r>
    </w:p>
    <w:p w14:paraId="30E02942" w14:textId="11CBDC88" w:rsidR="00E128F2" w:rsidRPr="001E5981" w:rsidRDefault="0034111C" w:rsidP="00803A0F">
      <w:pPr>
        <w:tabs>
          <w:tab w:val="left" w:pos="1985"/>
        </w:tabs>
        <w:spacing w:after="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7F889E2E" w:rsidR="0034111C" w:rsidRPr="0016316A" w:rsidRDefault="0034111C" w:rsidP="00803A0F">
      <w:pPr>
        <w:spacing w:after="0"/>
        <w:ind w:left="1985" w:hanging="1985"/>
        <w:rPr>
          <w:rFonts w:ascii="Arial" w:hAnsi="Arial" w:cs="Arial"/>
          <w:b/>
          <w:bCs/>
          <w:sz w:val="24"/>
          <w:szCs w:val="24"/>
        </w:rPr>
      </w:pPr>
      <w:r w:rsidRPr="3E61DC49">
        <w:rPr>
          <w:rFonts w:ascii="Arial" w:hAnsi="Arial" w:cs="Arial"/>
          <w:b/>
          <w:bCs/>
          <w:sz w:val="24"/>
          <w:szCs w:val="24"/>
        </w:rPr>
        <w:t>Title:</w:t>
      </w:r>
      <w:r>
        <w:tab/>
      </w:r>
      <w:r w:rsidR="00F93A7F" w:rsidRPr="00D85E6B">
        <w:rPr>
          <w:rFonts w:ascii="Arial" w:hAnsi="Arial" w:cs="Arial"/>
          <w:b/>
          <w:bCs/>
          <w:sz w:val="24"/>
          <w:szCs w:val="24"/>
        </w:rPr>
        <w:t>Evaluation on ML for positioning accuracy enhancement</w:t>
      </w:r>
    </w:p>
    <w:p w14:paraId="37754C56" w14:textId="1176C8A1" w:rsidR="00803A0F" w:rsidRPr="0016316A" w:rsidRDefault="0034111C" w:rsidP="00803A0F">
      <w:pPr>
        <w:spacing w:after="0"/>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B74CB3">
      <w:pPr>
        <w:pStyle w:val="Heading1"/>
      </w:pPr>
      <w:r w:rsidRPr="0016316A">
        <w:t>Introduction</w:t>
      </w:r>
    </w:p>
    <w:p w14:paraId="29C202B1" w14:textId="073919F9" w:rsidR="008A3A7F" w:rsidRDefault="008A3A7F" w:rsidP="008A3A7F">
      <w:pPr>
        <w:jc w:val="both"/>
        <w:rPr>
          <w:szCs w:val="18"/>
          <w:lang w:eastAsia="ja-JP"/>
        </w:rPr>
      </w:pPr>
      <w:r w:rsidRPr="004F74B5">
        <w:rPr>
          <w:szCs w:val="18"/>
          <w:lang w:eastAsia="ja-JP"/>
        </w:rPr>
        <w:t xml:space="preserve">Rel-18 study on Artificial Intelligence (AI)/Machine Learning (ML) for NR </w:t>
      </w:r>
      <w:r w:rsidR="00A24410">
        <w:rPr>
          <w:szCs w:val="18"/>
          <w:lang w:eastAsia="ja-JP"/>
        </w:rPr>
        <w:t>a</w:t>
      </w:r>
      <w:r w:rsidRPr="004F74B5">
        <w:rPr>
          <w:szCs w:val="18"/>
          <w:lang w:eastAsia="ja-JP"/>
        </w:rPr>
        <w:t xml:space="preserve">ir </w:t>
      </w:r>
      <w:r w:rsidR="00A24410">
        <w:rPr>
          <w:szCs w:val="18"/>
          <w:lang w:eastAsia="ja-JP"/>
        </w:rPr>
        <w:t>i</w:t>
      </w:r>
      <w:r w:rsidRPr="004F74B5">
        <w:rPr>
          <w:szCs w:val="18"/>
          <w:lang w:eastAsia="ja-JP"/>
        </w:rPr>
        <w:t xml:space="preserve">nterface, </w:t>
      </w:r>
      <w:r w:rsidRPr="004F74B5">
        <w:t xml:space="preserve">agreed in [1], </w:t>
      </w:r>
      <w:r w:rsidRPr="004F74B5">
        <w:rPr>
          <w:szCs w:val="18"/>
          <w:lang w:eastAsia="ja-JP"/>
        </w:rPr>
        <w:t xml:space="preserve">includes a use case </w:t>
      </w:r>
      <w:r>
        <w:rPr>
          <w:szCs w:val="18"/>
          <w:lang w:eastAsia="ja-JP"/>
        </w:rPr>
        <w:t xml:space="preserve">of positioning accuracy enhancement. For this use case, the target of the agenda item 9.2.4.1 is to evaluate performance benefits of AI/ML algorithms. The methodologies should be based on statistical models already defined in TR 38.857. </w:t>
      </w:r>
      <w:r w:rsidRPr="004F74B5">
        <w:rPr>
          <w:szCs w:val="18"/>
          <w:lang w:eastAsia="ja-JP"/>
        </w:rPr>
        <w:t xml:space="preserve"> </w:t>
      </w:r>
    </w:p>
    <w:p w14:paraId="57D76985" w14:textId="22B5CE87" w:rsidR="002F284E" w:rsidRDefault="002F284E" w:rsidP="002F284E">
      <w:pPr>
        <w:jc w:val="both"/>
        <w:rPr>
          <w:lang w:val="en-US"/>
        </w:rPr>
      </w:pPr>
      <w:r w:rsidRPr="004F74B5">
        <w:rPr>
          <w:szCs w:val="18"/>
          <w:lang w:eastAsia="ja-JP"/>
        </w:rPr>
        <w:t xml:space="preserve">In this contribution, we </w:t>
      </w:r>
      <w:r>
        <w:rPr>
          <w:szCs w:val="18"/>
          <w:lang w:eastAsia="ja-JP"/>
        </w:rPr>
        <w:t xml:space="preserve">prioritize the evaluation that were agreed in the 3GPP RAN1#112 meeting. However, we also </w:t>
      </w:r>
      <w:r>
        <w:rPr>
          <w:lang w:val="en-US"/>
        </w:rPr>
        <w:t xml:space="preserve">discuss </w:t>
      </w:r>
      <w:r w:rsidDel="004036D3">
        <w:rPr>
          <w:lang w:val="en-US"/>
        </w:rPr>
        <w:t xml:space="preserve">proposals </w:t>
      </w:r>
      <w:r>
        <w:rPr>
          <w:lang w:val="en-US"/>
        </w:rPr>
        <w:t>not agreed upon and topics for further study indicated as part of the agreements made in the previous meetings since RAN1-110e.</w:t>
      </w:r>
      <w:r w:rsidR="00F83415">
        <w:rPr>
          <w:lang w:val="en-US"/>
        </w:rPr>
        <w:t xml:space="preserve"> A </w:t>
      </w:r>
      <w:r w:rsidR="003D606E">
        <w:rPr>
          <w:lang w:val="en-US"/>
        </w:rPr>
        <w:t xml:space="preserve">collection of agreements of the last 3GPP RAN1 meetings are available in </w:t>
      </w:r>
      <w:r w:rsidR="00853A8B">
        <w:rPr>
          <w:lang w:val="en-US"/>
        </w:rPr>
        <w:t>Appendix</w:t>
      </w:r>
      <w:r w:rsidR="003D606E">
        <w:rPr>
          <w:lang w:val="en-US"/>
        </w:rPr>
        <w:t xml:space="preserve"> A.</w:t>
      </w:r>
      <w:r w:rsidR="00EB60FE">
        <w:rPr>
          <w:lang w:val="en-US"/>
        </w:rPr>
        <w:t xml:space="preserve"> In the document body, the</w:t>
      </w:r>
      <w:r>
        <w:rPr>
          <w:lang w:val="en-US"/>
        </w:rPr>
        <w:t xml:space="preserve"> </w:t>
      </w:r>
      <w:r w:rsidR="00EB60FE">
        <w:rPr>
          <w:lang w:val="en-US"/>
        </w:rPr>
        <w:t>a</w:t>
      </w:r>
      <w:r>
        <w:rPr>
          <w:lang w:val="en-US"/>
        </w:rPr>
        <w:t xml:space="preserve">greements are presented within a frame block to be differentiated from the content. </w:t>
      </w:r>
    </w:p>
    <w:p w14:paraId="57629FDD" w14:textId="5BA254EB" w:rsidR="002F284E" w:rsidRDefault="002F284E" w:rsidP="002F284E">
      <w:pPr>
        <w:jc w:val="both"/>
        <w:rPr>
          <w:szCs w:val="18"/>
          <w:lang w:eastAsia="ja-JP"/>
        </w:rPr>
      </w:pPr>
      <w:r>
        <w:rPr>
          <w:lang w:val="en-US"/>
        </w:rPr>
        <w:t>The relevant aspects of evaluations assumptions and datasets used in the evaluations are described in Section 2. In Section 3 we provide the evaluation results of relevant KPIs on AI/ML positioning enhancement. In Section 4, we provide the evaluation of different model input/output parameters. In Section 5, we provide the evaluation related to performance monitoring. In Section 6 and Section 7, we include a diversity of scenarios related to model generalization based on different settings and imperfections, respectively. In Section 8, we include other complementary evaluations that are not included in the previous sections. Finally, we provide a summary of observations and proposals</w:t>
      </w:r>
      <w:r w:rsidR="005146F7">
        <w:rPr>
          <w:lang w:val="en-US"/>
        </w:rPr>
        <w:t xml:space="preserve"> in Section 9</w:t>
      </w:r>
      <w:r>
        <w:rPr>
          <w:lang w:val="en-US"/>
        </w:rPr>
        <w:t>.</w:t>
      </w:r>
    </w:p>
    <w:p w14:paraId="5AB148EF" w14:textId="52A32124" w:rsidR="002F284E" w:rsidRDefault="00273D42" w:rsidP="002F284E">
      <w:pPr>
        <w:jc w:val="both"/>
        <w:rPr>
          <w:szCs w:val="18"/>
          <w:lang w:eastAsia="ja-JP"/>
        </w:rPr>
      </w:pPr>
      <w:r>
        <w:rPr>
          <w:szCs w:val="18"/>
          <w:lang w:eastAsia="ja-JP"/>
        </w:rPr>
        <w:t>The main outcomes of this evaluation results are related to</w:t>
      </w:r>
    </w:p>
    <w:p w14:paraId="5E47DA28" w14:textId="505FA343" w:rsidR="002F284E" w:rsidRPr="00407A91" w:rsidRDefault="00273D42" w:rsidP="00B74CB3">
      <w:pPr>
        <w:pStyle w:val="ListParagraph"/>
        <w:numPr>
          <w:ilvl w:val="0"/>
          <w:numId w:val="15"/>
        </w:numPr>
        <w:jc w:val="both"/>
        <w:rPr>
          <w:sz w:val="20"/>
          <w:szCs w:val="18"/>
          <w:lang w:val="en-GB" w:eastAsia="ja-JP"/>
        </w:rPr>
      </w:pPr>
      <w:r>
        <w:rPr>
          <w:sz w:val="20"/>
          <w:szCs w:val="18"/>
          <w:lang w:val="en-GB" w:eastAsia="ja-JP"/>
        </w:rPr>
        <w:t>Evaluation of model performance when there are imperfections in the ground truth labels</w:t>
      </w:r>
      <w:r w:rsidR="007A1122">
        <w:rPr>
          <w:sz w:val="20"/>
          <w:szCs w:val="18"/>
          <w:lang w:val="en-GB" w:eastAsia="ja-JP"/>
        </w:rPr>
        <w:t xml:space="preserve"> for direct AI/ML positioning</w:t>
      </w:r>
      <w:r w:rsidR="002F284E" w:rsidRPr="002B2600">
        <w:rPr>
          <w:szCs w:val="18"/>
          <w:lang w:val="en-US" w:eastAsia="ja-JP"/>
        </w:rPr>
        <w:t xml:space="preserve">, </w:t>
      </w:r>
    </w:p>
    <w:p w14:paraId="05890880" w14:textId="274B78B9" w:rsidR="002F284E" w:rsidRPr="00407A91" w:rsidRDefault="00273D42" w:rsidP="00B74CB3">
      <w:pPr>
        <w:pStyle w:val="ListParagraph"/>
        <w:numPr>
          <w:ilvl w:val="0"/>
          <w:numId w:val="15"/>
        </w:numPr>
        <w:jc w:val="both"/>
        <w:rPr>
          <w:sz w:val="20"/>
          <w:szCs w:val="18"/>
          <w:lang w:val="en-GB" w:eastAsia="ja-JP"/>
        </w:rPr>
      </w:pPr>
      <w:r>
        <w:rPr>
          <w:sz w:val="20"/>
          <w:szCs w:val="18"/>
          <w:lang w:val="en-GB" w:eastAsia="ja-JP"/>
        </w:rPr>
        <w:t xml:space="preserve">Evaluation of the model performance and model complexity when </w:t>
      </w:r>
      <w:r w:rsidR="00972AE7">
        <w:rPr>
          <w:sz w:val="20"/>
          <w:szCs w:val="18"/>
          <w:lang w:val="en-GB" w:eastAsia="ja-JP"/>
        </w:rPr>
        <w:t>the</w:t>
      </w:r>
      <w:r>
        <w:rPr>
          <w:sz w:val="20"/>
          <w:szCs w:val="18"/>
          <w:lang w:val="en-GB" w:eastAsia="ja-JP"/>
        </w:rPr>
        <w:t xml:space="preserve"> number of TRPs is selected and the PDP measurement is used as input parameter</w:t>
      </w:r>
      <w:r w:rsidR="002F284E" w:rsidRPr="00407A91">
        <w:rPr>
          <w:sz w:val="20"/>
          <w:szCs w:val="18"/>
          <w:lang w:val="en-GB" w:eastAsia="ja-JP"/>
        </w:rPr>
        <w:t xml:space="preserve">, </w:t>
      </w:r>
    </w:p>
    <w:p w14:paraId="285FEC7E" w14:textId="34A62047" w:rsidR="00273D42" w:rsidRPr="00407A91" w:rsidRDefault="00821525" w:rsidP="00B74CB3">
      <w:pPr>
        <w:pStyle w:val="ListParagraph"/>
        <w:numPr>
          <w:ilvl w:val="0"/>
          <w:numId w:val="15"/>
        </w:numPr>
        <w:jc w:val="both"/>
        <w:rPr>
          <w:sz w:val="20"/>
          <w:szCs w:val="18"/>
          <w:lang w:val="en-GB" w:eastAsia="ja-JP"/>
        </w:rPr>
      </w:pPr>
      <w:r>
        <w:rPr>
          <w:sz w:val="20"/>
          <w:szCs w:val="18"/>
          <w:lang w:val="en-GB" w:eastAsia="ja-JP"/>
        </w:rPr>
        <w:t>Evaluation of</w:t>
      </w:r>
      <w:r w:rsidR="00273D42" w:rsidRPr="00273D42">
        <w:rPr>
          <w:sz w:val="20"/>
          <w:szCs w:val="18"/>
          <w:lang w:val="en-GB" w:eastAsia="ja-JP"/>
        </w:rPr>
        <w:t xml:space="preserve"> performance monitoring based on input parameter</w:t>
      </w:r>
      <w:r w:rsidR="00A348F2">
        <w:rPr>
          <w:sz w:val="20"/>
          <w:szCs w:val="18"/>
          <w:lang w:val="en-GB" w:eastAsia="ja-JP"/>
        </w:rPr>
        <w:t>s</w:t>
      </w:r>
      <w:r w:rsidR="00273D42" w:rsidRPr="00273D42">
        <w:rPr>
          <w:sz w:val="20"/>
          <w:szCs w:val="18"/>
          <w:lang w:val="en-GB" w:eastAsia="ja-JP"/>
        </w:rPr>
        <w:t>.</w:t>
      </w:r>
    </w:p>
    <w:p w14:paraId="2D8362EF" w14:textId="77777777" w:rsidR="00273D42" w:rsidRPr="00273D42" w:rsidRDefault="00273D42" w:rsidP="00273D42">
      <w:pPr>
        <w:jc w:val="both"/>
        <w:rPr>
          <w:szCs w:val="18"/>
          <w:lang w:eastAsia="ja-JP"/>
        </w:rPr>
      </w:pPr>
    </w:p>
    <w:p w14:paraId="30D009FF" w14:textId="684D3C0B" w:rsidR="009960DF" w:rsidRDefault="00511D0E" w:rsidP="00B74CB3">
      <w:pPr>
        <w:pStyle w:val="Heading1"/>
      </w:pPr>
      <w:bookmarkStart w:id="1" w:name="_Hlk510705081"/>
      <w:r>
        <w:t>Evaluation Assumptions and Datasets</w:t>
      </w:r>
    </w:p>
    <w:p w14:paraId="0652992F" w14:textId="4E5ECEC6" w:rsidR="00E57336" w:rsidRDefault="00140B59" w:rsidP="069AA612">
      <w:pPr>
        <w:jc w:val="both"/>
        <w:rPr>
          <w:lang w:val="en-US"/>
        </w:rPr>
      </w:pPr>
      <w:bookmarkStart w:id="2" w:name="_Hlk127116668"/>
      <w:r w:rsidRPr="00140B59">
        <w:rPr>
          <w:lang w:val="en-US"/>
        </w:rPr>
        <w:t xml:space="preserve">In the </w:t>
      </w:r>
      <w:r w:rsidR="00AC45A7">
        <w:rPr>
          <w:lang w:val="en-US"/>
        </w:rPr>
        <w:t>3GPP RAN1#119</w:t>
      </w:r>
      <w:r w:rsidR="00D36628">
        <w:rPr>
          <w:lang w:val="en-US"/>
        </w:rPr>
        <w:t xml:space="preserve">-e meeting the following </w:t>
      </w:r>
      <w:r w:rsidR="00B45B23">
        <w:rPr>
          <w:lang w:val="en-US"/>
        </w:rPr>
        <w:t>agreemen</w:t>
      </w:r>
      <w:r w:rsidR="00793F35">
        <w:rPr>
          <w:lang w:val="en-US"/>
        </w:rPr>
        <w:t>ts were</w:t>
      </w:r>
      <w:r w:rsidR="00FD077D">
        <w:rPr>
          <w:lang w:val="en-US"/>
        </w:rPr>
        <w:t xml:space="preserve"> done:</w:t>
      </w:r>
    </w:p>
    <w:tbl>
      <w:tblPr>
        <w:tblStyle w:val="TableGrid"/>
        <w:tblW w:w="0" w:type="auto"/>
        <w:tblLook w:val="04A0" w:firstRow="1" w:lastRow="0" w:firstColumn="1" w:lastColumn="0" w:noHBand="0" w:noVBand="1"/>
      </w:tblPr>
      <w:tblGrid>
        <w:gridCol w:w="9629"/>
      </w:tblGrid>
      <w:tr w:rsidR="00FD077D" w14:paraId="5075AB1D" w14:textId="77777777" w:rsidTr="00FD077D">
        <w:tc>
          <w:tcPr>
            <w:tcW w:w="9629" w:type="dxa"/>
          </w:tcPr>
          <w:p w14:paraId="44072107"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B4A97E3" w14:textId="36649C14" w:rsidR="009A734D" w:rsidRPr="00191FFB" w:rsidRDefault="009A734D" w:rsidP="000C64DF">
            <w:pPr>
              <w:spacing w:line="200" w:lineRule="exact"/>
              <w:rPr>
                <w:sz w:val="16"/>
                <w:szCs w:val="16"/>
                <w:lang w:val="en-US"/>
              </w:rPr>
            </w:pPr>
            <w:r w:rsidRPr="00191FFB">
              <w:rPr>
                <w:sz w:val="16"/>
                <w:szCs w:val="16"/>
                <w:lang w:val="en-US"/>
              </w:rPr>
              <w:t xml:space="preserve">The </w:t>
            </w:r>
            <w:proofErr w:type="spellStart"/>
            <w:r w:rsidRPr="00191FFB">
              <w:rPr>
                <w:sz w:val="16"/>
                <w:szCs w:val="16"/>
                <w:lang w:val="en-US"/>
              </w:rPr>
              <w:t>IIoT</w:t>
            </w:r>
            <w:proofErr w:type="spellEnd"/>
            <w:r w:rsidRPr="00191FFB">
              <w:rPr>
                <w:sz w:val="16"/>
                <w:szCs w:val="16"/>
                <w:lang w:val="en-US"/>
              </w:rPr>
              <w:t xml:space="preserve"> indoor factory (</w:t>
            </w:r>
            <w:proofErr w:type="spellStart"/>
            <w:r w:rsidRPr="00191FFB">
              <w:rPr>
                <w:sz w:val="16"/>
                <w:szCs w:val="16"/>
                <w:lang w:val="en-US"/>
              </w:rPr>
              <w:t>InF</w:t>
            </w:r>
            <w:proofErr w:type="spellEnd"/>
            <w:r w:rsidRPr="00191FFB">
              <w:rPr>
                <w:sz w:val="16"/>
                <w:szCs w:val="16"/>
                <w:lang w:val="en-US"/>
              </w:rPr>
              <w:t xml:space="preserve">) scenario is a prioritized scenario for evaluation of AI/ML based positioning. </w:t>
            </w:r>
          </w:p>
          <w:p w14:paraId="07B1AC7F"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6332D1F" w14:textId="77777777" w:rsidR="009A734D" w:rsidRPr="00191FFB" w:rsidRDefault="009A734D" w:rsidP="000C64DF">
            <w:pPr>
              <w:spacing w:line="200" w:lineRule="exact"/>
              <w:rPr>
                <w:sz w:val="16"/>
                <w:szCs w:val="16"/>
                <w:lang w:val="en-US"/>
              </w:rPr>
            </w:pPr>
            <w:r w:rsidRPr="00191FFB">
              <w:rPr>
                <w:sz w:val="16"/>
                <w:szCs w:val="16"/>
                <w:lang w:val="en-US"/>
              </w:rPr>
              <w:t xml:space="preserve">For evaluation of AI/ML based positioning, at least the </w:t>
            </w:r>
            <w:proofErr w:type="spellStart"/>
            <w:r w:rsidRPr="00191FFB">
              <w:rPr>
                <w:sz w:val="16"/>
                <w:szCs w:val="16"/>
                <w:lang w:val="en-US"/>
              </w:rPr>
              <w:t>InF</w:t>
            </w:r>
            <w:proofErr w:type="spellEnd"/>
            <w:r w:rsidRPr="00191FFB">
              <w:rPr>
                <w:sz w:val="16"/>
                <w:szCs w:val="16"/>
                <w:lang w:val="en-US"/>
              </w:rPr>
              <w:t xml:space="preserve">-DH sub-scenario is prioritized in the </w:t>
            </w:r>
            <w:proofErr w:type="spellStart"/>
            <w:r w:rsidRPr="00191FFB">
              <w:rPr>
                <w:sz w:val="16"/>
                <w:szCs w:val="16"/>
                <w:lang w:val="en-US"/>
              </w:rPr>
              <w:t>InF</w:t>
            </w:r>
            <w:proofErr w:type="spellEnd"/>
            <w:r w:rsidRPr="00191FFB">
              <w:rPr>
                <w:sz w:val="16"/>
                <w:szCs w:val="16"/>
                <w:lang w:val="en-US"/>
              </w:rPr>
              <w:t xml:space="preserve"> deployment scenario for FR1 and FR2.</w:t>
            </w:r>
          </w:p>
          <w:p w14:paraId="410B6DD9"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6E820501" w14:textId="77777777" w:rsidR="002363B3" w:rsidRPr="00191FFB" w:rsidRDefault="002363B3" w:rsidP="000C64DF">
            <w:pPr>
              <w:spacing w:line="200" w:lineRule="exact"/>
              <w:rPr>
                <w:sz w:val="16"/>
                <w:szCs w:val="16"/>
                <w:lang w:val="en-US"/>
              </w:rPr>
            </w:pPr>
            <w:r w:rsidRPr="00191FFB">
              <w:rPr>
                <w:sz w:val="16"/>
                <w:szCs w:val="16"/>
                <w:lang w:val="en-US"/>
              </w:rPr>
              <w:t xml:space="preserve">For </w:t>
            </w:r>
            <w:proofErr w:type="spellStart"/>
            <w:r w:rsidRPr="00191FFB">
              <w:rPr>
                <w:sz w:val="16"/>
                <w:szCs w:val="16"/>
                <w:lang w:val="en-US"/>
              </w:rPr>
              <w:t>InF</w:t>
            </w:r>
            <w:proofErr w:type="spellEnd"/>
            <w:r w:rsidRPr="00191FFB">
              <w:rPr>
                <w:sz w:val="16"/>
                <w:szCs w:val="16"/>
                <w:lang w:val="en-US"/>
              </w:rPr>
              <w:t>-DH channel, the prioritized clutter parameters {density, height, size} are:</w:t>
            </w:r>
          </w:p>
          <w:p w14:paraId="0D06FC24" w14:textId="77777777" w:rsidR="002363B3" w:rsidRPr="00191FFB" w:rsidRDefault="002363B3" w:rsidP="00B74CB3">
            <w:pPr>
              <w:pStyle w:val="ListParagraph"/>
              <w:numPr>
                <w:ilvl w:val="0"/>
                <w:numId w:val="17"/>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{60%, 6m, 2m</w:t>
            </w:r>
            <w:proofErr w:type="gramStart"/>
            <w:r w:rsidRPr="00191FFB">
              <w:rPr>
                <w:sz w:val="16"/>
                <w:szCs w:val="16"/>
                <w:lang w:val="en-US" w:eastAsia="en-US"/>
              </w:rPr>
              <w:t>};</w:t>
            </w:r>
            <w:proofErr w:type="gramEnd"/>
          </w:p>
          <w:p w14:paraId="60039F75" w14:textId="77777777" w:rsidR="002363B3" w:rsidRPr="00191FFB" w:rsidRDefault="002363B3" w:rsidP="00B74CB3">
            <w:pPr>
              <w:pStyle w:val="ListParagraph"/>
              <w:numPr>
                <w:ilvl w:val="0"/>
                <w:numId w:val="17"/>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 xml:space="preserve">{40%, 2m, 2m}. </w:t>
            </w:r>
          </w:p>
          <w:p w14:paraId="2A6B75CD" w14:textId="26A0D7BA" w:rsidR="002363B3" w:rsidRPr="00191FFB" w:rsidRDefault="002363B3" w:rsidP="00B74CB3">
            <w:pPr>
              <w:pStyle w:val="ListParagraph"/>
              <w:numPr>
                <w:ilvl w:val="1"/>
                <w:numId w:val="17"/>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Note: an individual company may treat {40%, 2m, 2m} as optional in their evaluation considering their specific AI/ML design.</w:t>
            </w:r>
          </w:p>
          <w:p w14:paraId="77931495"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50D32D17" w14:textId="67B50A63" w:rsidR="00FD077D" w:rsidRPr="00191FFB" w:rsidRDefault="002363B3" w:rsidP="000C64DF">
            <w:pPr>
              <w:spacing w:line="200" w:lineRule="exact"/>
              <w:rPr>
                <w:sz w:val="16"/>
                <w:szCs w:val="16"/>
                <w:lang w:val="en-US"/>
              </w:rPr>
            </w:pPr>
            <w:r w:rsidRPr="00191FFB">
              <w:rPr>
                <w:sz w:val="16"/>
                <w:szCs w:val="16"/>
                <w:lang w:val="en-US"/>
              </w:rPr>
              <w:t>For evaluation of AI/ML based positioning, reuse the common scenario parameters defined in Table 6-1 of TR 38.857.</w:t>
            </w:r>
          </w:p>
        </w:tc>
      </w:tr>
    </w:tbl>
    <w:p w14:paraId="04D4643B" w14:textId="77777777" w:rsidR="00FD077D" w:rsidRDefault="00FD077D" w:rsidP="069AA612">
      <w:pPr>
        <w:jc w:val="both"/>
        <w:rPr>
          <w:lang w:val="en-US"/>
        </w:rPr>
      </w:pPr>
    </w:p>
    <w:p w14:paraId="165CEA39" w14:textId="77777777" w:rsidR="005448E9" w:rsidRDefault="005448E9" w:rsidP="069AA612">
      <w:pPr>
        <w:jc w:val="both"/>
        <w:rPr>
          <w:lang w:val="en-US"/>
        </w:rPr>
      </w:pPr>
    </w:p>
    <w:p w14:paraId="5ADB0583" w14:textId="751F0BFD" w:rsidR="005448E9" w:rsidRDefault="005448E9" w:rsidP="069AA612">
      <w:pPr>
        <w:jc w:val="both"/>
        <w:rPr>
          <w:lang w:val="en-US"/>
        </w:rPr>
      </w:pPr>
      <w:r w:rsidRPr="005448E9">
        <w:rPr>
          <w:lang w:val="en-US"/>
        </w:rPr>
        <w:t>These agreements set the basic simulation parameters used in the generation of the datasets used for training, testing, updating or fine tuning, and performance</w:t>
      </w:r>
      <w:r w:rsidR="00E1095C">
        <w:rPr>
          <w:lang w:val="en-US"/>
        </w:rPr>
        <w:t xml:space="preserve"> monitoring</w:t>
      </w:r>
      <w:r w:rsidRPr="005448E9">
        <w:rPr>
          <w:lang w:val="en-US"/>
        </w:rPr>
        <w:t xml:space="preserve"> in the remaining sections.</w:t>
      </w:r>
    </w:p>
    <w:p w14:paraId="6491EC57" w14:textId="0DF7041D" w:rsidR="006E0E74" w:rsidRDefault="006E0E74" w:rsidP="006E0E74">
      <w:pPr>
        <w:pStyle w:val="Caption"/>
        <w:keepNext/>
        <w:jc w:val="center"/>
      </w:pPr>
      <w:bookmarkStart w:id="3" w:name="_Ref131417028"/>
      <w:r>
        <w:t xml:space="preserve">Table </w:t>
      </w:r>
      <w:r>
        <w:fldChar w:fldCharType="begin"/>
      </w:r>
      <w:r>
        <w:instrText xml:space="preserve"> SEQ Table \* ARABIC </w:instrText>
      </w:r>
      <w:r>
        <w:fldChar w:fldCharType="separate"/>
      </w:r>
      <w:r w:rsidR="00E76C87">
        <w:rPr>
          <w:noProof/>
        </w:rPr>
        <w:t>1</w:t>
      </w:r>
      <w:r>
        <w:fldChar w:fldCharType="end"/>
      </w:r>
      <w:bookmarkEnd w:id="3"/>
      <w:r>
        <w:t xml:space="preserve"> - Parameters used in the system level simulation to obtain the target datasets for AI/ML positioning enhancement evaluation</w:t>
      </w:r>
      <w:r w:rsidR="00D6088E">
        <w:t xml:space="preserve">, extracted from Table </w:t>
      </w:r>
      <w:r w:rsidR="00E51022">
        <w:t xml:space="preserve">6.1-1 </w:t>
      </w:r>
      <w:r w:rsidR="004D634F">
        <w:t xml:space="preserve">in </w:t>
      </w:r>
      <w:r w:rsidR="00A84A53">
        <w:t>[2]</w:t>
      </w:r>
      <w:r>
        <w:t>.</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6E0E74" w:rsidRPr="005462E8" w14:paraId="4E8470B0" w14:textId="77777777" w:rsidTr="003347EB">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12647B4" w14:textId="77777777" w:rsidR="006E0E74" w:rsidRPr="006E0E74" w:rsidRDefault="006E0E74" w:rsidP="003347EB">
            <w:pPr>
              <w:pStyle w:val="TAH"/>
              <w:rPr>
                <w:rFonts w:ascii="Times New Roman" w:hAnsi="Times New Roman"/>
                <w:color w:val="000000"/>
                <w:sz w:val="16"/>
                <w:szCs w:val="16"/>
                <w:lang w:val="en-US"/>
              </w:rPr>
            </w:pPr>
          </w:p>
        </w:tc>
        <w:tc>
          <w:tcPr>
            <w:tcW w:w="3304" w:type="dxa"/>
            <w:gridSpan w:val="2"/>
            <w:tcBorders>
              <w:top w:val="single" w:sz="4" w:space="0" w:color="auto"/>
              <w:left w:val="single" w:sz="4" w:space="0" w:color="auto"/>
              <w:bottom w:val="single" w:sz="4" w:space="0" w:color="auto"/>
              <w:right w:val="single" w:sz="4" w:space="0" w:color="auto"/>
            </w:tcBorders>
          </w:tcPr>
          <w:p w14:paraId="3499655C"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7BD25143"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FR2 Specific Values</w:t>
            </w:r>
          </w:p>
        </w:tc>
      </w:tr>
      <w:tr w:rsidR="006E0E74" w:rsidRPr="005462E8" w14:paraId="289C0205" w14:textId="77777777" w:rsidTr="003347EB">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E3DD0A" w14:textId="77777777" w:rsidR="006E0E74" w:rsidRPr="006E0E74" w:rsidRDefault="006E0E74" w:rsidP="003347EB">
            <w:pPr>
              <w:pStyle w:val="TAH"/>
              <w:rPr>
                <w:rFonts w:ascii="Times New Roman" w:hAnsi="Times New Roman"/>
                <w:b w:val="0"/>
                <w:color w:val="000000"/>
                <w:sz w:val="16"/>
                <w:szCs w:val="16"/>
              </w:rPr>
            </w:pPr>
            <w:r w:rsidRPr="006E0E74">
              <w:rPr>
                <w:rFonts w:ascii="Times New Roman" w:hAnsi="Times New Roman"/>
                <w:b w:val="0"/>
                <w:color w:val="000000"/>
                <w:sz w:val="16"/>
                <w:szCs w:val="16"/>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45A39EF3" w14:textId="77777777" w:rsidR="006E0E74" w:rsidRPr="006E0E74" w:rsidRDefault="006E0E74" w:rsidP="003347EB">
            <w:pPr>
              <w:pStyle w:val="TAH"/>
              <w:jc w:val="left"/>
              <w:rPr>
                <w:rFonts w:ascii="Times New Roman" w:hAnsi="Times New Roman"/>
                <w:b w:val="0"/>
                <w:color w:val="000000"/>
                <w:sz w:val="16"/>
                <w:szCs w:val="16"/>
                <w:lang w:val="de-DE"/>
              </w:rPr>
            </w:pPr>
            <w:proofErr w:type="spellStart"/>
            <w:r w:rsidRPr="006E0E74">
              <w:rPr>
                <w:rFonts w:ascii="Times New Roman" w:hAnsi="Times New Roman"/>
                <w:b w:val="0"/>
                <w:color w:val="000000"/>
                <w:sz w:val="16"/>
                <w:szCs w:val="16"/>
                <w:lang w:val="de-DE"/>
              </w:rPr>
              <w:t>InF</w:t>
            </w:r>
            <w:proofErr w:type="spellEnd"/>
            <w:r w:rsidRPr="006E0E74">
              <w:rPr>
                <w:rFonts w:ascii="Times New Roman" w:hAnsi="Times New Roman"/>
                <w:b w:val="0"/>
                <w:color w:val="000000"/>
                <w:sz w:val="16"/>
                <w:szCs w:val="16"/>
                <w:lang w:val="de-DE"/>
              </w:rPr>
              <w:t>-DH</w:t>
            </w:r>
          </w:p>
        </w:tc>
        <w:tc>
          <w:tcPr>
            <w:tcW w:w="4082" w:type="dxa"/>
            <w:tcBorders>
              <w:top w:val="single" w:sz="4" w:space="0" w:color="auto"/>
              <w:left w:val="single" w:sz="4" w:space="0" w:color="auto"/>
              <w:bottom w:val="single" w:sz="4" w:space="0" w:color="auto"/>
              <w:right w:val="single" w:sz="4" w:space="0" w:color="auto"/>
            </w:tcBorders>
          </w:tcPr>
          <w:p w14:paraId="3115B3B5" w14:textId="77777777" w:rsidR="006E0E74" w:rsidRPr="006E0E74" w:rsidRDefault="006E0E74" w:rsidP="003347EB">
            <w:pPr>
              <w:pStyle w:val="TAH"/>
              <w:jc w:val="left"/>
              <w:rPr>
                <w:rFonts w:ascii="Times New Roman" w:hAnsi="Times New Roman"/>
                <w:b w:val="0"/>
                <w:color w:val="000000"/>
                <w:sz w:val="16"/>
                <w:szCs w:val="16"/>
                <w:lang w:val="de-DE"/>
              </w:rPr>
            </w:pPr>
            <w:proofErr w:type="spellStart"/>
            <w:r w:rsidRPr="006E0E74">
              <w:rPr>
                <w:rFonts w:ascii="Times New Roman" w:hAnsi="Times New Roman"/>
                <w:b w:val="0"/>
                <w:color w:val="000000"/>
                <w:sz w:val="16"/>
                <w:szCs w:val="16"/>
                <w:lang w:val="de-DE"/>
              </w:rPr>
              <w:t>InF</w:t>
            </w:r>
            <w:proofErr w:type="spellEnd"/>
            <w:r w:rsidRPr="006E0E74">
              <w:rPr>
                <w:rFonts w:ascii="Times New Roman" w:hAnsi="Times New Roman"/>
                <w:b w:val="0"/>
                <w:color w:val="000000"/>
                <w:sz w:val="16"/>
                <w:szCs w:val="16"/>
                <w:lang w:val="de-DE"/>
              </w:rPr>
              <w:t>-DH</w:t>
            </w:r>
          </w:p>
        </w:tc>
      </w:tr>
      <w:tr w:rsidR="006E0E74" w:rsidRPr="005462E8" w14:paraId="635343EA" w14:textId="77777777" w:rsidTr="006E0E74">
        <w:trPr>
          <w:trHeight w:val="771"/>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0406367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7D631823"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5DA1F26C" w14:textId="77777777" w:rsidR="006E0E74" w:rsidRPr="006E0E74" w:rsidRDefault="006E0E74" w:rsidP="003347EB">
            <w:pPr>
              <w:pStyle w:val="TAL"/>
              <w:rPr>
                <w:rFonts w:ascii="Times New Roman" w:hAnsi="Times New Roman"/>
                <w:color w:val="000000"/>
                <w:sz w:val="16"/>
                <w:szCs w:val="16"/>
                <w:lang w:val="de-DE"/>
              </w:rPr>
            </w:pPr>
            <w:proofErr w:type="spellStart"/>
            <w:r w:rsidRPr="006E0E74">
              <w:rPr>
                <w:rFonts w:ascii="Times New Roman" w:hAnsi="Times New Roman"/>
                <w:color w:val="000000"/>
                <w:sz w:val="16"/>
                <w:szCs w:val="16"/>
                <w:lang w:val="de-DE"/>
              </w:rPr>
              <w:t>InF</w:t>
            </w:r>
            <w:proofErr w:type="spellEnd"/>
            <w:r w:rsidRPr="006E0E74">
              <w:rPr>
                <w:rFonts w:ascii="Times New Roman" w:hAnsi="Times New Roman"/>
                <w:color w:val="000000"/>
                <w:sz w:val="16"/>
                <w:szCs w:val="16"/>
                <w:lang w:val="de-DE"/>
              </w:rPr>
              <w:t xml:space="preserve">-DH: </w:t>
            </w:r>
          </w:p>
          <w:p w14:paraId="28DDEEE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 xml:space="preserve">(baseline) </w:t>
            </w:r>
            <w:r w:rsidRPr="006E0E74">
              <w:rPr>
                <w:rFonts w:ascii="Times New Roman" w:hAnsi="Times New Roman"/>
                <w:color w:val="000000"/>
                <w:sz w:val="16"/>
                <w:szCs w:val="16"/>
                <w:lang w:val="de-DE"/>
              </w:rPr>
              <w:t>120x60 m</w:t>
            </w:r>
          </w:p>
          <w:p w14:paraId="6521F8D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(optional) 300x150 m</w:t>
            </w:r>
          </w:p>
        </w:tc>
      </w:tr>
      <w:tr w:rsidR="006E0E74" w:rsidRPr="005462E8" w14:paraId="22738E4A" w14:textId="77777777" w:rsidTr="006E0E74">
        <w:trPr>
          <w:trHeight w:val="3313"/>
          <w:tblHeader/>
        </w:trPr>
        <w:tc>
          <w:tcPr>
            <w:tcW w:w="1008" w:type="dxa"/>
            <w:vMerge/>
            <w:vAlign w:val="center"/>
          </w:tcPr>
          <w:p w14:paraId="0C61479F"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0B05498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4E34ED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18 BSs on a square lattice with spacing D, located D/2 from the walls.</w:t>
            </w:r>
          </w:p>
          <w:p w14:paraId="7F542C7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small hall (L=120m x W=60m): D=20m</w:t>
            </w:r>
          </w:p>
          <w:p w14:paraId="5B3A274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big hall (L=300m x W=150m): D=50m</w:t>
            </w:r>
          </w:p>
          <w:p w14:paraId="610166B2" w14:textId="77777777" w:rsidR="006E0E74" w:rsidRPr="006E0E74" w:rsidRDefault="006E0E74" w:rsidP="003347EB">
            <w:pPr>
              <w:pStyle w:val="TAL"/>
              <w:rPr>
                <w:rFonts w:ascii="Times New Roman" w:hAnsi="Times New Roman"/>
                <w:sz w:val="16"/>
                <w:szCs w:val="16"/>
                <w:lang w:val="en-US"/>
              </w:rPr>
            </w:pPr>
          </w:p>
          <w:p w14:paraId="0DCD9255" w14:textId="77777777" w:rsidR="006E0E74" w:rsidRPr="006E0E74" w:rsidRDefault="006E0E74" w:rsidP="003347EB">
            <w:pPr>
              <w:keepNext/>
              <w:keepLines/>
              <w:rPr>
                <w:sz w:val="16"/>
                <w:szCs w:val="16"/>
              </w:rPr>
            </w:pPr>
            <w:r w:rsidRPr="006E0E74">
              <w:rPr>
                <w:noProof/>
                <w:sz w:val="16"/>
                <w:szCs w:val="16"/>
              </w:rPr>
              <w:drawing>
                <wp:inline distT="0" distB="0" distL="0" distR="0" wp14:anchorId="001A6043" wp14:editId="0EEB98B9">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6E0E74" w:rsidRPr="005462E8" w14:paraId="1AD59825" w14:textId="77777777" w:rsidTr="003347EB">
        <w:trPr>
          <w:trHeight w:val="335"/>
          <w:tblHeader/>
        </w:trPr>
        <w:tc>
          <w:tcPr>
            <w:tcW w:w="1008" w:type="dxa"/>
            <w:vMerge/>
            <w:vAlign w:val="center"/>
          </w:tcPr>
          <w:p w14:paraId="46266454"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49E3D43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4520D5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10m</w:t>
            </w:r>
          </w:p>
        </w:tc>
      </w:tr>
      <w:tr w:rsidR="006E0E74" w:rsidRPr="005462E8" w14:paraId="1CB2919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F3A945E"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Total gNB TX power, dBm</w:t>
            </w:r>
          </w:p>
        </w:tc>
        <w:tc>
          <w:tcPr>
            <w:tcW w:w="3290" w:type="dxa"/>
            <w:tcBorders>
              <w:top w:val="single" w:sz="4" w:space="0" w:color="auto"/>
              <w:left w:val="single" w:sz="4" w:space="0" w:color="auto"/>
              <w:bottom w:val="single" w:sz="4" w:space="0" w:color="auto"/>
              <w:right w:val="single" w:sz="4" w:space="0" w:color="auto"/>
            </w:tcBorders>
          </w:tcPr>
          <w:p w14:paraId="555A9438"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24dBm</w:t>
            </w:r>
          </w:p>
        </w:tc>
        <w:tc>
          <w:tcPr>
            <w:tcW w:w="4096" w:type="dxa"/>
            <w:gridSpan w:val="2"/>
            <w:tcBorders>
              <w:top w:val="single" w:sz="4" w:space="0" w:color="auto"/>
              <w:left w:val="single" w:sz="4" w:space="0" w:color="auto"/>
              <w:bottom w:val="single" w:sz="4" w:space="0" w:color="auto"/>
              <w:right w:val="single" w:sz="4" w:space="0" w:color="auto"/>
            </w:tcBorders>
          </w:tcPr>
          <w:p w14:paraId="0EF4F96B"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24dBm</w:t>
            </w:r>
          </w:p>
          <w:p w14:paraId="671145E0"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EIRP should not exceed 58 dBm</w:t>
            </w:r>
          </w:p>
        </w:tc>
      </w:tr>
      <w:tr w:rsidR="006E0E74" w:rsidRPr="005462E8" w14:paraId="60DAC5A3" w14:textId="77777777" w:rsidTr="003347EB">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098756C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configuration</w:t>
            </w:r>
          </w:p>
        </w:tc>
        <w:tc>
          <w:tcPr>
            <w:tcW w:w="3290" w:type="dxa"/>
            <w:tcBorders>
              <w:top w:val="single" w:sz="4" w:space="0" w:color="auto"/>
              <w:left w:val="single" w:sz="4" w:space="0" w:color="auto"/>
              <w:bottom w:val="single" w:sz="4" w:space="0" w:color="auto"/>
              <w:right w:val="single" w:sz="4" w:space="0" w:color="auto"/>
            </w:tcBorders>
          </w:tcPr>
          <w:p w14:paraId="281991E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(M, N, P, Mg, Ng) = (4, 4, 2, 1, 1), </w:t>
            </w:r>
            <w:proofErr w:type="spellStart"/>
            <w:r w:rsidRPr="006E0E74">
              <w:rPr>
                <w:rFonts w:ascii="Times New Roman" w:hAnsi="Times New Roman"/>
                <w:color w:val="000000"/>
                <w:sz w:val="16"/>
                <w:szCs w:val="16"/>
                <w:lang w:val="en-US"/>
              </w:rPr>
              <w:t>dH</w:t>
            </w:r>
            <w:proofErr w:type="spellEnd"/>
            <w:r w:rsidRPr="006E0E74">
              <w:rPr>
                <w:rFonts w:ascii="Times New Roman" w:hAnsi="Times New Roman"/>
                <w:color w:val="000000"/>
                <w:sz w:val="16"/>
                <w:szCs w:val="16"/>
                <w:lang w:val="en-US"/>
              </w:rPr>
              <w:t>=</w:t>
            </w:r>
            <w:proofErr w:type="spellStart"/>
            <w:r w:rsidRPr="006E0E74">
              <w:rPr>
                <w:rFonts w:ascii="Times New Roman" w:hAnsi="Times New Roman"/>
                <w:color w:val="000000"/>
                <w:sz w:val="16"/>
                <w:szCs w:val="16"/>
                <w:lang w:val="en-US"/>
              </w:rPr>
              <w:t>dV</w:t>
            </w:r>
            <w:proofErr w:type="spellEnd"/>
            <w:r w:rsidRPr="006E0E74">
              <w:rPr>
                <w:rFonts w:ascii="Times New Roman" w:hAnsi="Times New Roman"/>
                <w:color w:val="000000"/>
                <w:sz w:val="16"/>
                <w:szCs w:val="16"/>
                <w:lang w:val="en-US"/>
              </w:rPr>
              <w:t>=0.5</w:t>
            </w:r>
            <w:r w:rsidRPr="006E0E74">
              <w:rPr>
                <w:rFonts w:ascii="Times New Roman" w:hAnsi="Times New Roman"/>
                <w:color w:val="000000"/>
                <w:sz w:val="16"/>
                <w:szCs w:val="16"/>
              </w:rPr>
              <w:t>λ</w:t>
            </w:r>
            <w:r w:rsidRPr="006E0E74">
              <w:rPr>
                <w:rFonts w:ascii="Times New Roman" w:hAnsi="Times New Roman"/>
                <w:color w:val="000000"/>
                <w:sz w:val="16"/>
                <w:szCs w:val="16"/>
                <w:lang w:val="en-US"/>
              </w:rPr>
              <w:t xml:space="preserve"> – Note 1</w:t>
            </w:r>
          </w:p>
          <w:p w14:paraId="77FEEA7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Note: Other gNB antenna configurations are not precluded for evaluation</w:t>
            </w:r>
          </w:p>
        </w:tc>
        <w:tc>
          <w:tcPr>
            <w:tcW w:w="4096" w:type="dxa"/>
            <w:gridSpan w:val="2"/>
            <w:tcBorders>
              <w:top w:val="single" w:sz="4" w:space="0" w:color="auto"/>
              <w:left w:val="single" w:sz="4" w:space="0" w:color="auto"/>
              <w:bottom w:val="single" w:sz="4" w:space="0" w:color="auto"/>
              <w:right w:val="single" w:sz="4" w:space="0" w:color="auto"/>
            </w:tcBorders>
          </w:tcPr>
          <w:p w14:paraId="09759CC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 xml:space="preserve">(M, N, P, Mg, Ng) = (4, 8, 2, 1, 1), </w:t>
            </w:r>
            <w:proofErr w:type="spellStart"/>
            <w:r w:rsidRPr="006E0E74">
              <w:rPr>
                <w:rFonts w:ascii="Times New Roman" w:hAnsi="Times New Roman"/>
                <w:sz w:val="16"/>
                <w:szCs w:val="16"/>
                <w:lang w:val="en-US"/>
              </w:rPr>
              <w:t>dH</w:t>
            </w:r>
            <w:proofErr w:type="spellEnd"/>
            <w:r w:rsidRPr="006E0E74">
              <w:rPr>
                <w:rFonts w:ascii="Times New Roman" w:hAnsi="Times New Roman"/>
                <w:sz w:val="16"/>
                <w:szCs w:val="16"/>
                <w:lang w:val="en-US"/>
              </w:rPr>
              <w:t>=</w:t>
            </w:r>
            <w:proofErr w:type="spellStart"/>
            <w:r w:rsidRPr="006E0E74">
              <w:rPr>
                <w:rFonts w:ascii="Times New Roman" w:hAnsi="Times New Roman"/>
                <w:sz w:val="16"/>
                <w:szCs w:val="16"/>
                <w:lang w:val="en-US"/>
              </w:rPr>
              <w:t>dV</w:t>
            </w:r>
            <w:proofErr w:type="spellEnd"/>
            <w:r w:rsidRPr="006E0E74">
              <w:rPr>
                <w:rFonts w:ascii="Times New Roman" w:hAnsi="Times New Roman"/>
                <w:sz w:val="16"/>
                <w:szCs w:val="16"/>
                <w:lang w:val="en-US"/>
              </w:rPr>
              <w:t>=0.5</w:t>
            </w:r>
            <w:r w:rsidRPr="006E0E74">
              <w:rPr>
                <w:rFonts w:ascii="Times New Roman" w:hAnsi="Times New Roman"/>
                <w:sz w:val="16"/>
                <w:szCs w:val="16"/>
              </w:rPr>
              <w:t>λ</w:t>
            </w:r>
            <w:r w:rsidRPr="006E0E74">
              <w:rPr>
                <w:rFonts w:ascii="Times New Roman" w:hAnsi="Times New Roman"/>
                <w:sz w:val="16"/>
                <w:szCs w:val="16"/>
                <w:lang w:val="en-US"/>
              </w:rPr>
              <w:t xml:space="preserve"> – Note 1</w:t>
            </w:r>
          </w:p>
          <w:p w14:paraId="000BD44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One TXRU per polarization per panel is assumed</w:t>
            </w:r>
          </w:p>
        </w:tc>
      </w:tr>
      <w:tr w:rsidR="006E0E74" w:rsidRPr="005462E8" w14:paraId="29A1D13F" w14:textId="77777777" w:rsidTr="006E0E74">
        <w:trPr>
          <w:trHeight w:val="327"/>
          <w:tblHeader/>
        </w:trPr>
        <w:tc>
          <w:tcPr>
            <w:tcW w:w="2234" w:type="dxa"/>
            <w:gridSpan w:val="2"/>
            <w:tcBorders>
              <w:top w:val="single" w:sz="4" w:space="0" w:color="auto"/>
              <w:left w:val="single" w:sz="4" w:space="0" w:color="auto"/>
              <w:bottom w:val="single" w:sz="4" w:space="0" w:color="auto"/>
              <w:right w:val="single" w:sz="4" w:space="0" w:color="auto"/>
            </w:tcBorders>
          </w:tcPr>
          <w:p w14:paraId="43DCDA01"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0AA42D09"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57606F7C"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3-sector antenna configuration – Note 1</w:t>
            </w:r>
          </w:p>
        </w:tc>
      </w:tr>
      <w:tr w:rsidR="006E0E74" w:rsidRPr="005462E8" w14:paraId="1C04969A" w14:textId="77777777" w:rsidTr="006E0E74">
        <w:trPr>
          <w:trHeight w:val="275"/>
          <w:tblHeader/>
        </w:trPr>
        <w:tc>
          <w:tcPr>
            <w:tcW w:w="2234" w:type="dxa"/>
            <w:gridSpan w:val="2"/>
            <w:tcBorders>
              <w:top w:val="single" w:sz="4" w:space="0" w:color="auto"/>
              <w:left w:val="single" w:sz="4" w:space="0" w:color="auto"/>
              <w:bottom w:val="single" w:sz="4" w:space="0" w:color="auto"/>
              <w:right w:val="single" w:sz="4" w:space="0" w:color="auto"/>
            </w:tcBorders>
          </w:tcPr>
          <w:p w14:paraId="3FE538A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57BA2AB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0dB</w:t>
            </w:r>
          </w:p>
        </w:tc>
      </w:tr>
      <w:tr w:rsidR="006E0E74" w:rsidRPr="005462E8" w14:paraId="58B44727" w14:textId="77777777" w:rsidTr="006E0E74">
        <w:trPr>
          <w:trHeight w:val="265"/>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771264AA"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17ACBBFB"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1</w:t>
            </w:r>
          </w:p>
        </w:tc>
      </w:tr>
      <w:tr w:rsidR="006E0E74" w:rsidRPr="005462E8" w14:paraId="77FE1994" w14:textId="77777777" w:rsidTr="003347EB">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171A7B23"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DF2AAA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1188D62E"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the convex hull of the horizontal BS deployment.</w:t>
            </w:r>
          </w:p>
          <w:p w14:paraId="498D6792"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the whole hall area if the CDF values for positioning accuracy is obtained from whole hall area. </w:t>
            </w:r>
          </w:p>
          <w:p w14:paraId="50CB231B"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which of the above should be baseline.</w:t>
            </w:r>
          </w:p>
          <w:p w14:paraId="1C0E9F3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an optional evaluation area is needed</w:t>
            </w:r>
          </w:p>
        </w:tc>
      </w:tr>
      <w:tr w:rsidR="006E0E74" w:rsidRPr="005462E8" w14:paraId="4ED309E9"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6A28297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21CCA1D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1.5m</w:t>
            </w:r>
          </w:p>
          <w:p w14:paraId="426876A3" w14:textId="6C53ABD0"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uniformly distributed within [0.5, X2]m, where X2 = 2m for scenario 1(</w:t>
            </w:r>
            <w:proofErr w:type="spellStart"/>
            <w:r w:rsidRPr="006E0E74">
              <w:rPr>
                <w:rFonts w:ascii="Times New Roman" w:hAnsi="Times New Roman"/>
                <w:color w:val="000000"/>
                <w:sz w:val="16"/>
                <w:szCs w:val="16"/>
                <w:lang w:val="en-US"/>
              </w:rPr>
              <w:t>InF</w:t>
            </w:r>
            <w:proofErr w:type="spellEnd"/>
            <w:r w:rsidRPr="006E0E74">
              <w:rPr>
                <w:rFonts w:ascii="Times New Roman" w:hAnsi="Times New Roman"/>
                <w:color w:val="000000"/>
                <w:sz w:val="16"/>
                <w:szCs w:val="16"/>
                <w:lang w:val="en-US"/>
              </w:rPr>
              <w:t>-SH) and X2=</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7F4EB564" wp14:editId="0991B0C7">
                  <wp:extent cx="95250" cy="114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76C87" w:rsidRPr="006E0E74">
              <w:rPr>
                <w:rFonts w:ascii="Times New Roman" w:hAnsi="Times New Roman"/>
                <w:noProof/>
                <w:color w:val="000000"/>
                <w:sz w:val="16"/>
                <w:szCs w:val="16"/>
                <w:lang w:val="en-US"/>
              </w:rPr>
              <w:drawing>
                <wp:inline distT="0" distB="0" distL="0" distR="0" wp14:anchorId="594FB8A0" wp14:editId="626AC357">
                  <wp:extent cx="95250" cy="114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xml:space="preserve"> for scenario 2 (</w:t>
            </w:r>
            <w:proofErr w:type="spellStart"/>
            <w:r w:rsidRPr="006E0E74">
              <w:rPr>
                <w:rFonts w:ascii="Times New Roman" w:hAnsi="Times New Roman"/>
                <w:color w:val="000000"/>
                <w:sz w:val="16"/>
                <w:szCs w:val="16"/>
                <w:lang w:val="en-US"/>
              </w:rPr>
              <w:t>InF</w:t>
            </w:r>
            <w:proofErr w:type="spellEnd"/>
            <w:r w:rsidRPr="006E0E74">
              <w:rPr>
                <w:rFonts w:ascii="Times New Roman" w:hAnsi="Times New Roman"/>
                <w:color w:val="000000"/>
                <w:sz w:val="16"/>
                <w:szCs w:val="16"/>
                <w:lang w:val="en-US"/>
              </w:rPr>
              <w:t xml:space="preserve">-DH)  </w:t>
            </w:r>
          </w:p>
          <w:p w14:paraId="3C9C2F65"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UE antenna height is needed</w:t>
            </w:r>
          </w:p>
        </w:tc>
      </w:tr>
      <w:tr w:rsidR="006E0E74" w:rsidRPr="005462E8" w14:paraId="7A2B4A0C" w14:textId="77777777" w:rsidTr="006E0E74">
        <w:trPr>
          <w:trHeight w:val="241"/>
          <w:tblHeader/>
        </w:trPr>
        <w:tc>
          <w:tcPr>
            <w:tcW w:w="2234" w:type="dxa"/>
            <w:gridSpan w:val="2"/>
            <w:tcBorders>
              <w:top w:val="single" w:sz="4" w:space="0" w:color="auto"/>
              <w:left w:val="single" w:sz="4" w:space="0" w:color="auto"/>
              <w:bottom w:val="single" w:sz="4" w:space="0" w:color="auto"/>
              <w:right w:val="single" w:sz="4" w:space="0" w:color="auto"/>
            </w:tcBorders>
          </w:tcPr>
          <w:p w14:paraId="11300FC8"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7BDA20DA"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3km/h </w:t>
            </w:r>
          </w:p>
        </w:tc>
      </w:tr>
      <w:tr w:rsidR="006E0E74" w:rsidRPr="005462E8" w14:paraId="2BEB0AB5" w14:textId="77777777" w:rsidTr="006E0E74">
        <w:trPr>
          <w:trHeight w:val="273"/>
          <w:tblHeader/>
        </w:trPr>
        <w:tc>
          <w:tcPr>
            <w:tcW w:w="2234" w:type="dxa"/>
            <w:gridSpan w:val="2"/>
            <w:tcBorders>
              <w:top w:val="single" w:sz="4" w:space="0" w:color="auto"/>
              <w:left w:val="single" w:sz="4" w:space="0" w:color="auto"/>
              <w:bottom w:val="single" w:sz="4" w:space="0" w:color="auto"/>
              <w:right w:val="single" w:sz="4" w:space="0" w:color="auto"/>
            </w:tcBorders>
          </w:tcPr>
          <w:p w14:paraId="69C49C21" w14:textId="77777777" w:rsidR="006E0E74" w:rsidRPr="006E0E74" w:rsidRDefault="006E0E74" w:rsidP="003347EB">
            <w:pPr>
              <w:pStyle w:val="TAL"/>
              <w:rPr>
                <w:rFonts w:ascii="Times New Roman" w:hAnsi="Times New Roman"/>
                <w:sz w:val="16"/>
                <w:szCs w:val="16"/>
                <w:lang w:val="fr-FR"/>
              </w:rPr>
            </w:pPr>
            <w:r w:rsidRPr="006E0E74">
              <w:rPr>
                <w:rFonts w:ascii="Times New Roman" w:hAnsi="Times New Roman"/>
                <w:sz w:val="16"/>
                <w:szCs w:val="16"/>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36A67BE0" w14:textId="77777777" w:rsidR="006E0E74" w:rsidRPr="006E0E74" w:rsidRDefault="006E0E74" w:rsidP="003347EB">
            <w:pPr>
              <w:pStyle w:val="TAL"/>
              <w:rPr>
                <w:rFonts w:ascii="Times New Roman" w:hAnsi="Times New Roman"/>
                <w:color w:val="000000"/>
                <w:sz w:val="16"/>
                <w:szCs w:val="16"/>
              </w:rPr>
            </w:pPr>
            <w:r w:rsidRPr="006E0E74">
              <w:rPr>
                <w:rFonts w:ascii="Times New Roman" w:eastAsia="Malgun Gothic" w:hAnsi="Times New Roman"/>
                <w:color w:val="000000"/>
                <w:sz w:val="16"/>
                <w:szCs w:val="16"/>
              </w:rPr>
              <w:t>0m</w:t>
            </w:r>
          </w:p>
        </w:tc>
      </w:tr>
      <w:tr w:rsidR="006E0E74" w:rsidRPr="005462E8" w14:paraId="4782581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73067C6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5AE01DB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8m</w:t>
            </w:r>
          </w:p>
          <w:p w14:paraId="62DFDCDA" w14:textId="5FB9DDB9"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two fixed heights, either {4, 8} m, or {</w:t>
            </w:r>
            <w:proofErr w:type="gramStart"/>
            <w:r w:rsidRPr="006E0E74">
              <w:rPr>
                <w:rFonts w:ascii="Times New Roman" w:hAnsi="Times New Roman"/>
                <w:color w:val="000000"/>
                <w:sz w:val="16"/>
                <w:szCs w:val="16"/>
                <w:lang w:val="en-US"/>
              </w:rPr>
              <w:t>max(</w:t>
            </w:r>
            <w:proofErr w:type="gramEnd"/>
            <w:r w:rsidRPr="006E0E74">
              <w:rPr>
                <w:rFonts w:ascii="Times New Roman" w:hAnsi="Times New Roman"/>
                <w:color w:val="000000"/>
                <w:sz w:val="16"/>
                <w:szCs w:val="16"/>
                <w:lang w:val="en-US"/>
              </w:rPr>
              <w:t>4,</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43417335" wp14:editId="40ED9C35">
                  <wp:extent cx="95250" cy="114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76C87" w:rsidRPr="006E0E74">
              <w:rPr>
                <w:rFonts w:ascii="Times New Roman" w:hAnsi="Times New Roman"/>
                <w:noProof/>
                <w:color w:val="000000"/>
                <w:sz w:val="16"/>
                <w:szCs w:val="16"/>
                <w:lang w:val="en-US"/>
              </w:rPr>
              <w:drawing>
                <wp:inline distT="0" distB="0" distL="0" distR="0" wp14:anchorId="2096936E" wp14:editId="4BA2AB91">
                  <wp:extent cx="95250" cy="1143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8}.</w:t>
            </w:r>
          </w:p>
          <w:p w14:paraId="412870F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gNB antenna height is needed</w:t>
            </w:r>
          </w:p>
        </w:tc>
      </w:tr>
      <w:tr w:rsidR="006E0E74" w:rsidRPr="005462E8" w14:paraId="593E64A8" w14:textId="77777777" w:rsidTr="006E0E74">
        <w:trPr>
          <w:trHeight w:val="1094"/>
          <w:tblHeader/>
        </w:trPr>
        <w:tc>
          <w:tcPr>
            <w:tcW w:w="2234" w:type="dxa"/>
            <w:gridSpan w:val="2"/>
            <w:tcBorders>
              <w:top w:val="single" w:sz="4" w:space="0" w:color="auto"/>
              <w:left w:val="single" w:sz="4" w:space="0" w:color="auto"/>
              <w:bottom w:val="single" w:sz="4" w:space="0" w:color="auto"/>
              <w:right w:val="single" w:sz="4" w:space="0" w:color="auto"/>
            </w:tcBorders>
          </w:tcPr>
          <w:p w14:paraId="6E79880C" w14:textId="7277CAFA"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 xml:space="preserve">Clutter parameters: {density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7BFA2170" wp14:editId="45E1CF1B">
                  <wp:extent cx="47625" cy="1333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76C87" w:rsidRPr="006E0E74">
              <w:rPr>
                <w:rFonts w:ascii="Times New Roman" w:hAnsi="Times New Roman"/>
                <w:noProof/>
                <w:sz w:val="16"/>
                <w:szCs w:val="16"/>
                <w:lang w:val="en-US"/>
              </w:rPr>
              <w:drawing>
                <wp:inline distT="0" distB="0" distL="0" distR="0" wp14:anchorId="25FA64BE" wp14:editId="11F790E9">
                  <wp:extent cx="47625" cy="1333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 height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535395C7" wp14:editId="48A5CBA2">
                  <wp:extent cx="114300" cy="133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76C87" w:rsidRPr="006E0E74">
              <w:rPr>
                <w:rFonts w:ascii="Times New Roman" w:hAnsi="Times New Roman"/>
                <w:noProof/>
                <w:sz w:val="16"/>
                <w:szCs w:val="16"/>
                <w:lang w:val="en-US"/>
              </w:rPr>
              <w:drawing>
                <wp:inline distT="0" distB="0" distL="0" distR="0" wp14:anchorId="12A6F693" wp14:editId="2A4E2611">
                  <wp:extent cx="114300" cy="133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,size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32BC8936" wp14:editId="05E8A214">
                  <wp:extent cx="352425" cy="133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76C87" w:rsidRPr="006E0E74">
              <w:rPr>
                <w:rFonts w:ascii="Times New Roman" w:hAnsi="Times New Roman"/>
                <w:noProof/>
                <w:sz w:val="16"/>
                <w:szCs w:val="16"/>
                <w:lang w:val="en-US"/>
              </w:rPr>
              <w:drawing>
                <wp:inline distT="0" distB="0" distL="0" distR="0" wp14:anchorId="18D64147" wp14:editId="6E92F338">
                  <wp:extent cx="352425" cy="1333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w:t>
            </w:r>
          </w:p>
        </w:tc>
        <w:tc>
          <w:tcPr>
            <w:tcW w:w="7386" w:type="dxa"/>
            <w:gridSpan w:val="3"/>
            <w:tcBorders>
              <w:top w:val="single" w:sz="4" w:space="0" w:color="auto"/>
              <w:left w:val="single" w:sz="4" w:space="0" w:color="auto"/>
              <w:bottom w:val="single" w:sz="4" w:space="0" w:color="auto"/>
              <w:right w:val="single" w:sz="4" w:space="0" w:color="auto"/>
            </w:tcBorders>
          </w:tcPr>
          <w:p w14:paraId="4765289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High clutter density:</w:t>
            </w:r>
          </w:p>
          <w:p w14:paraId="0ED25EC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{40%, 2m, 2m} </w:t>
            </w:r>
          </w:p>
          <w:p w14:paraId="3789D34D"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{60%, 6m, 2m}</w:t>
            </w:r>
          </w:p>
          <w:p w14:paraId="3D7C0BDC" w14:textId="77777777" w:rsidR="006E0E74" w:rsidRPr="00B100FD" w:rsidRDefault="006E0E74" w:rsidP="00B74CB3">
            <w:pPr>
              <w:pStyle w:val="ListParagraph"/>
              <w:numPr>
                <w:ilvl w:val="1"/>
                <w:numId w:val="17"/>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5ADFDD6C" w14:textId="77777777" w:rsidR="006E0E74" w:rsidRPr="006E0E74" w:rsidRDefault="006E0E74" w:rsidP="003347EB">
            <w:pPr>
              <w:pStyle w:val="TAL"/>
              <w:rPr>
                <w:rFonts w:ascii="Times New Roman" w:hAnsi="Times New Roman"/>
                <w:strike/>
                <w:color w:val="000000"/>
                <w:sz w:val="16"/>
                <w:szCs w:val="16"/>
                <w:lang w:val="en-US"/>
              </w:rPr>
            </w:pPr>
          </w:p>
        </w:tc>
      </w:tr>
      <w:tr w:rsidR="006E0E74" w:rsidRPr="005462E8" w14:paraId="59BE99AD" w14:textId="77777777" w:rsidTr="003347EB">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49A85480" w14:textId="77777777" w:rsidR="006E0E74" w:rsidRPr="006E0E74" w:rsidRDefault="006E0E74" w:rsidP="003347EB">
            <w:pPr>
              <w:pStyle w:val="TAN"/>
              <w:rPr>
                <w:rFonts w:ascii="Times New Roman" w:hAnsi="Times New Roman"/>
                <w:sz w:val="16"/>
                <w:szCs w:val="16"/>
              </w:rPr>
            </w:pPr>
            <w:r w:rsidRPr="006E0E74">
              <w:rPr>
                <w:rFonts w:ascii="Times New Roman" w:hAnsi="Times New Roman"/>
                <w:sz w:val="16"/>
                <w:szCs w:val="16"/>
              </w:rPr>
              <w:t>Note 1:</w:t>
            </w:r>
            <w:r w:rsidRPr="006E0E74">
              <w:rPr>
                <w:rFonts w:ascii="Times New Roman" w:hAnsi="Times New Roman"/>
                <w:sz w:val="16"/>
                <w:szCs w:val="16"/>
              </w:rPr>
              <w:tab/>
              <w:t>According to Table A.2.1-7 in TR 38.802</w:t>
            </w:r>
          </w:p>
        </w:tc>
      </w:tr>
    </w:tbl>
    <w:p w14:paraId="5CB5F5F3" w14:textId="77777777" w:rsidR="005448E9" w:rsidRDefault="005448E9" w:rsidP="069AA612">
      <w:pPr>
        <w:jc w:val="both"/>
        <w:rPr>
          <w:lang w:val="en-US"/>
        </w:rPr>
      </w:pPr>
    </w:p>
    <w:p w14:paraId="3E781EB2" w14:textId="075B70D3" w:rsidR="00743B1A" w:rsidRPr="0027210F" w:rsidRDefault="00C107F6" w:rsidP="00743B1A">
      <w:pPr>
        <w:jc w:val="both"/>
      </w:pPr>
      <w:r w:rsidRPr="00C107F6">
        <w:rPr>
          <w:b/>
          <w:bCs/>
        </w:rPr>
        <w:lastRenderedPageBreak/>
        <w:t>Dataset generation:</w:t>
      </w:r>
      <w:r>
        <w:t xml:space="preserve"> </w:t>
      </w:r>
      <w:r w:rsidR="008A7D5D">
        <w:t xml:space="preserve">Using the parameters defined in </w:t>
      </w:r>
      <w:r w:rsidR="008A7D5D">
        <w:fldChar w:fldCharType="begin"/>
      </w:r>
      <w:r w:rsidR="008A7D5D">
        <w:instrText xml:space="preserve"> REF _Ref131417028 \h </w:instrText>
      </w:r>
      <w:r w:rsidR="008A7D5D">
        <w:fldChar w:fldCharType="separate"/>
      </w:r>
      <w:r w:rsidR="00E76C87">
        <w:t xml:space="preserve">Table </w:t>
      </w:r>
      <w:r w:rsidR="00E76C87">
        <w:rPr>
          <w:noProof/>
        </w:rPr>
        <w:t>1</w:t>
      </w:r>
      <w:r w:rsidR="008A7D5D">
        <w:fldChar w:fldCharType="end"/>
      </w:r>
      <w:r w:rsidR="005748A5">
        <w:t xml:space="preserve"> extensive system level simulation is used to generate</w:t>
      </w:r>
      <w:r w:rsidR="008A7D5D">
        <w:t xml:space="preserve"> </w:t>
      </w:r>
      <w:r w:rsidR="005748A5">
        <w:t>t</w:t>
      </w:r>
      <w:r w:rsidR="00743B1A">
        <w:t>he following datasets:</w:t>
      </w:r>
    </w:p>
    <w:p w14:paraId="213E762C" w14:textId="77777777" w:rsidR="00743B1A" w:rsidRPr="0012305E" w:rsidRDefault="00743B1A" w:rsidP="00B74CB3">
      <w:pPr>
        <w:pStyle w:val="ListParagraph"/>
        <w:numPr>
          <w:ilvl w:val="0"/>
          <w:numId w:val="12"/>
        </w:numPr>
        <w:jc w:val="both"/>
        <w:rPr>
          <w:sz w:val="20"/>
          <w:szCs w:val="20"/>
          <w:lang w:val="en-GB" w:eastAsia="en-US"/>
        </w:rPr>
      </w:pPr>
      <w:r w:rsidRPr="0012305E">
        <w:rPr>
          <w:sz w:val="20"/>
          <w:szCs w:val="20"/>
          <w:lang w:val="en-GB" w:eastAsia="en-US"/>
        </w:rPr>
        <w:t xml:space="preserve">Dataset 01: </w:t>
      </w:r>
      <w:proofErr w:type="spellStart"/>
      <w:r w:rsidRPr="0012305E">
        <w:rPr>
          <w:sz w:val="20"/>
          <w:szCs w:val="20"/>
          <w:lang w:val="en-GB" w:eastAsia="en-US"/>
        </w:rPr>
        <w:t>InF</w:t>
      </w:r>
      <w:proofErr w:type="spellEnd"/>
      <w:r w:rsidRPr="0012305E">
        <w:rPr>
          <w:sz w:val="20"/>
          <w:szCs w:val="20"/>
          <w:lang w:val="en-GB" w:eastAsia="en-US"/>
        </w:rPr>
        <w:t xml:space="preserve">-DH scenario with </w:t>
      </w:r>
      <w:r>
        <w:rPr>
          <w:sz w:val="20"/>
          <w:szCs w:val="20"/>
          <w:lang w:val="en-GB" w:eastAsia="en-US"/>
        </w:rPr>
        <w:t xml:space="preserve">factory </w:t>
      </w:r>
      <w:r w:rsidRPr="0012305E">
        <w:rPr>
          <w:sz w:val="20"/>
          <w:szCs w:val="20"/>
          <w:lang w:val="en-GB" w:eastAsia="en-US"/>
        </w:rPr>
        <w:t xml:space="preserve">clutter density of 40%, </w:t>
      </w:r>
      <w:r>
        <w:rPr>
          <w:sz w:val="20"/>
          <w:szCs w:val="20"/>
          <w:lang w:val="en-GB" w:eastAsia="en-US"/>
        </w:rPr>
        <w:t xml:space="preserve">factory </w:t>
      </w:r>
      <w:r w:rsidRPr="0012305E">
        <w:rPr>
          <w:sz w:val="20"/>
          <w:szCs w:val="20"/>
          <w:lang w:val="en-GB" w:eastAsia="en-US"/>
        </w:rPr>
        <w:t>clutter height of 2</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21K samples and is generated with 100 different drops.</w:t>
      </w:r>
    </w:p>
    <w:p w14:paraId="744831D9" w14:textId="77777777" w:rsidR="00743B1A" w:rsidRDefault="00743B1A" w:rsidP="00B74CB3">
      <w:pPr>
        <w:pStyle w:val="ListParagraph"/>
        <w:numPr>
          <w:ilvl w:val="0"/>
          <w:numId w:val="12"/>
        </w:numPr>
        <w:jc w:val="both"/>
        <w:rPr>
          <w:sz w:val="20"/>
          <w:szCs w:val="20"/>
          <w:lang w:val="en-GB" w:eastAsia="en-US"/>
        </w:rPr>
      </w:pPr>
      <w:r w:rsidRPr="0012305E">
        <w:rPr>
          <w:sz w:val="20"/>
          <w:szCs w:val="20"/>
          <w:lang w:val="en-GB" w:eastAsia="en-US"/>
        </w:rPr>
        <w:t xml:space="preserve">Dataset 02: </w:t>
      </w:r>
      <w:proofErr w:type="spellStart"/>
      <w:r w:rsidRPr="0012305E">
        <w:rPr>
          <w:sz w:val="20"/>
          <w:szCs w:val="20"/>
          <w:lang w:val="en-GB" w:eastAsia="en-US"/>
        </w:rPr>
        <w:t>InF</w:t>
      </w:r>
      <w:proofErr w:type="spellEnd"/>
      <w:r w:rsidRPr="0012305E">
        <w:rPr>
          <w:sz w:val="20"/>
          <w:szCs w:val="20"/>
          <w:lang w:val="en-GB" w:eastAsia="en-US"/>
        </w:rPr>
        <w:t xml:space="preserve">-DH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6</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6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12K samples and is generated with 100 different drops.</w:t>
      </w:r>
    </w:p>
    <w:p w14:paraId="10AD570F" w14:textId="77777777" w:rsidR="00743B1A" w:rsidRPr="0012305E" w:rsidRDefault="00743B1A" w:rsidP="00B74CB3">
      <w:pPr>
        <w:pStyle w:val="ListParagraph"/>
        <w:numPr>
          <w:ilvl w:val="0"/>
          <w:numId w:val="12"/>
        </w:numPr>
        <w:jc w:val="both"/>
        <w:rPr>
          <w:sz w:val="20"/>
          <w:szCs w:val="20"/>
          <w:lang w:val="en-GB" w:eastAsia="en-US"/>
        </w:rPr>
      </w:pPr>
      <w:r w:rsidRPr="0012305E">
        <w:rPr>
          <w:sz w:val="20"/>
          <w:szCs w:val="20"/>
          <w:lang w:val="en-GB" w:eastAsia="en-US"/>
        </w:rPr>
        <w:t>Dataset 0</w:t>
      </w:r>
      <w:r>
        <w:rPr>
          <w:sz w:val="20"/>
          <w:szCs w:val="20"/>
          <w:lang w:val="en-GB" w:eastAsia="en-US"/>
        </w:rPr>
        <w:t>3</w:t>
      </w:r>
      <w:r w:rsidRPr="0012305E">
        <w:rPr>
          <w:sz w:val="20"/>
          <w:szCs w:val="20"/>
          <w:lang w:val="en-GB" w:eastAsia="en-US"/>
        </w:rPr>
        <w:t xml:space="preserve">: </w:t>
      </w:r>
      <w:proofErr w:type="spellStart"/>
      <w:r w:rsidRPr="0012305E">
        <w:rPr>
          <w:sz w:val="20"/>
          <w:szCs w:val="20"/>
          <w:lang w:val="en-GB" w:eastAsia="en-US"/>
        </w:rPr>
        <w:t>InF</w:t>
      </w:r>
      <w:proofErr w:type="spellEnd"/>
      <w:r w:rsidRPr="0012305E">
        <w:rPr>
          <w:sz w:val="20"/>
          <w:szCs w:val="20"/>
          <w:lang w:val="en-GB" w:eastAsia="en-US"/>
        </w:rPr>
        <w:t xml:space="preserve">-DH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5</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3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20K samples and is generated with 100 different drops.</w:t>
      </w:r>
    </w:p>
    <w:p w14:paraId="5B82736D" w14:textId="77777777" w:rsidR="00743B1A" w:rsidRDefault="00743B1A" w:rsidP="069AA612">
      <w:pPr>
        <w:jc w:val="both"/>
        <w:rPr>
          <w:lang w:val="en-US"/>
        </w:rPr>
      </w:pPr>
    </w:p>
    <w:p w14:paraId="5E192AD0" w14:textId="16FADCD0" w:rsidR="0007242A" w:rsidRDefault="0007242A" w:rsidP="069AA612">
      <w:pPr>
        <w:jc w:val="both"/>
        <w:rPr>
          <w:lang w:val="en-US"/>
        </w:rPr>
      </w:pPr>
      <w:r>
        <w:rPr>
          <w:lang w:val="en-US"/>
        </w:rPr>
        <w:t>Note: In this</w:t>
      </w:r>
      <w:r w:rsidR="00A26AB1">
        <w:rPr>
          <w:lang w:val="en-US"/>
        </w:rPr>
        <w:t xml:space="preserve"> contribution</w:t>
      </w:r>
      <w:r>
        <w:rPr>
          <w:lang w:val="en-US"/>
        </w:rPr>
        <w:t xml:space="preserve"> all scenarios considered </w:t>
      </w:r>
      <w:proofErr w:type="gramStart"/>
      <w:r>
        <w:rPr>
          <w:lang w:val="en-US"/>
        </w:rPr>
        <w:t>an</w:t>
      </w:r>
      <w:proofErr w:type="gramEnd"/>
      <w:r>
        <w:rPr>
          <w:lang w:val="en-US"/>
        </w:rPr>
        <w:t xml:space="preserve"> </w:t>
      </w:r>
      <w:r w:rsidRPr="005C4ED5">
        <w:t xml:space="preserve">UE distribution area </w:t>
      </w:r>
      <w:r w:rsidR="005146F7">
        <w:t>of</w:t>
      </w:r>
      <w:r w:rsidRPr="005C4ED5">
        <w:t xml:space="preserve"> 120x60 m</w:t>
      </w:r>
      <w:r>
        <w:t>.</w:t>
      </w:r>
    </w:p>
    <w:p w14:paraId="7F4ED7D0" w14:textId="1B95E665" w:rsidR="00AA0EF1" w:rsidRDefault="00AA0EF1" w:rsidP="00B74CB3">
      <w:pPr>
        <w:pStyle w:val="Heading1"/>
      </w:pPr>
      <w:r>
        <w:t>Relevant KPIs on AI/ML Positioning Evaluation</w:t>
      </w:r>
    </w:p>
    <w:p w14:paraId="5B44E93D" w14:textId="455269A8" w:rsidR="00FE3979" w:rsidRPr="003911E3" w:rsidRDefault="00F212E9" w:rsidP="00FE3979">
      <w:pPr>
        <w:jc w:val="both"/>
      </w:pPr>
      <w:r>
        <w:t xml:space="preserve">This section aims to </w:t>
      </w:r>
      <w:r w:rsidR="00A25D65">
        <w:t xml:space="preserve">discuss, </w:t>
      </w:r>
      <w:r w:rsidR="005146F7">
        <w:t>define,</w:t>
      </w:r>
      <w:r w:rsidR="00A25D65">
        <w:t xml:space="preserve"> and propose relevant </w:t>
      </w:r>
      <w:r w:rsidR="00F14153">
        <w:t>KPIs</w:t>
      </w:r>
      <w:r w:rsidR="005146F7">
        <w:t xml:space="preserve"> for AI/ML positioning evaluation</w:t>
      </w:r>
      <w:r w:rsidR="00126AA3">
        <w:t>.</w:t>
      </w:r>
      <w:r w:rsidR="00EF448F">
        <w:t xml:space="preserve"> The first</w:t>
      </w:r>
      <w:r w:rsidR="00F52A24">
        <w:t xml:space="preserve"> KPI is </w:t>
      </w:r>
      <w:r w:rsidR="00F033C2">
        <w:t>the</w:t>
      </w:r>
      <w:r w:rsidR="001D6A19">
        <w:t xml:space="preserve"> i</w:t>
      </w:r>
      <w:r w:rsidR="001D6A19" w:rsidRPr="001D6A19">
        <w:t>nter-point distance metric</w:t>
      </w:r>
      <w:r w:rsidR="00F033C2">
        <w:t xml:space="preserve"> </w:t>
      </w:r>
      <w:r w:rsidR="001D6A19">
        <w:t>(</w:t>
      </w:r>
      <w:r w:rsidR="003608D4">
        <w:t>IPD</w:t>
      </w:r>
      <w:r w:rsidR="001D6A19">
        <w:t>)</w:t>
      </w:r>
      <w:r w:rsidR="003608D4">
        <w:t xml:space="preserve"> metric</w:t>
      </w:r>
      <w:r w:rsidR="005146F7">
        <w:t>, which can</w:t>
      </w:r>
      <w:r w:rsidR="002061AD">
        <w:t xml:space="preserve"> be used as a</w:t>
      </w:r>
      <w:r w:rsidR="001079E6">
        <w:t xml:space="preserve"> quality</w:t>
      </w:r>
      <w:r w:rsidR="002061AD">
        <w:t xml:space="preserve"> indicator</w:t>
      </w:r>
      <w:r w:rsidR="000C42FF">
        <w:t xml:space="preserve"> for</w:t>
      </w:r>
      <w:r w:rsidR="009C1CF1">
        <w:t xml:space="preserve"> data collection. </w:t>
      </w:r>
      <w:r w:rsidR="00D00B14">
        <w:t xml:space="preserve">The other proposed KPI is the </w:t>
      </w:r>
      <w:r w:rsidR="002C5F4B">
        <w:t>F1-score</w:t>
      </w:r>
      <w:r w:rsidR="00D00B14">
        <w:t>, which</w:t>
      </w:r>
      <w:r w:rsidR="002C5F4B">
        <w:t xml:space="preserve"> </w:t>
      </w:r>
      <w:r w:rsidR="00FE3979">
        <w:t>provide</w:t>
      </w:r>
      <w:r w:rsidR="005146F7">
        <w:t>s</w:t>
      </w:r>
      <w:r w:rsidR="00FE3979">
        <w:t xml:space="preserve"> a single metric that weights two ratios: </w:t>
      </w:r>
      <w:r w:rsidR="00FE3979" w:rsidRPr="005146F7">
        <w:rPr>
          <w:i/>
          <w:iCs/>
        </w:rPr>
        <w:t>precision</w:t>
      </w:r>
      <w:r w:rsidR="00FE3979">
        <w:t xml:space="preserve"> and </w:t>
      </w:r>
      <w:r w:rsidR="00FE3979" w:rsidRPr="005146F7">
        <w:rPr>
          <w:i/>
          <w:iCs/>
        </w:rPr>
        <w:t>recall</w:t>
      </w:r>
      <w:r w:rsidR="005F50C0">
        <w:t>.</w:t>
      </w:r>
      <w:r w:rsidR="00A37385">
        <w:t xml:space="preserve"> Both </w:t>
      </w:r>
      <w:r w:rsidR="00F84C49">
        <w:t>KPIs, the IPD and the F1-score are</w:t>
      </w:r>
      <w:r w:rsidR="00EC5906">
        <w:t xml:space="preserve"> d</w:t>
      </w:r>
      <w:r w:rsidR="00C83F74">
        <w:t>etailed in the following subsections.</w:t>
      </w:r>
    </w:p>
    <w:p w14:paraId="76214A61" w14:textId="7DB4B79A" w:rsidR="00AA0EF1" w:rsidRDefault="00AA0EF1" w:rsidP="00AA0EF1"/>
    <w:p w14:paraId="6DD86106" w14:textId="69BA74E6" w:rsidR="00AA0EF1" w:rsidRDefault="00AA0EF1" w:rsidP="00B74CB3">
      <w:pPr>
        <w:pStyle w:val="Heading2"/>
      </w:pPr>
      <w:r>
        <w:t>KPI for Data Collection</w:t>
      </w:r>
    </w:p>
    <w:p w14:paraId="3EB0ADCE" w14:textId="68790AA6" w:rsidR="00D91F07" w:rsidRDefault="00D91F07" w:rsidP="00D91F07">
      <w:pPr>
        <w:jc w:val="both"/>
        <w:rPr>
          <w:lang w:val="en-US"/>
        </w:rPr>
      </w:pPr>
      <w:r w:rsidRPr="767ACA3E">
        <w:rPr>
          <w:lang w:val="en-US"/>
        </w:rPr>
        <w:t xml:space="preserve">The availability of </w:t>
      </w:r>
      <w:r w:rsidDel="00427095">
        <w:rPr>
          <w:lang w:val="en-US"/>
        </w:rPr>
        <w:t>requi</w:t>
      </w:r>
      <w:r>
        <w:rPr>
          <w:lang w:val="en-US"/>
        </w:rPr>
        <w:t>r</w:t>
      </w:r>
      <w:r w:rsidDel="00427095">
        <w:rPr>
          <w:lang w:val="en-US"/>
        </w:rPr>
        <w:t>ed</w:t>
      </w:r>
      <w:r w:rsidRPr="767ACA3E" w:rsidDel="00E966C8">
        <w:rPr>
          <w:lang w:val="en-US"/>
        </w:rPr>
        <w:t xml:space="preserve"> data</w:t>
      </w:r>
      <w:r>
        <w:rPr>
          <w:lang w:val="en-US"/>
        </w:rPr>
        <w:t xml:space="preserve"> density</w:t>
      </w:r>
      <w:r w:rsidRPr="767ACA3E">
        <w:rPr>
          <w:lang w:val="en-US"/>
        </w:rPr>
        <w:t xml:space="preserve"> for model training and testing/validation is one of the key challenges in machine learning, especially in the context of positioning, where obtaining the ground truth labels in terms of UE location, LOS / NLOS condition, etc., is challenging. These challenges are </w:t>
      </w:r>
      <w:r>
        <w:rPr>
          <w:lang w:val="en-US"/>
        </w:rPr>
        <w:t>visible</w:t>
      </w:r>
      <w:r w:rsidRPr="767ACA3E">
        <w:rPr>
          <w:lang w:val="en-US"/>
        </w:rPr>
        <w:t xml:space="preserve"> through the evaluation of model performance using real-world data. The</w:t>
      </w:r>
      <w:r>
        <w:rPr>
          <w:lang w:val="en-US"/>
        </w:rPr>
        <w:t>se datasets</w:t>
      </w:r>
      <w:r w:rsidRPr="767ACA3E">
        <w:rPr>
          <w:lang w:val="en-US"/>
        </w:rPr>
        <w:t xml:space="preserve"> could also be emulated in a simulated environment by assuming the availability of</w:t>
      </w:r>
      <w:r>
        <w:rPr>
          <w:lang w:val="en-US"/>
        </w:rPr>
        <w:t xml:space="preserve"> a </w:t>
      </w:r>
      <w:r w:rsidRPr="767ACA3E">
        <w:rPr>
          <w:lang w:val="en-US"/>
        </w:rPr>
        <w:t>limited dataset</w:t>
      </w:r>
      <w:r>
        <w:rPr>
          <w:lang w:val="en-US"/>
        </w:rPr>
        <w:t>,</w:t>
      </w:r>
      <w:r w:rsidRPr="767ACA3E">
        <w:rPr>
          <w:lang w:val="en-US"/>
        </w:rPr>
        <w:t xml:space="preserve"> which could be a subset of the grid-based or uniform distribution of UEs.</w:t>
      </w:r>
      <w:r>
        <w:rPr>
          <w:lang w:val="en-US"/>
        </w:rPr>
        <w:t xml:space="preserve"> As discussed in Sec. </w:t>
      </w:r>
      <w:r w:rsidRPr="00874A3D">
        <w:rPr>
          <w:lang w:val="en-US"/>
        </w:rPr>
        <w:t xml:space="preserve">3.1.3 of </w:t>
      </w:r>
      <w:r w:rsidRPr="00B466F0">
        <w:rPr>
          <w:lang w:val="en-US"/>
        </w:rPr>
        <w:fldChar w:fldCharType="begin"/>
      </w:r>
      <w:r w:rsidRPr="00874A3D">
        <w:rPr>
          <w:lang w:val="en-US"/>
        </w:rPr>
        <w:instrText xml:space="preserve"> REF _Ref110521134 \r \h </w:instrText>
      </w:r>
      <w:r w:rsidRPr="001B3F5B">
        <w:rPr>
          <w:lang w:val="en-US"/>
        </w:rPr>
        <w:instrText xml:space="preserve"> \* MERGEFORMAT </w:instrText>
      </w:r>
      <w:r w:rsidRPr="00B466F0">
        <w:rPr>
          <w:lang w:val="en-US"/>
        </w:rPr>
      </w:r>
      <w:r w:rsidRPr="00B466F0">
        <w:rPr>
          <w:lang w:val="en-US"/>
        </w:rPr>
        <w:fldChar w:fldCharType="separate"/>
      </w:r>
      <w:r w:rsidR="00E76C87">
        <w:rPr>
          <w:lang w:val="en-US"/>
        </w:rPr>
        <w:t>[4]</w:t>
      </w:r>
      <w:r w:rsidRPr="00B466F0">
        <w:rPr>
          <w:lang w:val="en-US"/>
        </w:rPr>
        <w:fldChar w:fldCharType="end"/>
      </w:r>
      <w:r>
        <w:rPr>
          <w:lang w:val="en-US"/>
        </w:rPr>
        <w:t xml:space="preserve">, there are various techniques, such as </w:t>
      </w:r>
      <w:r w:rsidRPr="00CA3102">
        <w:rPr>
          <w:b/>
          <w:lang w:val="en-US"/>
        </w:rPr>
        <w:t>data augmentation</w:t>
      </w:r>
      <w:r>
        <w:rPr>
          <w:b/>
          <w:lang w:val="en-US"/>
        </w:rPr>
        <w:t>,</w:t>
      </w:r>
      <w:r>
        <w:rPr>
          <w:lang w:val="en-US"/>
        </w:rPr>
        <w:t xml:space="preserve"> that could be applied in such scenarios to ensure sufficient model performance. </w:t>
      </w:r>
    </w:p>
    <w:p w14:paraId="30F4EE76" w14:textId="77777777" w:rsidR="00D91F07" w:rsidRDefault="00D91F07" w:rsidP="00D91F07">
      <w:pPr>
        <w:jc w:val="both"/>
        <w:rPr>
          <w:lang w:val="en-US"/>
        </w:rPr>
      </w:pPr>
      <w:r>
        <w:rPr>
          <w:lang w:val="en-US"/>
        </w:rPr>
        <w:t>It is important to highlight that in terms of training, the dataset size could be an indicator of user area density. However, this assumption is valid only when users are dropped following a uniform distribution within the simulation.</w:t>
      </w:r>
    </w:p>
    <w:p w14:paraId="3F6D029A" w14:textId="3FA4261B" w:rsidR="00D91F07" w:rsidRPr="007569A4" w:rsidRDefault="00D91F07" w:rsidP="00D91F07">
      <w:pPr>
        <w:jc w:val="both"/>
        <w:rPr>
          <w:b/>
          <w:bCs/>
          <w:lang w:val="en-US"/>
        </w:rPr>
      </w:pPr>
      <w:bookmarkStart w:id="4" w:name="_Hlk127116846"/>
      <w:r w:rsidRPr="767ACA3E">
        <w:rPr>
          <w:b/>
          <w:bCs/>
          <w:lang w:val="en-US"/>
        </w:rPr>
        <w:t>Observation</w:t>
      </w:r>
      <w:r w:rsidR="00AC73DA">
        <w:rPr>
          <w:b/>
          <w:bCs/>
          <w:lang w:val="en-US"/>
        </w:rPr>
        <w:t xml:space="preserve"> 1</w:t>
      </w:r>
      <w:r w:rsidRPr="767ACA3E">
        <w:rPr>
          <w:b/>
          <w:bCs/>
          <w:lang w:val="en-US"/>
        </w:rPr>
        <w:t xml:space="preserve">: </w:t>
      </w:r>
      <w:r w:rsidR="007E5C77">
        <w:rPr>
          <w:b/>
          <w:bCs/>
          <w:lang w:val="en-US"/>
        </w:rPr>
        <w:t>One key challenge in AI/ML-based positioning is t</w:t>
      </w:r>
      <w:r w:rsidRPr="767ACA3E">
        <w:rPr>
          <w:b/>
          <w:bCs/>
          <w:lang w:val="en-US"/>
        </w:rPr>
        <w:t xml:space="preserve">he availability of good quality data </w:t>
      </w:r>
      <w:r>
        <w:rPr>
          <w:b/>
          <w:bCs/>
          <w:lang w:val="en-US"/>
        </w:rPr>
        <w:t>with sufficient diversity of positioning ground truth labels and samples</w:t>
      </w:r>
      <w:r w:rsidRPr="1DFD5FD0">
        <w:rPr>
          <w:b/>
          <w:bCs/>
          <w:lang w:val="en-US"/>
        </w:rPr>
        <w:t xml:space="preserve"> with accurate information</w:t>
      </w:r>
      <w:r>
        <w:rPr>
          <w:b/>
          <w:bCs/>
          <w:lang w:val="en-US"/>
        </w:rPr>
        <w:t xml:space="preserve"> </w:t>
      </w:r>
      <w:r w:rsidRPr="767ACA3E">
        <w:rPr>
          <w:b/>
          <w:bCs/>
          <w:lang w:val="en-US"/>
        </w:rPr>
        <w:t xml:space="preserve">for </w:t>
      </w:r>
      <w:r w:rsidR="009851A8">
        <w:rPr>
          <w:b/>
          <w:bCs/>
          <w:lang w:val="en-US"/>
        </w:rPr>
        <w:t>fine tuning</w:t>
      </w:r>
      <w:r w:rsidR="00BC6919">
        <w:rPr>
          <w:b/>
          <w:bCs/>
          <w:lang w:val="en-US"/>
        </w:rPr>
        <w:t>, updating</w:t>
      </w:r>
      <w:r>
        <w:rPr>
          <w:b/>
          <w:bCs/>
          <w:lang w:val="en-US"/>
        </w:rPr>
        <w:t>, and monitoring</w:t>
      </w:r>
      <w:r w:rsidRPr="767ACA3E">
        <w:rPr>
          <w:b/>
          <w:bCs/>
          <w:lang w:val="en-US"/>
        </w:rPr>
        <w:t>.</w:t>
      </w:r>
    </w:p>
    <w:p w14:paraId="5409B0B3" w14:textId="7547CCB0" w:rsidR="00D91F07" w:rsidRPr="007569A4" w:rsidRDefault="00D91F07" w:rsidP="00D91F07">
      <w:pPr>
        <w:jc w:val="both"/>
        <w:rPr>
          <w:b/>
          <w:bCs/>
          <w:lang w:val="en-US"/>
        </w:rPr>
      </w:pPr>
      <w:r>
        <w:rPr>
          <w:b/>
          <w:bCs/>
          <w:lang w:val="en-US"/>
        </w:rPr>
        <w:t>Observation</w:t>
      </w:r>
      <w:r w:rsidR="00AC73DA">
        <w:rPr>
          <w:b/>
          <w:bCs/>
          <w:lang w:val="en-US"/>
        </w:rPr>
        <w:t xml:space="preserve"> 2</w:t>
      </w:r>
      <w:r>
        <w:rPr>
          <w:b/>
          <w:bCs/>
          <w:lang w:val="en-US"/>
        </w:rPr>
        <w:t xml:space="preserve">: It is important to note that </w:t>
      </w:r>
      <w:r w:rsidRPr="002F23A6">
        <w:rPr>
          <w:b/>
          <w:bCs/>
          <w:lang w:val="en-US"/>
        </w:rPr>
        <w:t>dataset size as an indication of user area density</w:t>
      </w:r>
      <w:r w:rsidRPr="002F23A6">
        <w:t xml:space="preserve"> </w:t>
      </w:r>
      <w:r w:rsidRPr="002F23A6">
        <w:rPr>
          <w:b/>
          <w:bCs/>
          <w:lang w:val="en-US"/>
        </w:rPr>
        <w:t xml:space="preserve">is valid only for uniform distribution of UEs </w:t>
      </w:r>
      <w:r w:rsidR="00D5621C">
        <w:rPr>
          <w:b/>
          <w:bCs/>
          <w:lang w:val="en-US"/>
        </w:rPr>
        <w:t xml:space="preserve">which is limited to only </w:t>
      </w:r>
      <w:r w:rsidR="009134B6">
        <w:rPr>
          <w:b/>
          <w:bCs/>
          <w:lang w:val="en-US"/>
        </w:rPr>
        <w:t>simulated scenarios</w:t>
      </w:r>
      <w:r w:rsidRPr="002F23A6">
        <w:rPr>
          <w:b/>
          <w:bCs/>
          <w:lang w:val="en-US"/>
        </w:rPr>
        <w:t>.</w:t>
      </w:r>
      <w:r w:rsidR="009134B6">
        <w:rPr>
          <w:b/>
          <w:bCs/>
          <w:lang w:val="en-US"/>
        </w:rPr>
        <w:t xml:space="preserve"> However, </w:t>
      </w:r>
      <w:r w:rsidR="0042509F">
        <w:rPr>
          <w:b/>
          <w:bCs/>
          <w:lang w:val="en-US"/>
        </w:rPr>
        <w:t xml:space="preserve">it is </w:t>
      </w:r>
      <w:r w:rsidR="00EA2E45">
        <w:rPr>
          <w:b/>
          <w:bCs/>
          <w:lang w:val="en-US"/>
        </w:rPr>
        <w:t>important</w:t>
      </w:r>
      <w:r w:rsidR="0042509F">
        <w:rPr>
          <w:b/>
          <w:bCs/>
          <w:lang w:val="en-US"/>
        </w:rPr>
        <w:t xml:space="preserve"> to determine</w:t>
      </w:r>
      <w:r w:rsidR="00EA2E45">
        <w:rPr>
          <w:b/>
          <w:bCs/>
          <w:lang w:val="en-US"/>
        </w:rPr>
        <w:t xml:space="preserve"> </w:t>
      </w:r>
      <w:r w:rsidR="00A500BA">
        <w:rPr>
          <w:b/>
          <w:bCs/>
          <w:lang w:val="en-US"/>
        </w:rPr>
        <w:t>a realistic indicator</w:t>
      </w:r>
      <w:r w:rsidR="00DF59AD">
        <w:rPr>
          <w:b/>
          <w:bCs/>
          <w:lang w:val="en-US"/>
        </w:rPr>
        <w:t xml:space="preserve"> of the data collection quality</w:t>
      </w:r>
      <w:r w:rsidR="000F575E">
        <w:rPr>
          <w:b/>
          <w:bCs/>
          <w:lang w:val="en-US"/>
        </w:rPr>
        <w:t xml:space="preserve"> beyond the dataset size.</w:t>
      </w:r>
      <w:r w:rsidR="0042509F">
        <w:rPr>
          <w:b/>
          <w:bCs/>
          <w:lang w:val="en-US"/>
        </w:rPr>
        <w:t xml:space="preserve"> </w:t>
      </w:r>
    </w:p>
    <w:p w14:paraId="2F710A2B" w14:textId="77777777" w:rsidR="0040031D" w:rsidRDefault="0040031D" w:rsidP="00D91F07">
      <w:pPr>
        <w:jc w:val="both"/>
        <w:rPr>
          <w:b/>
          <w:bCs/>
          <w:lang w:val="en-US"/>
        </w:rPr>
      </w:pPr>
      <w:bookmarkStart w:id="5" w:name="_Hlk127116572"/>
      <w:bookmarkEnd w:id="4"/>
    </w:p>
    <w:p w14:paraId="5619B803" w14:textId="53D49900" w:rsidR="0040031D" w:rsidRPr="00696D80" w:rsidRDefault="211C0C5B" w:rsidP="0040031D">
      <w:pPr>
        <w:jc w:val="both"/>
        <w:rPr>
          <w:lang w:val="en-US"/>
        </w:rPr>
      </w:pPr>
      <w:bookmarkStart w:id="6" w:name="_Hlk127540555"/>
      <w:r w:rsidRPr="3842C081">
        <w:rPr>
          <w:b/>
          <w:bCs/>
          <w:u w:val="single"/>
        </w:rPr>
        <w:t xml:space="preserve">Inter-point distance </w:t>
      </w:r>
      <w:bookmarkEnd w:id="6"/>
      <w:r w:rsidRPr="3842C081">
        <w:rPr>
          <w:b/>
          <w:bCs/>
          <w:u w:val="single"/>
        </w:rPr>
        <w:t>metric</w:t>
      </w:r>
      <w:r w:rsidR="5DC8EB5A" w:rsidRPr="3842C081">
        <w:rPr>
          <w:b/>
          <w:bCs/>
          <w:u w:val="single"/>
        </w:rPr>
        <w:t xml:space="preserve"> (IPD)</w:t>
      </w:r>
      <w:r w:rsidRPr="3842C081">
        <w:rPr>
          <w:b/>
          <w:bCs/>
          <w:lang w:val="en-US"/>
        </w:rPr>
        <w:t>:</w:t>
      </w:r>
      <w:r w:rsidR="6FC77A28" w:rsidRPr="3842C081">
        <w:rPr>
          <w:b/>
          <w:bCs/>
          <w:lang w:val="en-US"/>
        </w:rPr>
        <w:t xml:space="preserve"> </w:t>
      </w:r>
      <w:r w:rsidR="6FC77A28" w:rsidRPr="3842C081">
        <w:rPr>
          <w:lang w:val="en-US"/>
        </w:rPr>
        <w:t>The IPD is</w:t>
      </w:r>
      <w:r w:rsidRPr="3842C081">
        <w:rPr>
          <w:lang w:val="en-US"/>
        </w:rPr>
        <w:t xml:space="preserve"> one of the key metrics that could indicate the dataset density. For UE-based positioning method with UE-based AI/ML model training and inference. Currently, it is unclear how to ensure that the available training data is utilized in a manner tha</w:t>
      </w:r>
      <w:r w:rsidR="04D037C1" w:rsidRPr="3842C081">
        <w:rPr>
          <w:lang w:val="en-US"/>
        </w:rPr>
        <w:t>t</w:t>
      </w:r>
      <w:r w:rsidRPr="3842C081">
        <w:rPr>
          <w:lang w:val="en-US"/>
        </w:rPr>
        <w:t xml:space="preserve"> ensures optimal model performance.</w:t>
      </w:r>
    </w:p>
    <w:p w14:paraId="33B53005" w14:textId="7AA6D466" w:rsidR="0040031D" w:rsidRPr="00696D80" w:rsidRDefault="211C0C5B" w:rsidP="0040031D">
      <w:pPr>
        <w:jc w:val="both"/>
        <w:rPr>
          <w:lang w:val="en-US"/>
        </w:rPr>
      </w:pPr>
      <w:r>
        <w:rPr>
          <w:lang w:val="en-US"/>
        </w:rPr>
        <w:t xml:space="preserve">The collected training dataset can be characterized with the proposed </w:t>
      </w:r>
      <w:r w:rsidRPr="00696D80">
        <w:rPr>
          <w:lang w:val="en-US"/>
        </w:rPr>
        <w:t xml:space="preserve">IPD metric. </w:t>
      </w:r>
      <w:r w:rsidR="4AC26843" w:rsidRPr="00696D80">
        <w:rPr>
          <w:lang w:val="en-US"/>
        </w:rPr>
        <w:t>The IPD</w:t>
      </w:r>
      <w:r w:rsidRPr="00696D80">
        <w:rPr>
          <w:lang w:val="en-US"/>
        </w:rPr>
        <w:t xml:space="preserve"> relates the distance between neighboring measured locations and is dependent on the density and the overall spreading of the training dataset within the considered region of interest. Typically, for a training dataset with high density, the measured locations are very close, which corresponds to a low IPD value.</w:t>
      </w:r>
      <w:r w:rsidRPr="00696D80" w:rsidDel="00A7712C">
        <w:rPr>
          <w:lang w:val="en-US"/>
        </w:rPr>
        <w:t xml:space="preserve"> </w:t>
      </w:r>
      <w:r w:rsidRPr="00696D80">
        <w:rPr>
          <w:lang w:val="en-US"/>
        </w:rPr>
        <w:t xml:space="preserve">On the contrary, for sparse training datasets with low density, the IPD value is high, as illustrated in </w:t>
      </w:r>
      <w:r w:rsidR="0040031D" w:rsidRPr="00696D80">
        <w:rPr>
          <w:lang w:val="en-US"/>
        </w:rPr>
        <w:fldChar w:fldCharType="begin"/>
      </w:r>
      <w:r w:rsidR="0040031D" w:rsidRPr="00696D80">
        <w:rPr>
          <w:lang w:val="en-US"/>
        </w:rPr>
        <w:instrText xml:space="preserve"> REF _Ref127267412 \h </w:instrText>
      </w:r>
      <w:r w:rsidR="00696D80">
        <w:rPr>
          <w:lang w:val="en-US"/>
        </w:rPr>
        <w:instrText xml:space="preserve"> \* MERGEFORMAT </w:instrText>
      </w:r>
      <w:r w:rsidR="0040031D" w:rsidRPr="00696D80">
        <w:rPr>
          <w:lang w:val="en-US"/>
        </w:rPr>
      </w:r>
      <w:r w:rsidR="0040031D" w:rsidRPr="00696D80">
        <w:rPr>
          <w:lang w:val="en-US"/>
        </w:rPr>
        <w:fldChar w:fldCharType="separate"/>
      </w:r>
      <w:r w:rsidR="308E7DA6" w:rsidRPr="00B100FD">
        <w:rPr>
          <w:lang w:val="en-US"/>
        </w:rPr>
        <w:t>Figure 1</w:t>
      </w:r>
      <w:r w:rsidR="0040031D" w:rsidRPr="00696D80">
        <w:rPr>
          <w:lang w:val="en-US"/>
        </w:rPr>
        <w:fldChar w:fldCharType="end"/>
      </w:r>
      <w:r w:rsidRPr="00696D80">
        <w:rPr>
          <w:lang w:val="en-US"/>
        </w:rPr>
        <w:t xml:space="preserve">. This information needs to be correlated with environmental characteristics. For instance, for the same IPD value and different LOS/NLOS conditions, the reached positioning accuracy is different. </w:t>
      </w:r>
    </w:p>
    <w:p w14:paraId="48FFFCFE" w14:textId="77777777" w:rsidR="0040031D" w:rsidRDefault="0040031D" w:rsidP="0040031D">
      <w:pPr>
        <w:keepNext/>
        <w:jc w:val="both"/>
      </w:pPr>
      <w:r>
        <w:rPr>
          <w:noProof/>
        </w:rPr>
        <w:lastRenderedPageBreak/>
        <w:drawing>
          <wp:inline distT="0" distB="0" distL="0" distR="0" wp14:anchorId="60121E74" wp14:editId="322726A0">
            <wp:extent cx="6120765" cy="24587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58720"/>
                    </a:xfrm>
                    <a:prstGeom prst="rect">
                      <a:avLst/>
                    </a:prstGeom>
                  </pic:spPr>
                </pic:pic>
              </a:graphicData>
            </a:graphic>
          </wp:inline>
        </w:drawing>
      </w:r>
    </w:p>
    <w:p w14:paraId="1F997990" w14:textId="0AC894F5" w:rsidR="0040031D" w:rsidRDefault="0040031D" w:rsidP="0040031D">
      <w:pPr>
        <w:pStyle w:val="Caption"/>
        <w:jc w:val="center"/>
      </w:pPr>
      <w:bookmarkStart w:id="7" w:name="_Ref127267412"/>
      <w:r>
        <w:t xml:space="preserve">Figure </w:t>
      </w:r>
      <w:r>
        <w:fldChar w:fldCharType="begin"/>
      </w:r>
      <w:r>
        <w:instrText xml:space="preserve"> SEQ Figure \* ARABIC </w:instrText>
      </w:r>
      <w:r>
        <w:fldChar w:fldCharType="separate"/>
      </w:r>
      <w:r w:rsidR="00E76C87">
        <w:rPr>
          <w:noProof/>
        </w:rPr>
        <w:t>1</w:t>
      </w:r>
      <w:r>
        <w:fldChar w:fldCharType="end"/>
      </w:r>
      <w:bookmarkEnd w:id="7"/>
      <w:r>
        <w:t xml:space="preserve"> - </w:t>
      </w:r>
      <w:r w:rsidRPr="00D51F6F">
        <w:t>Example of training datasets with low density corresponding to high IPD value (</w:t>
      </w:r>
      <w:r>
        <w:t>left</w:t>
      </w:r>
      <w:r w:rsidRPr="00D51F6F">
        <w:t xml:space="preserve"> side) and high density corresponding to low IPD value (</w:t>
      </w:r>
      <w:r>
        <w:t>right</w:t>
      </w:r>
      <w:r w:rsidRPr="00D51F6F">
        <w:t xml:space="preserve"> side)</w:t>
      </w:r>
      <w:r>
        <w:t>.</w:t>
      </w:r>
    </w:p>
    <w:p w14:paraId="5DD94242" w14:textId="77777777" w:rsidR="0040031D" w:rsidRPr="00E827E9" w:rsidRDefault="0040031D" w:rsidP="0040031D"/>
    <w:p w14:paraId="72CFB99C" w14:textId="0BFB1973" w:rsidR="0040031D" w:rsidRDefault="0040031D" w:rsidP="0040031D">
      <w:pPr>
        <w:jc w:val="both"/>
      </w:pPr>
      <w:r>
        <w:t xml:space="preserve">One fictitious example of the correlation between the environment and the IPD metric is shared in </w:t>
      </w:r>
      <w:r>
        <w:fldChar w:fldCharType="begin"/>
      </w:r>
      <w:r>
        <w:instrText xml:space="preserve"> REF _Ref125615481 \h </w:instrText>
      </w:r>
      <w:r>
        <w:fldChar w:fldCharType="separate"/>
      </w:r>
      <w:r w:rsidR="00E76C87">
        <w:t xml:space="preserve">Table </w:t>
      </w:r>
      <w:r w:rsidR="00E76C87">
        <w:rPr>
          <w:noProof/>
        </w:rPr>
        <w:t>2</w:t>
      </w:r>
      <w:r>
        <w:fldChar w:fldCharType="end"/>
      </w:r>
      <w:r>
        <w:t xml:space="preserve">. Here, the required training dataset density expressed through the IPD metric is derived from: (1) targeted positioning accuracy and (2) the NLOS probability (%). Note that this requirement table could be maintained at LMF and corresponds to the minimum </w:t>
      </w:r>
      <w:r w:rsidRPr="002B2600">
        <w:rPr>
          <w:u w:val="single"/>
        </w:rPr>
        <w:t xml:space="preserve">IPD threshold value as </w:t>
      </w:r>
      <w:r>
        <w:rPr>
          <w:u w:val="single"/>
        </w:rPr>
        <w:t xml:space="preserve">a </w:t>
      </w:r>
      <w:r w:rsidRPr="002B2600">
        <w:rPr>
          <w:u w:val="single"/>
        </w:rPr>
        <w:t>function</w:t>
      </w:r>
      <w:r>
        <w:t xml:space="preserve"> of the targeted accuracy and NLOS probability, which can be eventually enriched with further parameters.</w:t>
      </w:r>
    </w:p>
    <w:p w14:paraId="26109B7F" w14:textId="148A9B3D" w:rsidR="0040031D" w:rsidRDefault="0040031D" w:rsidP="0040031D">
      <w:pPr>
        <w:pStyle w:val="Caption"/>
        <w:keepNext/>
      </w:pPr>
      <w:bookmarkStart w:id="8" w:name="_Ref125615481"/>
      <w:r>
        <w:t xml:space="preserve">Table </w:t>
      </w:r>
      <w:r>
        <w:fldChar w:fldCharType="begin"/>
      </w:r>
      <w:r>
        <w:instrText xml:space="preserve"> SEQ Table \* ARABIC </w:instrText>
      </w:r>
      <w:r>
        <w:fldChar w:fldCharType="separate"/>
      </w:r>
      <w:r w:rsidR="00E76C87">
        <w:rPr>
          <w:noProof/>
        </w:rPr>
        <w:t>2</w:t>
      </w:r>
      <w:r>
        <w:fldChar w:fldCharType="end"/>
      </w:r>
      <w:bookmarkEnd w:id="8"/>
      <w:r>
        <w:t xml:space="preserve"> - Example of the correlation between the IPD metric and the NLOS probability (environment metric).</w:t>
      </w:r>
    </w:p>
    <w:tbl>
      <w:tblPr>
        <w:tblStyle w:val="TableGrid"/>
        <w:tblW w:w="0" w:type="auto"/>
        <w:tblLook w:val="04A0" w:firstRow="1" w:lastRow="0" w:firstColumn="1" w:lastColumn="0" w:noHBand="0" w:noVBand="1"/>
      </w:tblPr>
      <w:tblGrid>
        <w:gridCol w:w="3099"/>
        <w:gridCol w:w="3109"/>
        <w:gridCol w:w="3152"/>
      </w:tblGrid>
      <w:tr w:rsidR="0040031D" w14:paraId="03E383BB" w14:textId="77777777" w:rsidTr="003347EB">
        <w:tc>
          <w:tcPr>
            <w:tcW w:w="3099" w:type="dxa"/>
          </w:tcPr>
          <w:p w14:paraId="662A1A7F" w14:textId="77777777" w:rsidR="0040031D" w:rsidRPr="002B2600" w:rsidRDefault="0040031D" w:rsidP="003347EB">
            <w:pPr>
              <w:jc w:val="center"/>
              <w:rPr>
                <w:b/>
              </w:rPr>
            </w:pPr>
            <w:r w:rsidRPr="002B2600">
              <w:rPr>
                <w:b/>
              </w:rPr>
              <w:t>Targeted accuracy (meters)</w:t>
            </w:r>
          </w:p>
        </w:tc>
        <w:tc>
          <w:tcPr>
            <w:tcW w:w="3109" w:type="dxa"/>
          </w:tcPr>
          <w:p w14:paraId="78475F49" w14:textId="77777777" w:rsidR="0040031D" w:rsidRPr="002B2600" w:rsidRDefault="0040031D" w:rsidP="003347EB">
            <w:pPr>
              <w:jc w:val="center"/>
              <w:rPr>
                <w:b/>
              </w:rPr>
            </w:pPr>
            <w:r w:rsidRPr="002B2600">
              <w:rPr>
                <w:b/>
              </w:rPr>
              <w:t>NLOS probability (%)</w:t>
            </w:r>
          </w:p>
        </w:tc>
        <w:tc>
          <w:tcPr>
            <w:tcW w:w="3152" w:type="dxa"/>
          </w:tcPr>
          <w:p w14:paraId="651F7BF6" w14:textId="77777777" w:rsidR="0040031D" w:rsidRPr="002B2600" w:rsidRDefault="0040031D" w:rsidP="003347EB">
            <w:pPr>
              <w:jc w:val="center"/>
              <w:rPr>
                <w:b/>
              </w:rPr>
            </w:pPr>
            <w:r w:rsidRPr="002B2600">
              <w:rPr>
                <w:b/>
              </w:rPr>
              <w:t>IPD value (meters)</w:t>
            </w:r>
          </w:p>
        </w:tc>
      </w:tr>
      <w:tr w:rsidR="0040031D" w14:paraId="57C58A5A" w14:textId="77777777" w:rsidTr="003347EB">
        <w:tc>
          <w:tcPr>
            <w:tcW w:w="3099" w:type="dxa"/>
          </w:tcPr>
          <w:p w14:paraId="4A415DF9" w14:textId="77777777" w:rsidR="0040031D" w:rsidRDefault="0040031D" w:rsidP="003347EB">
            <w:pPr>
              <w:jc w:val="center"/>
            </w:pPr>
            <w:r>
              <w:t xml:space="preserve">1 </w:t>
            </w:r>
          </w:p>
        </w:tc>
        <w:tc>
          <w:tcPr>
            <w:tcW w:w="3109" w:type="dxa"/>
          </w:tcPr>
          <w:p w14:paraId="48BEE668" w14:textId="77777777" w:rsidR="0040031D" w:rsidRDefault="0040031D" w:rsidP="003347EB">
            <w:pPr>
              <w:jc w:val="center"/>
            </w:pPr>
            <w:r>
              <w:t>90</w:t>
            </w:r>
          </w:p>
        </w:tc>
        <w:tc>
          <w:tcPr>
            <w:tcW w:w="3152" w:type="dxa"/>
          </w:tcPr>
          <w:p w14:paraId="5E9A1286" w14:textId="77777777" w:rsidR="0040031D" w:rsidRDefault="0040031D" w:rsidP="003347EB">
            <w:pPr>
              <w:jc w:val="center"/>
            </w:pPr>
            <w:r>
              <w:t>0.5</w:t>
            </w:r>
          </w:p>
        </w:tc>
      </w:tr>
      <w:tr w:rsidR="0040031D" w14:paraId="30B1701A" w14:textId="77777777" w:rsidTr="003347EB">
        <w:tc>
          <w:tcPr>
            <w:tcW w:w="3099" w:type="dxa"/>
          </w:tcPr>
          <w:p w14:paraId="50597935" w14:textId="77777777" w:rsidR="0040031D" w:rsidRDefault="0040031D" w:rsidP="003347EB">
            <w:pPr>
              <w:jc w:val="center"/>
            </w:pPr>
            <w:r>
              <w:t>1</w:t>
            </w:r>
          </w:p>
        </w:tc>
        <w:tc>
          <w:tcPr>
            <w:tcW w:w="3109" w:type="dxa"/>
          </w:tcPr>
          <w:p w14:paraId="138BD048" w14:textId="77777777" w:rsidR="0040031D" w:rsidRDefault="0040031D" w:rsidP="003347EB">
            <w:pPr>
              <w:jc w:val="center"/>
            </w:pPr>
            <w:r>
              <w:t>20</w:t>
            </w:r>
          </w:p>
        </w:tc>
        <w:tc>
          <w:tcPr>
            <w:tcW w:w="3152" w:type="dxa"/>
          </w:tcPr>
          <w:p w14:paraId="75C20E74" w14:textId="77777777" w:rsidR="0040031D" w:rsidRDefault="0040031D" w:rsidP="003347EB">
            <w:pPr>
              <w:jc w:val="center"/>
            </w:pPr>
            <w:r>
              <w:t>1</w:t>
            </w:r>
          </w:p>
        </w:tc>
      </w:tr>
      <w:tr w:rsidR="0040031D" w14:paraId="69D2BC27" w14:textId="77777777" w:rsidTr="003347EB">
        <w:tc>
          <w:tcPr>
            <w:tcW w:w="3099" w:type="dxa"/>
          </w:tcPr>
          <w:p w14:paraId="222667F2" w14:textId="77777777" w:rsidR="0040031D" w:rsidRDefault="0040031D" w:rsidP="003347EB">
            <w:pPr>
              <w:jc w:val="center"/>
            </w:pPr>
            <w:r>
              <w:t>0.5</w:t>
            </w:r>
          </w:p>
        </w:tc>
        <w:tc>
          <w:tcPr>
            <w:tcW w:w="3109" w:type="dxa"/>
          </w:tcPr>
          <w:p w14:paraId="366E61DE" w14:textId="77777777" w:rsidR="0040031D" w:rsidRDefault="0040031D" w:rsidP="003347EB">
            <w:pPr>
              <w:jc w:val="center"/>
            </w:pPr>
            <w:r>
              <w:t>10</w:t>
            </w:r>
          </w:p>
        </w:tc>
        <w:tc>
          <w:tcPr>
            <w:tcW w:w="3152" w:type="dxa"/>
          </w:tcPr>
          <w:p w14:paraId="43AD48E8" w14:textId="77777777" w:rsidR="0040031D" w:rsidRDefault="0040031D" w:rsidP="003347EB">
            <w:pPr>
              <w:jc w:val="center"/>
            </w:pPr>
            <w:r>
              <w:t>0.6</w:t>
            </w:r>
          </w:p>
        </w:tc>
      </w:tr>
    </w:tbl>
    <w:p w14:paraId="54891622" w14:textId="77777777" w:rsidR="0040031D" w:rsidRDefault="0040031D" w:rsidP="0040031D">
      <w:pPr>
        <w:jc w:val="both"/>
      </w:pPr>
    </w:p>
    <w:p w14:paraId="2A22FAC2" w14:textId="77777777" w:rsidR="0040031D" w:rsidRDefault="0040031D" w:rsidP="0040031D">
      <w:pPr>
        <w:keepNext/>
        <w:jc w:val="center"/>
      </w:pPr>
      <w:r>
        <w:rPr>
          <w:noProof/>
          <w:lang w:val="en-US"/>
        </w:rPr>
        <w:drawing>
          <wp:inline distT="0" distB="0" distL="0" distR="0" wp14:anchorId="2301A3D7" wp14:editId="10F72F2C">
            <wp:extent cx="3689405" cy="2224653"/>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8955" cy="2230412"/>
                    </a:xfrm>
                    <a:prstGeom prst="rect">
                      <a:avLst/>
                    </a:prstGeom>
                    <a:noFill/>
                  </pic:spPr>
                </pic:pic>
              </a:graphicData>
            </a:graphic>
          </wp:inline>
        </w:drawing>
      </w:r>
    </w:p>
    <w:p w14:paraId="1AFAA73E" w14:textId="5DD187DB" w:rsidR="0040031D" w:rsidRDefault="0040031D" w:rsidP="0040031D">
      <w:pPr>
        <w:pStyle w:val="Caption"/>
        <w:jc w:val="center"/>
      </w:pPr>
      <w:bookmarkStart w:id="9" w:name="_Ref127267700"/>
      <w:r>
        <w:t xml:space="preserve">Figure </w:t>
      </w:r>
      <w:r>
        <w:fldChar w:fldCharType="begin"/>
      </w:r>
      <w:r>
        <w:instrText xml:space="preserve"> SEQ Figure \* ARABIC </w:instrText>
      </w:r>
      <w:r>
        <w:fldChar w:fldCharType="separate"/>
      </w:r>
      <w:r w:rsidR="00E76C87">
        <w:rPr>
          <w:noProof/>
        </w:rPr>
        <w:t>2</w:t>
      </w:r>
      <w:r>
        <w:fldChar w:fldCharType="end"/>
      </w:r>
      <w:bookmarkEnd w:id="9"/>
      <w:r>
        <w:t xml:space="preserve"> - </w:t>
      </w:r>
      <w:r w:rsidRPr="001208B8">
        <w:t>IPD aware ML model training triggering.</w:t>
      </w:r>
    </w:p>
    <w:p w14:paraId="1CEEA2EF" w14:textId="77777777" w:rsidR="0040031D" w:rsidRDefault="0040031D" w:rsidP="0040031D">
      <w:pPr>
        <w:jc w:val="center"/>
        <w:rPr>
          <w:lang w:val="en-US"/>
        </w:rPr>
      </w:pPr>
    </w:p>
    <w:p w14:paraId="09ED6127" w14:textId="72600F99" w:rsidR="0040031D" w:rsidRDefault="0040031D" w:rsidP="0040031D">
      <w:pPr>
        <w:jc w:val="both"/>
        <w:rPr>
          <w:lang w:val="en-US"/>
        </w:rPr>
      </w:pPr>
      <w:r>
        <w:rPr>
          <w:lang w:val="en-US"/>
        </w:rPr>
        <w:t xml:space="preserve">The proposed IPD metric can be used to optimize the training procedure, as described in </w:t>
      </w:r>
      <w:r>
        <w:rPr>
          <w:lang w:val="en-US"/>
        </w:rPr>
        <w:fldChar w:fldCharType="begin"/>
      </w:r>
      <w:r>
        <w:rPr>
          <w:lang w:val="en-US"/>
        </w:rPr>
        <w:instrText xml:space="preserve"> REF _Ref127267700 \h </w:instrText>
      </w:r>
      <w:r>
        <w:rPr>
          <w:lang w:val="en-US"/>
        </w:rPr>
      </w:r>
      <w:r>
        <w:rPr>
          <w:lang w:val="en-US"/>
        </w:rPr>
        <w:fldChar w:fldCharType="separate"/>
      </w:r>
      <w:r w:rsidR="00E76C87">
        <w:t xml:space="preserve">Figure </w:t>
      </w:r>
      <w:r w:rsidR="00E76C87">
        <w:rPr>
          <w:noProof/>
        </w:rPr>
        <w:t>2</w:t>
      </w:r>
      <w:r>
        <w:rPr>
          <w:lang w:val="en-US"/>
        </w:rPr>
        <w:fldChar w:fldCharType="end"/>
      </w:r>
      <w:r>
        <w:rPr>
          <w:lang w:val="en-US"/>
        </w:rPr>
        <w:t>. Given the collected training dataset, the first step is to estimate the related IPD metric</w:t>
      </w:r>
      <w:r w:rsidR="005B3441">
        <w:rPr>
          <w:lang w:val="en-US"/>
        </w:rPr>
        <w:t xml:space="preserve">. </w:t>
      </w:r>
      <w:r>
        <w:rPr>
          <w:lang w:val="en-US"/>
        </w:rPr>
        <w:t>Th</w:t>
      </w:r>
      <w:r w:rsidR="00240FE4">
        <w:rPr>
          <w:lang w:val="en-US"/>
        </w:rPr>
        <w:t>e</w:t>
      </w:r>
      <w:r>
        <w:rPr>
          <w:lang w:val="en-US"/>
        </w:rPr>
        <w:t xml:space="preserve"> IPD value is then compared to the threshold value (as shown in </w:t>
      </w:r>
      <w:r>
        <w:rPr>
          <w:lang w:val="en-US"/>
        </w:rPr>
        <w:fldChar w:fldCharType="begin"/>
      </w:r>
      <w:r>
        <w:rPr>
          <w:lang w:val="en-US"/>
        </w:rPr>
        <w:instrText xml:space="preserve"> REF _Ref125615481 \h </w:instrText>
      </w:r>
      <w:r>
        <w:rPr>
          <w:lang w:val="en-US"/>
        </w:rPr>
      </w:r>
      <w:r>
        <w:rPr>
          <w:lang w:val="en-US"/>
        </w:rPr>
        <w:fldChar w:fldCharType="separate"/>
      </w:r>
      <w:r w:rsidR="00E76C87">
        <w:t xml:space="preserve">Table </w:t>
      </w:r>
      <w:r w:rsidR="00E76C87">
        <w:rPr>
          <w:noProof/>
        </w:rPr>
        <w:t>2</w:t>
      </w:r>
      <w:r>
        <w:rPr>
          <w:lang w:val="en-US"/>
        </w:rPr>
        <w:fldChar w:fldCharType="end"/>
      </w:r>
      <w:r>
        <w:rPr>
          <w:lang w:val="en-US"/>
        </w:rPr>
        <w:t xml:space="preserve">) according to the predefined requirements. If the condition is verified, then the model can be trained using the collected training dataset. However, if this condition is not verified, then there is a high probability that the </w:t>
      </w:r>
      <w:r>
        <w:rPr>
          <w:lang w:val="en-US"/>
        </w:rPr>
        <w:lastRenderedPageBreak/>
        <w:t>trained ML model will not be able to reach the target performance/accuracy. Thus, it is</w:t>
      </w:r>
      <w:r w:rsidDel="006440F0">
        <w:rPr>
          <w:lang w:val="en-US"/>
        </w:rPr>
        <w:t xml:space="preserve"> </w:t>
      </w:r>
      <w:r>
        <w:rPr>
          <w:lang w:val="en-US"/>
        </w:rPr>
        <w:t xml:space="preserve">necessary to collect further data to reach the desired density and perform training with it. To sum up, the proposed </w:t>
      </w:r>
      <w:r w:rsidDel="000C3CDB">
        <w:rPr>
          <w:lang w:val="en-US"/>
        </w:rPr>
        <w:t>IPD</w:t>
      </w:r>
      <w:r>
        <w:rPr>
          <w:lang w:val="en-US"/>
        </w:rPr>
        <w:t>-based training procedure performs training with it. The</w:t>
      </w:r>
      <w:r w:rsidDel="00D9165B">
        <w:rPr>
          <w:lang w:val="en-US"/>
        </w:rPr>
        <w:t xml:space="preserve"> </w:t>
      </w:r>
      <w:r>
        <w:rPr>
          <w:lang w:val="en-US"/>
        </w:rPr>
        <w:t xml:space="preserve">IPD-based procedure allows us to avoid going through useless data collection, training, and verification operations while ensuring the required positioning accuracy. </w:t>
      </w:r>
    </w:p>
    <w:p w14:paraId="05F6E62D" w14:textId="316ED294" w:rsidR="00AE6770" w:rsidRPr="00100CEF" w:rsidRDefault="00892E02" w:rsidP="00AE6770">
      <w:bookmarkStart w:id="10" w:name="_Hlk127116582"/>
      <w:r>
        <w:t xml:space="preserve">The following agreement was achieved for </w:t>
      </w:r>
      <w:r w:rsidR="00380865">
        <w:t>AI/ML positioning accuracy</w:t>
      </w:r>
      <w:r w:rsidR="00F73E55">
        <w:t xml:space="preserve"> and the correlation with user density/size.</w:t>
      </w:r>
      <w:r w:rsidR="00BC2CD4">
        <w:t>:</w:t>
      </w:r>
    </w:p>
    <w:tbl>
      <w:tblPr>
        <w:tblStyle w:val="TableGrid"/>
        <w:tblW w:w="0" w:type="auto"/>
        <w:tblLayout w:type="fixed"/>
        <w:tblLook w:val="06A0" w:firstRow="1" w:lastRow="0" w:firstColumn="1" w:lastColumn="0" w:noHBand="1" w:noVBand="1"/>
      </w:tblPr>
      <w:tblGrid>
        <w:gridCol w:w="9630"/>
      </w:tblGrid>
      <w:tr w:rsidR="00AE6770" w14:paraId="1CB7A85D" w14:textId="77777777">
        <w:trPr>
          <w:trHeight w:val="300"/>
        </w:trPr>
        <w:tc>
          <w:tcPr>
            <w:tcW w:w="9630" w:type="dxa"/>
          </w:tcPr>
          <w:p w14:paraId="6BE907EA" w14:textId="77777777" w:rsidR="00AE6770" w:rsidRDefault="00AE6770">
            <w:pPr>
              <w:spacing w:line="240" w:lineRule="exact"/>
              <w:rPr>
                <w:rFonts w:ascii="Times" w:eastAsia="Batang" w:hAnsi="Times"/>
                <w:i/>
                <w:iCs/>
                <w:sz w:val="18"/>
                <w:szCs w:val="18"/>
                <w:highlight w:val="green"/>
              </w:rPr>
            </w:pPr>
            <w:r w:rsidRPr="046E3479">
              <w:rPr>
                <w:rFonts w:ascii="Times" w:eastAsia="Batang" w:hAnsi="Times"/>
                <w:i/>
                <w:iCs/>
                <w:sz w:val="18"/>
                <w:szCs w:val="18"/>
                <w:highlight w:val="green"/>
              </w:rPr>
              <w:t>Agreement</w:t>
            </w:r>
            <w:r w:rsidRPr="046E3479">
              <w:rPr>
                <w:rFonts w:ascii="Times" w:eastAsia="Batang" w:hAnsi="Times"/>
                <w:i/>
                <w:iCs/>
                <w:sz w:val="18"/>
                <w:szCs w:val="18"/>
              </w:rPr>
              <w:t xml:space="preserve"> (RAN1-111)</w:t>
            </w:r>
          </w:p>
          <w:p w14:paraId="65E1855B" w14:textId="77777777" w:rsidR="00AE6770" w:rsidRDefault="00AE6770">
            <w:pPr>
              <w:spacing w:line="240" w:lineRule="exact"/>
              <w:rPr>
                <w:rFonts w:ascii="Times" w:eastAsia="Batang" w:hAnsi="Times"/>
                <w:i/>
                <w:iCs/>
                <w:sz w:val="18"/>
                <w:szCs w:val="18"/>
                <w:lang w:val="en-US"/>
              </w:rPr>
            </w:pPr>
            <w:r w:rsidRPr="046E3479">
              <w:rPr>
                <w:rFonts w:ascii="Times" w:eastAsia="Batang" w:hAnsi="Times"/>
                <w:i/>
                <w:iCs/>
                <w:sz w:val="18"/>
                <w:szCs w:val="18"/>
              </w:rPr>
              <w:t xml:space="preserve">Study how AI/ML positioning accuracy is affected </w:t>
            </w:r>
            <w:proofErr w:type="gramStart"/>
            <w:r w:rsidRPr="046E3479">
              <w:rPr>
                <w:rFonts w:ascii="Times" w:eastAsia="Batang" w:hAnsi="Times"/>
                <w:i/>
                <w:iCs/>
                <w:sz w:val="18"/>
                <w:szCs w:val="18"/>
              </w:rPr>
              <w:t>by:</w:t>
            </w:r>
            <w:proofErr w:type="gramEnd"/>
            <w:r w:rsidRPr="046E3479">
              <w:rPr>
                <w:rFonts w:ascii="Times" w:eastAsia="Batang" w:hAnsi="Times"/>
                <w:i/>
                <w:iCs/>
                <w:sz w:val="18"/>
                <w:szCs w:val="18"/>
              </w:rPr>
              <w:t xml:space="preserve"> user density/size of the training dataset.</w:t>
            </w:r>
          </w:p>
          <w:p w14:paraId="17C5DCE3" w14:textId="77777777" w:rsidR="00AE6770" w:rsidRDefault="00AE6770">
            <w:pPr>
              <w:spacing w:line="240" w:lineRule="exact"/>
              <w:jc w:val="both"/>
              <w:rPr>
                <w:rFonts w:ascii="Times" w:eastAsia="Batang" w:hAnsi="Times"/>
                <w:i/>
                <w:iCs/>
                <w:sz w:val="18"/>
                <w:szCs w:val="18"/>
              </w:rPr>
            </w:pPr>
            <w:r w:rsidRPr="046E3479">
              <w:rPr>
                <w:rFonts w:ascii="Times" w:eastAsia="Batang" w:hAnsi="Times"/>
                <w:i/>
                <w:iCs/>
                <w:sz w:val="18"/>
                <w:szCs w:val="18"/>
              </w:rPr>
              <w:t>Note: details of user density/size of training dataset to be reported in the evaluation.</w:t>
            </w:r>
          </w:p>
        </w:tc>
      </w:tr>
    </w:tbl>
    <w:p w14:paraId="4CC2BE98" w14:textId="77777777" w:rsidR="00AE6770" w:rsidRDefault="00AE6770" w:rsidP="00AE6770">
      <w:pPr>
        <w:jc w:val="both"/>
        <w:rPr>
          <w:rFonts w:cs="Arial"/>
          <w:lang w:val="en-US"/>
        </w:rPr>
      </w:pPr>
    </w:p>
    <w:p w14:paraId="661699A5" w14:textId="0F51F539" w:rsidR="00AE6770" w:rsidRPr="001B3F5B" w:rsidRDefault="00097B8E" w:rsidP="00AE6770">
      <w:pPr>
        <w:jc w:val="both"/>
        <w:rPr>
          <w:rFonts w:cs="Arial"/>
          <w:lang w:val="en-US"/>
        </w:rPr>
      </w:pPr>
      <w:r>
        <w:rPr>
          <w:rFonts w:cs="Arial"/>
          <w:lang w:val="en-US"/>
        </w:rPr>
        <w:t>In the following</w:t>
      </w:r>
      <w:r w:rsidR="00AE6770">
        <w:rPr>
          <w:rFonts w:cs="Arial"/>
          <w:lang w:val="en-US"/>
        </w:rPr>
        <w:t>, we present some evaluations related to the impact of the lack of diverse data availability and the application of data augmentation as a potential solution to this problem. First, we describe high-level parameters used in the evaluation</w:t>
      </w:r>
      <w:r w:rsidR="00A528FC">
        <w:rPr>
          <w:rFonts w:cs="Arial"/>
          <w:lang w:val="en-US"/>
        </w:rPr>
        <w:t xml:space="preserve">, </w:t>
      </w:r>
      <w:r w:rsidR="00AE6770">
        <w:rPr>
          <w:rFonts w:cs="Arial"/>
          <w:lang w:val="en-US"/>
        </w:rPr>
        <w:t xml:space="preserve">and in other sub-item, we share the performance </w:t>
      </w:r>
      <w:r w:rsidR="009535FB">
        <w:rPr>
          <w:rFonts w:cs="Arial"/>
          <w:lang w:val="en-US"/>
        </w:rPr>
        <w:t>evaluation.</w:t>
      </w:r>
    </w:p>
    <w:p w14:paraId="0C113346" w14:textId="4FE6B6AC" w:rsidR="00AE6770" w:rsidRPr="00100CEF" w:rsidRDefault="00AE6770" w:rsidP="00AE6770">
      <w:pPr>
        <w:jc w:val="both"/>
        <w:rPr>
          <w:b/>
          <w:u w:val="single"/>
        </w:rPr>
      </w:pPr>
      <w:r w:rsidRPr="00100CEF">
        <w:rPr>
          <w:rFonts w:cs="Arial"/>
          <w:b/>
          <w:u w:val="single"/>
          <w:lang w:val="en-US"/>
        </w:rPr>
        <w:t xml:space="preserve">Deployment </w:t>
      </w:r>
      <w:r w:rsidRPr="00100CEF">
        <w:rPr>
          <w:rFonts w:cs="Arial"/>
          <w:b/>
          <w:bCs/>
          <w:u w:val="single"/>
          <w:lang w:val="en-US"/>
        </w:rPr>
        <w:t xml:space="preserve">scenario </w:t>
      </w:r>
      <w:r w:rsidRPr="00100CEF">
        <w:rPr>
          <w:rFonts w:cs="Arial"/>
          <w:b/>
          <w:u w:val="single"/>
          <w:lang w:val="en-US"/>
        </w:rPr>
        <w:t xml:space="preserve">and </w:t>
      </w:r>
      <w:r w:rsidRPr="00100CEF">
        <w:rPr>
          <w:rFonts w:cs="Arial"/>
          <w:b/>
          <w:bCs/>
          <w:u w:val="single"/>
          <w:lang w:val="en-US"/>
        </w:rPr>
        <w:t>simulation assumptions</w:t>
      </w:r>
      <w:r w:rsidRPr="00100CEF">
        <w:rPr>
          <w:rFonts w:cs="Arial"/>
          <w:b/>
          <w:bCs/>
          <w:lang w:val="en-US"/>
        </w:rPr>
        <w:t>:</w:t>
      </w:r>
      <w:r w:rsidRPr="00100CEF">
        <w:rPr>
          <w:b/>
          <w:bCs/>
        </w:rPr>
        <w:t xml:space="preserve"> </w:t>
      </w:r>
      <w:r w:rsidR="00B272DB" w:rsidRPr="001E737B">
        <w:rPr>
          <w:rFonts w:cs="Arial"/>
          <w:lang w:val="en-US"/>
        </w:rPr>
        <w:t>From the list of datasets</w:t>
      </w:r>
      <w:r w:rsidR="001E737B" w:rsidRPr="001E737B">
        <w:rPr>
          <w:rFonts w:cs="Arial"/>
          <w:lang w:val="en-US"/>
        </w:rPr>
        <w:t xml:space="preserve">, </w:t>
      </w:r>
      <w:r>
        <w:rPr>
          <w:rFonts w:cs="Arial"/>
          <w:lang w:val="en-US"/>
        </w:rPr>
        <w:t>w</w:t>
      </w:r>
      <w:r w:rsidRPr="00100CEF">
        <w:rPr>
          <w:rFonts w:cs="Arial"/>
          <w:lang w:val="en-US"/>
        </w:rPr>
        <w:t>e</w:t>
      </w:r>
      <w:r>
        <w:rPr>
          <w:rFonts w:cs="Arial"/>
          <w:lang w:val="en-US"/>
        </w:rPr>
        <w:t xml:space="preserve"> consider scenario 1, </w:t>
      </w:r>
      <w:r w:rsidRPr="00100CEF">
        <w:rPr>
          <w:rFonts w:cs="Arial"/>
          <w:lang w:val="en-US"/>
        </w:rPr>
        <w:t>defined by a clutter density of 40%, with a clutter height of 2 meters, clutter ceiling height of 10 meters</w:t>
      </w:r>
      <w:r>
        <w:rPr>
          <w:rFonts w:cs="Arial"/>
          <w:lang w:val="en-US"/>
        </w:rPr>
        <w:t>,</w:t>
      </w:r>
      <w:r w:rsidRPr="00100CEF">
        <w:rPr>
          <w:rFonts w:cs="Arial"/>
          <w:lang w:val="en-US"/>
        </w:rPr>
        <w:t xml:space="preserve"> and clutter size of 2 meters. Further details of the deployment scenario and related assumptions are shown in Table 1</w:t>
      </w:r>
      <w:r>
        <w:rPr>
          <w:rFonts w:cs="Arial"/>
          <w:lang w:val="en-US"/>
        </w:rPr>
        <w:t>.</w:t>
      </w:r>
    </w:p>
    <w:p w14:paraId="0AE8C03A" w14:textId="61B719B6" w:rsidR="00AE6770" w:rsidRDefault="00AE6770" w:rsidP="00AE6770">
      <w:pPr>
        <w:jc w:val="both"/>
        <w:rPr>
          <w:rFonts w:eastAsia="Times New Roman"/>
          <w:color w:val="000000" w:themeColor="text1"/>
          <w:lang w:val="en-US"/>
        </w:rPr>
      </w:pPr>
      <w:r>
        <w:rPr>
          <w:rFonts w:eastAsia="Times New Roman"/>
          <w:color w:val="000000" w:themeColor="text1"/>
          <w:lang w:val="en-US"/>
        </w:rPr>
        <w:t>The generated d</w:t>
      </w:r>
      <w:r w:rsidRPr="656F9BB4">
        <w:rPr>
          <w:rFonts w:eastAsia="Times New Roman"/>
          <w:color w:val="000000" w:themeColor="text1"/>
          <w:lang w:val="en-US"/>
        </w:rPr>
        <w:t xml:space="preserve">ataset contains features, such as </w:t>
      </w:r>
      <w:r>
        <w:rPr>
          <w:rFonts w:eastAsia="Times New Roman"/>
          <w:color w:val="000000" w:themeColor="text1"/>
          <w:lang w:val="en-US"/>
        </w:rPr>
        <w:t>the downlink time of arrival (</w:t>
      </w:r>
      <w:proofErr w:type="spellStart"/>
      <w:r>
        <w:rPr>
          <w:rFonts w:eastAsia="Times New Roman"/>
          <w:color w:val="000000" w:themeColor="text1"/>
          <w:lang w:val="en-US"/>
        </w:rPr>
        <w:t>ToA</w:t>
      </w:r>
      <w:proofErr w:type="spellEnd"/>
      <w:r>
        <w:rPr>
          <w:rFonts w:eastAsia="Times New Roman"/>
          <w:color w:val="000000" w:themeColor="text1"/>
          <w:lang w:val="en-US"/>
        </w:rPr>
        <w:t>)</w:t>
      </w:r>
      <w:r w:rsidRPr="656F9BB4">
        <w:rPr>
          <w:rFonts w:eastAsia="Times New Roman"/>
          <w:color w:val="000000" w:themeColor="text1"/>
          <w:lang w:val="en-US"/>
        </w:rPr>
        <w:t xml:space="preserve"> for each link between each BS and the specific UE (</w:t>
      </w:r>
      <w:r>
        <w:rPr>
          <w:rFonts w:eastAsia="Times New Roman"/>
          <w:color w:val="000000" w:themeColor="text1"/>
          <w:lang w:val="en-US"/>
        </w:rPr>
        <w:t xml:space="preserve">18 </w:t>
      </w:r>
      <w:proofErr w:type="spellStart"/>
      <w:r>
        <w:rPr>
          <w:rFonts w:eastAsia="Times New Roman"/>
          <w:color w:val="000000" w:themeColor="text1"/>
          <w:lang w:val="en-US"/>
        </w:rPr>
        <w:t>ToA</w:t>
      </w:r>
      <w:r w:rsidR="00705D6A">
        <w:rPr>
          <w:rFonts w:eastAsia="Times New Roman"/>
          <w:color w:val="000000" w:themeColor="text1"/>
          <w:lang w:val="en-US"/>
        </w:rPr>
        <w:t>s</w:t>
      </w:r>
      <w:proofErr w:type="spellEnd"/>
      <w:r w:rsidR="00705D6A">
        <w:rPr>
          <w:rFonts w:eastAsia="Times New Roman"/>
          <w:color w:val="000000" w:themeColor="text1"/>
          <w:lang w:val="en-US"/>
        </w:rPr>
        <w:t xml:space="preserve"> measurement</w:t>
      </w:r>
      <w:r>
        <w:rPr>
          <w:rFonts w:eastAsia="Times New Roman"/>
          <w:color w:val="000000" w:themeColor="text1"/>
          <w:lang w:val="en-US"/>
        </w:rPr>
        <w:t xml:space="preserve"> </w:t>
      </w:r>
      <w:r w:rsidRPr="656F9BB4">
        <w:rPr>
          <w:rFonts w:eastAsia="Times New Roman"/>
          <w:color w:val="000000" w:themeColor="text1"/>
          <w:lang w:val="en-US"/>
        </w:rPr>
        <w:t>per UE)</w:t>
      </w:r>
      <w:r>
        <w:rPr>
          <w:rFonts w:eastAsia="Times New Roman"/>
          <w:color w:val="000000" w:themeColor="text1"/>
          <w:lang w:val="en-US"/>
        </w:rPr>
        <w:t xml:space="preserve"> as well the </w:t>
      </w:r>
      <w:r w:rsidRPr="656F9BB4">
        <w:rPr>
          <w:rFonts w:eastAsia="Times New Roman"/>
          <w:color w:val="000000" w:themeColor="text1"/>
          <w:lang w:val="en-US"/>
        </w:rPr>
        <w:t>ground</w:t>
      </w:r>
      <w:r w:rsidRPr="00F5293C">
        <w:rPr>
          <w:rFonts w:eastAsia="Times New Roman"/>
          <w:color w:val="000000" w:themeColor="text1"/>
          <w:lang w:val="en-US"/>
        </w:rPr>
        <w:t xml:space="preserve"> truth</w:t>
      </w:r>
      <w:r w:rsidRPr="656F9BB4">
        <w:rPr>
          <w:rFonts w:eastAsia="Times New Roman"/>
          <w:color w:val="000000" w:themeColor="text1"/>
          <w:lang w:val="en-US"/>
        </w:rPr>
        <w:t xml:space="preserve"> of UE </w:t>
      </w:r>
      <w:r>
        <w:rPr>
          <w:rFonts w:eastAsia="Times New Roman"/>
          <w:color w:val="000000" w:themeColor="text1"/>
          <w:lang w:val="en-US"/>
        </w:rPr>
        <w:t>horizontal-</w:t>
      </w:r>
      <w:r w:rsidRPr="656F9BB4">
        <w:rPr>
          <w:rFonts w:eastAsia="Times New Roman"/>
          <w:color w:val="000000" w:themeColor="text1"/>
          <w:lang w:val="en-US"/>
        </w:rPr>
        <w:t>2D location.</w:t>
      </w:r>
    </w:p>
    <w:p w14:paraId="5E014027" w14:textId="7DB66127" w:rsidR="007E2B8C" w:rsidRDefault="007E2B8C" w:rsidP="00AE6770">
      <w:pPr>
        <w:jc w:val="both"/>
        <w:rPr>
          <w:rFonts w:eastAsia="Times New Roman"/>
          <w:color w:val="000000" w:themeColor="text1"/>
          <w:lang w:val="en-US"/>
        </w:rPr>
      </w:pPr>
      <w:r>
        <w:rPr>
          <w:rFonts w:eastAsia="Times New Roman"/>
          <w:color w:val="000000" w:themeColor="text1"/>
          <w:lang w:val="en-US"/>
        </w:rPr>
        <w:t xml:space="preserve">Details of the AI/ML model </w:t>
      </w:r>
      <w:r w:rsidR="00E44C9E">
        <w:rPr>
          <w:rFonts w:eastAsia="Times New Roman"/>
          <w:color w:val="000000" w:themeColor="text1"/>
          <w:lang w:val="en-US"/>
        </w:rPr>
        <w:t xml:space="preserve">trained with supervised learning are indicated in </w:t>
      </w:r>
      <w:r w:rsidR="00F7036C">
        <w:rPr>
          <w:rFonts w:eastAsia="Times New Roman"/>
          <w:color w:val="000000" w:themeColor="text1"/>
          <w:lang w:val="en-US"/>
        </w:rPr>
        <w:fldChar w:fldCharType="begin"/>
      </w:r>
      <w:r w:rsidR="00F7036C">
        <w:rPr>
          <w:rFonts w:eastAsia="Times New Roman"/>
          <w:color w:val="000000" w:themeColor="text1"/>
          <w:lang w:val="en-US"/>
        </w:rPr>
        <w:instrText xml:space="preserve"> REF _Ref131751442 \h </w:instrText>
      </w:r>
      <w:r w:rsidR="00F7036C">
        <w:rPr>
          <w:rFonts w:eastAsia="Times New Roman"/>
          <w:color w:val="000000" w:themeColor="text1"/>
          <w:lang w:val="en-US"/>
        </w:rPr>
      </w:r>
      <w:r w:rsidR="00F7036C">
        <w:rPr>
          <w:rFonts w:eastAsia="Times New Roman"/>
          <w:color w:val="000000" w:themeColor="text1"/>
          <w:lang w:val="en-US"/>
        </w:rPr>
        <w:fldChar w:fldCharType="separate"/>
      </w:r>
      <w:r w:rsidR="00F7036C">
        <w:t xml:space="preserve">Table </w:t>
      </w:r>
      <w:r w:rsidR="00F7036C">
        <w:rPr>
          <w:noProof/>
        </w:rPr>
        <w:t>3</w:t>
      </w:r>
      <w:r w:rsidR="00F7036C">
        <w:rPr>
          <w:rFonts w:eastAsia="Times New Roman"/>
          <w:color w:val="000000" w:themeColor="text1"/>
          <w:lang w:val="en-US"/>
        </w:rPr>
        <w:fldChar w:fldCharType="end"/>
      </w:r>
      <w:r w:rsidR="00E44C9E">
        <w:rPr>
          <w:rFonts w:eastAsia="Times New Roman"/>
          <w:color w:val="000000" w:themeColor="text1"/>
          <w:lang w:val="en-US"/>
        </w:rPr>
        <w:t>.</w:t>
      </w:r>
    </w:p>
    <w:p w14:paraId="1E23229A" w14:textId="77777777" w:rsidR="00AE6770" w:rsidRPr="00100CEF" w:rsidRDefault="00AE6770" w:rsidP="00AE6770">
      <w:pPr>
        <w:jc w:val="both"/>
        <w:rPr>
          <w:b/>
          <w:u w:val="single"/>
        </w:rPr>
      </w:pPr>
      <w:r w:rsidRPr="00100CEF">
        <w:rPr>
          <w:rFonts w:eastAsia="Times New Roman"/>
          <w:b/>
          <w:color w:val="000000" w:themeColor="text1"/>
          <w:u w:val="single"/>
          <w:lang w:val="en-US"/>
        </w:rPr>
        <w:t xml:space="preserve">Performance </w:t>
      </w:r>
      <w:r w:rsidRPr="00100CEF">
        <w:rPr>
          <w:rFonts w:eastAsia="Times New Roman"/>
          <w:b/>
          <w:bCs/>
          <w:color w:val="000000" w:themeColor="text1"/>
          <w:u w:val="single"/>
          <w:lang w:val="en-US"/>
        </w:rPr>
        <w:t>evaluation:</w:t>
      </w:r>
      <w:r>
        <w:rPr>
          <w:rFonts w:eastAsia="Times New Roman"/>
          <w:color w:val="000000" w:themeColor="text1"/>
          <w:lang w:val="en-US"/>
        </w:rPr>
        <w:t xml:space="preserve"> </w:t>
      </w:r>
      <w:r w:rsidRPr="00100CEF">
        <w:rPr>
          <w:rFonts w:cs="Arial"/>
          <w:lang w:val="en-US"/>
        </w:rPr>
        <w:t>we</w:t>
      </w:r>
      <w:r>
        <w:rPr>
          <w:rFonts w:cs="Arial"/>
          <w:lang w:val="en-US"/>
        </w:rPr>
        <w:t xml:space="preserve"> consider a neural network</w:t>
      </w:r>
      <w:r w:rsidRPr="00100CEF">
        <w:rPr>
          <w:rFonts w:cs="Arial"/>
          <w:lang w:val="en-US"/>
        </w:rPr>
        <w:t>-</w:t>
      </w:r>
      <w:r>
        <w:rPr>
          <w:rFonts w:cs="Arial"/>
          <w:lang w:val="en-US"/>
        </w:rPr>
        <w:t>based positioning method (</w:t>
      </w:r>
      <w:proofErr w:type="spellStart"/>
      <w:r w:rsidRPr="00100CEF">
        <w:rPr>
          <w:rFonts w:cs="Arial"/>
          <w:lang w:val="en-US"/>
        </w:rPr>
        <w:t>nu</w:t>
      </w:r>
      <w:r w:rsidRPr="00E34613">
        <w:rPr>
          <w:rFonts w:cs="Arial"/>
          <w:lang w:val="en-US"/>
        </w:rPr>
        <w:t>m_hidden_layers</w:t>
      </w:r>
      <w:proofErr w:type="spellEnd"/>
      <w:r w:rsidRPr="00E34613">
        <w:rPr>
          <w:rFonts w:cs="Arial"/>
          <w:lang w:val="en-US"/>
        </w:rPr>
        <w:t xml:space="preserve"> = 2</w:t>
      </w:r>
      <w:r>
        <w:rPr>
          <w:rFonts w:cs="Arial"/>
          <w:lang w:val="en-US"/>
        </w:rPr>
        <w:t xml:space="preserve">, </w:t>
      </w:r>
      <w:proofErr w:type="spellStart"/>
      <w:r w:rsidRPr="00E34613">
        <w:rPr>
          <w:rFonts w:cs="Arial"/>
          <w:lang w:val="en-US"/>
        </w:rPr>
        <w:t>num_hidden_nodes</w:t>
      </w:r>
      <w:proofErr w:type="spellEnd"/>
      <w:r w:rsidRPr="00E34613">
        <w:rPr>
          <w:rFonts w:cs="Arial"/>
          <w:lang w:val="en-US"/>
        </w:rPr>
        <w:t xml:space="preserve"> = 500</w:t>
      </w:r>
      <w:r>
        <w:rPr>
          <w:rFonts w:cs="Arial"/>
          <w:lang w:val="en-US"/>
        </w:rPr>
        <w:t xml:space="preserve">) which considers as input </w:t>
      </w:r>
      <w:proofErr w:type="spellStart"/>
      <w:r>
        <w:rPr>
          <w:rFonts w:cs="Arial"/>
          <w:lang w:val="en-US"/>
        </w:rPr>
        <w:t>ToA</w:t>
      </w:r>
      <w:proofErr w:type="spellEnd"/>
      <w:r>
        <w:rPr>
          <w:rFonts w:cs="Arial"/>
          <w:lang w:val="en-US"/>
        </w:rPr>
        <w:t xml:space="preserve"> from a variable number of TRPs (18, 9, or 6) and the 2D horizontal UE position as output.</w:t>
      </w:r>
    </w:p>
    <w:p w14:paraId="3B0E2D10" w14:textId="77777777" w:rsidR="00AE6770" w:rsidRDefault="00AE6770" w:rsidP="00AE6770">
      <w:pPr>
        <w:jc w:val="both"/>
        <w:rPr>
          <w:rFonts w:cs="Arial"/>
          <w:lang w:val="en-US"/>
        </w:rPr>
      </w:pPr>
      <w:r>
        <w:rPr>
          <w:rFonts w:cs="Arial"/>
          <w:lang w:val="en-US"/>
        </w:rPr>
        <w:t xml:space="preserve">The performance of the ML model is assessed following a split of the total collected data into two separate sets for training and testing following different partitions. The model is first trained on the selected training set, and then the positioning accuracy is estimated on the test dataset. </w:t>
      </w:r>
    </w:p>
    <w:p w14:paraId="29E39967" w14:textId="77777777" w:rsidR="00AE6770" w:rsidRDefault="00AE6770" w:rsidP="00AE6770">
      <w:pPr>
        <w:jc w:val="both"/>
        <w:rPr>
          <w:rFonts w:cs="Arial"/>
          <w:lang w:val="en-US"/>
        </w:rPr>
      </w:pPr>
      <w:r w:rsidRPr="00DC707C">
        <w:rPr>
          <w:rFonts w:cs="Arial"/>
          <w:lang w:val="en-US"/>
        </w:rPr>
        <w:t>The data set can be described through the distance between the geographical locations associated with the data points</w:t>
      </w:r>
      <w:r>
        <w:rPr>
          <w:rFonts w:cs="Arial"/>
          <w:lang w:val="en-US"/>
        </w:rPr>
        <w:t>, called inter-point distance (IPD)</w:t>
      </w:r>
      <w:r w:rsidRPr="00DC707C">
        <w:rPr>
          <w:rFonts w:cs="Arial"/>
          <w:lang w:val="en-US"/>
        </w:rPr>
        <w:t xml:space="preserve">. The IPD metric can be computed using Ripley’s G function (available within </w:t>
      </w:r>
      <w:proofErr w:type="spellStart"/>
      <w:r w:rsidRPr="00DC707C">
        <w:rPr>
          <w:rFonts w:cs="Arial"/>
          <w:lang w:val="en-US"/>
        </w:rPr>
        <w:t>pointpats</w:t>
      </w:r>
      <w:proofErr w:type="spellEnd"/>
      <w:r>
        <w:rPr>
          <w:rFonts w:cs="Arial"/>
          <w:lang w:val="en-US"/>
        </w:rPr>
        <w:t>, which is an</w:t>
      </w:r>
      <w:r w:rsidRPr="00DC707C">
        <w:rPr>
          <w:rFonts w:cs="Arial"/>
          <w:lang w:val="en-US"/>
        </w:rPr>
        <w:t xml:space="preserve"> open-source python library for statistical analysis of planar point patterns</w:t>
      </w:r>
      <w:r>
        <w:rPr>
          <w:rFonts w:cs="Arial"/>
          <w:lang w:val="en-US"/>
        </w:rPr>
        <w:t xml:space="preserve"> [7]</w:t>
      </w:r>
      <w:r>
        <w:rPr>
          <w:lang w:val="en-US"/>
        </w:rPr>
        <w:t>)</w:t>
      </w:r>
      <w:r>
        <w:rPr>
          <w:rFonts w:cs="Arial"/>
          <w:lang w:val="en-US"/>
        </w:rPr>
        <w:t xml:space="preserve">. The G function depicts </w:t>
      </w:r>
      <w:r w:rsidRPr="00627490">
        <w:rPr>
          <w:rFonts w:cs="Arial"/>
          <w:lang w:val="en-US"/>
        </w:rPr>
        <w:t>the distribution of nearest neighbor distances. IPD metric is then defined as:</w:t>
      </w:r>
    </w:p>
    <w:p w14:paraId="1B80CF0D" w14:textId="77777777" w:rsidR="00AE6770" w:rsidRPr="00627490" w:rsidRDefault="00AE6770" w:rsidP="00AE6770">
      <w:pPr>
        <w:jc w:val="center"/>
        <w:rPr>
          <w:rFonts w:cs="Arial"/>
          <w:lang w:val="en-US"/>
        </w:rPr>
      </w:pPr>
      <m:oMath>
        <m:r>
          <w:rPr>
            <w:rFonts w:ascii="Cambria Math" w:hAnsi="Cambria Math" w:cs="Arial"/>
            <w:lang w:val="en-US"/>
          </w:rPr>
          <m:t>IPD</m:t>
        </m:r>
        <m:r>
          <m:rPr>
            <m:sty m:val="p"/>
          </m:rP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max</m:t>
            </m:r>
          </m:fName>
          <m:e>
            <m:r>
              <m:rPr>
                <m:sty m:val="p"/>
              </m:rPr>
              <w:rPr>
                <w:rFonts w:ascii="Cambria Math" w:hAnsi="Cambria Math" w:cs="Arial"/>
                <w:lang w:val="en-US"/>
              </w:rPr>
              <m:t>(</m:t>
            </m:r>
            <m:r>
              <w:rPr>
                <w:rFonts w:ascii="Cambria Math" w:hAnsi="Cambria Math" w:cs="Arial"/>
                <w:lang w:val="en-US"/>
              </w:rPr>
              <m:t>G</m:t>
            </m:r>
            <m:r>
              <m:rPr>
                <m:sty m:val="p"/>
              </m:rPr>
              <w:rPr>
                <w:rFonts w:ascii="Cambria Math" w:hAnsi="Cambria Math" w:cs="Arial"/>
                <w:lang w:val="en-US"/>
              </w:rPr>
              <m:t>)</m:t>
            </m:r>
          </m:e>
        </m:func>
      </m:oMath>
      <w:r w:rsidRPr="00627490">
        <w:rPr>
          <w:rFonts w:cs="Arial"/>
          <w:lang w:val="en-US"/>
        </w:rPr>
        <w:t>.</w:t>
      </w:r>
    </w:p>
    <w:p w14:paraId="3793D5E7" w14:textId="6A29D66A" w:rsidR="00AE6770" w:rsidRDefault="00AE6770" w:rsidP="00AE6770">
      <w:pPr>
        <w:jc w:val="both"/>
        <w:rPr>
          <w:rFonts w:cs="Arial"/>
          <w:lang w:val="en-US"/>
        </w:rPr>
      </w:pPr>
      <w:r>
        <w:rPr>
          <w:rFonts w:cs="Arial"/>
          <w:lang w:val="en-US"/>
        </w:rPr>
        <w:t>As an e</w:t>
      </w:r>
      <w:r w:rsidRPr="00627490">
        <w:rPr>
          <w:rFonts w:cs="Arial"/>
          <w:lang w:val="en-US"/>
        </w:rPr>
        <w:t>xample</w:t>
      </w:r>
      <w:r>
        <w:rPr>
          <w:rFonts w:cs="Arial"/>
          <w:lang w:val="en-US"/>
        </w:rPr>
        <w:t>,</w:t>
      </w:r>
      <w:r w:rsidRPr="00627490">
        <w:rPr>
          <w:rFonts w:cs="Arial"/>
          <w:lang w:val="en-US"/>
        </w:rPr>
        <w:t xml:space="preserve"> </w:t>
      </w:r>
      <w:r>
        <w:rPr>
          <w:rFonts w:cs="Arial"/>
          <w:lang w:val="en-US"/>
        </w:rPr>
        <w:fldChar w:fldCharType="begin"/>
      </w:r>
      <w:r>
        <w:rPr>
          <w:rFonts w:cs="Arial"/>
          <w:lang w:val="en-US"/>
        </w:rPr>
        <w:instrText xml:space="preserve"> REF _Ref127113547 \h </w:instrText>
      </w:r>
      <w:r>
        <w:rPr>
          <w:rFonts w:cs="Arial"/>
          <w:lang w:val="en-US"/>
        </w:rPr>
      </w:r>
      <w:r>
        <w:rPr>
          <w:rFonts w:cs="Arial"/>
          <w:lang w:val="en-US"/>
        </w:rPr>
        <w:fldChar w:fldCharType="separate"/>
      </w:r>
      <w:r w:rsidR="001F5DCD">
        <w:t xml:space="preserve">Figure </w:t>
      </w:r>
      <w:r w:rsidR="001F5DCD">
        <w:rPr>
          <w:noProof/>
        </w:rPr>
        <w:t>4</w:t>
      </w:r>
      <w:r>
        <w:rPr>
          <w:rFonts w:cs="Arial"/>
          <w:lang w:val="en-US"/>
        </w:rPr>
        <w:fldChar w:fldCharType="end"/>
      </w:r>
      <w:r w:rsidRPr="00627490">
        <w:rPr>
          <w:rFonts w:cs="Arial"/>
          <w:lang w:val="en-US"/>
        </w:rPr>
        <w:t xml:space="preserve"> shows the G function for the training set corresponding to 70% of the total data and for which IPD is estimated to </w:t>
      </w:r>
      <w:r>
        <w:rPr>
          <w:rFonts w:cs="Arial"/>
          <w:lang w:val="en-US"/>
        </w:rPr>
        <w:t xml:space="preserve">be </w:t>
      </w:r>
      <w:r w:rsidRPr="00627490" w:rsidDel="006E04B3">
        <w:rPr>
          <w:rFonts w:cs="Arial"/>
          <w:lang w:val="en-US"/>
        </w:rPr>
        <w:t>1</w:t>
      </w:r>
      <w:r w:rsidRPr="00627490">
        <w:rPr>
          <w:rFonts w:cs="Arial"/>
          <w:lang w:val="en-US"/>
        </w:rPr>
        <w:t>.5 m. As expected, the higher the proportion of the training set is the closer the data points (in terms of geographical distance)</w:t>
      </w:r>
      <w:r>
        <w:rPr>
          <w:rFonts w:cs="Arial"/>
          <w:lang w:val="en-US"/>
        </w:rPr>
        <w:t>,</w:t>
      </w:r>
      <w:r w:rsidRPr="00627490">
        <w:rPr>
          <w:rFonts w:cs="Arial"/>
          <w:lang w:val="en-US"/>
        </w:rPr>
        <w:t xml:space="preserve"> which corresponds to </w:t>
      </w:r>
      <w:r>
        <w:rPr>
          <w:rFonts w:cs="Arial"/>
          <w:lang w:val="en-US"/>
        </w:rPr>
        <w:t xml:space="preserve">a </w:t>
      </w:r>
      <w:r w:rsidRPr="00627490">
        <w:rPr>
          <w:rFonts w:cs="Arial"/>
          <w:lang w:val="en-US"/>
        </w:rPr>
        <w:t xml:space="preserve">lower IPD </w:t>
      </w:r>
      <w:r w:rsidRPr="004A3C7C">
        <w:rPr>
          <w:rFonts w:cs="Arial"/>
          <w:lang w:val="en-US"/>
        </w:rPr>
        <w:t xml:space="preserve">value. </w:t>
      </w:r>
      <w:r w:rsidR="004A3C7C" w:rsidRPr="004A3C7C">
        <w:rPr>
          <w:rFonts w:cs="Arial"/>
          <w:lang w:val="en-US"/>
        </w:rPr>
        <w:fldChar w:fldCharType="begin"/>
      </w:r>
      <w:r w:rsidR="004A3C7C" w:rsidRPr="004A3C7C">
        <w:rPr>
          <w:rFonts w:cs="Arial"/>
          <w:lang w:val="en-US"/>
        </w:rPr>
        <w:instrText xml:space="preserve"> REF _Ref127113656 \h </w:instrText>
      </w:r>
      <w:r w:rsidR="004A3C7C" w:rsidRPr="0055463A">
        <w:rPr>
          <w:rFonts w:cs="Arial"/>
          <w:lang w:val="en-US"/>
        </w:rPr>
        <w:instrText xml:space="preserve"> \* MERGEFORMAT </w:instrText>
      </w:r>
      <w:r w:rsidR="004A3C7C" w:rsidRPr="004A3C7C">
        <w:rPr>
          <w:rFonts w:cs="Arial"/>
          <w:lang w:val="en-US"/>
        </w:rPr>
      </w:r>
      <w:r w:rsidR="004A3C7C" w:rsidRPr="004A3C7C">
        <w:rPr>
          <w:rFonts w:cs="Arial"/>
          <w:lang w:val="en-US"/>
        </w:rPr>
        <w:fldChar w:fldCharType="separate"/>
      </w:r>
      <w:r w:rsidR="004A3C7C" w:rsidRPr="0055463A">
        <w:t xml:space="preserve">Figure </w:t>
      </w:r>
      <w:r w:rsidR="004A3C7C" w:rsidRPr="0055463A">
        <w:rPr>
          <w:noProof/>
        </w:rPr>
        <w:t>5</w:t>
      </w:r>
      <w:r w:rsidR="004A3C7C" w:rsidRPr="004A3C7C">
        <w:rPr>
          <w:rFonts w:cs="Arial"/>
          <w:lang w:val="en-US"/>
        </w:rPr>
        <w:fldChar w:fldCharType="end"/>
      </w:r>
      <w:r w:rsidRPr="004A3C7C">
        <w:rPr>
          <w:rFonts w:cs="Arial"/>
          <w:lang w:val="en-US"/>
        </w:rPr>
        <w:t xml:space="preserve"> shows</w:t>
      </w:r>
      <w:r w:rsidRPr="00627490">
        <w:rPr>
          <w:rFonts w:cs="Arial"/>
          <w:lang w:val="en-US"/>
        </w:rPr>
        <w:t xml:space="preserve"> the IPD estimated for </w:t>
      </w:r>
      <w:r>
        <w:rPr>
          <w:rFonts w:cs="Arial"/>
          <w:lang w:val="en-US"/>
        </w:rPr>
        <w:t xml:space="preserve">the </w:t>
      </w:r>
      <w:r w:rsidRPr="00627490">
        <w:rPr>
          <w:rFonts w:cs="Arial"/>
          <w:lang w:val="en-US"/>
        </w:rPr>
        <w:t xml:space="preserve">training set ranging from 5% to 70% of the total data </w:t>
      </w:r>
      <w:r>
        <w:rPr>
          <w:rFonts w:cs="Arial"/>
          <w:lang w:val="en-US"/>
        </w:rPr>
        <w:t>(for 5% training set proportion and 95% for testing, the IPD is 5m whereas IPD=1.5 m for 70% training proportion).</w:t>
      </w:r>
    </w:p>
    <w:p w14:paraId="3D81D0E4" w14:textId="7FD6A36B" w:rsidR="00AE6770" w:rsidRDefault="00AE6770" w:rsidP="00AE6770">
      <w:pPr>
        <w:pStyle w:val="Caption"/>
        <w:keepNext/>
        <w:jc w:val="center"/>
      </w:pPr>
      <w:bookmarkStart w:id="11" w:name="_Ref131751442"/>
      <w:r>
        <w:t xml:space="preserve">Table </w:t>
      </w:r>
      <w:r>
        <w:fldChar w:fldCharType="begin"/>
      </w:r>
      <w:r>
        <w:instrText xml:space="preserve"> SEQ Table \* ARABIC </w:instrText>
      </w:r>
      <w:r>
        <w:fldChar w:fldCharType="separate"/>
      </w:r>
      <w:r w:rsidR="00E76C87">
        <w:rPr>
          <w:noProof/>
        </w:rPr>
        <w:t>3</w:t>
      </w:r>
      <w:r>
        <w:fldChar w:fldCharType="end"/>
      </w:r>
      <w:bookmarkEnd w:id="11"/>
      <w:r>
        <w:t xml:space="preserve"> - Dataset description, model parameters, and complexity used in the evaluation of user's density scenarios.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AE6770" w:rsidRPr="009C4C10" w14:paraId="06EF85A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3789BA" w14:textId="77777777" w:rsidR="00AE6770" w:rsidRPr="009C4C10" w:rsidRDefault="00AE6770">
            <w:pPr>
              <w:spacing w:after="0"/>
            </w:pPr>
            <w:r w:rsidRPr="009C4C10">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5AB88AD" w14:textId="77777777" w:rsidR="00AE6770" w:rsidRPr="009C4C10" w:rsidRDefault="00AE6770">
            <w:pPr>
              <w:spacing w:after="0"/>
            </w:pPr>
            <w:r w:rsidRPr="009C4C10">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0A72219" w14:textId="77777777" w:rsidR="00AE6770" w:rsidRPr="009C4C10" w:rsidRDefault="00AE6770">
            <w:pPr>
              <w:spacing w:after="0"/>
            </w:pPr>
            <w:r w:rsidRPr="009C4C10">
              <w:t>Label</w:t>
            </w:r>
          </w:p>
        </w:tc>
        <w:tc>
          <w:tcPr>
            <w:tcW w:w="1618" w:type="dxa"/>
            <w:gridSpan w:val="2"/>
            <w:tcBorders>
              <w:top w:val="single" w:sz="4" w:space="0" w:color="auto"/>
              <w:left w:val="single" w:sz="4" w:space="0" w:color="auto"/>
              <w:bottom w:val="single" w:sz="4" w:space="0" w:color="auto"/>
              <w:right w:val="single" w:sz="4" w:space="0" w:color="auto"/>
            </w:tcBorders>
          </w:tcPr>
          <w:p w14:paraId="06D3FD57" w14:textId="77777777" w:rsidR="00AE6770" w:rsidRPr="009C4C10" w:rsidRDefault="00AE6770">
            <w:pPr>
              <w:spacing w:after="0"/>
            </w:pPr>
            <w:r w:rsidRPr="009C4C10">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DAAA76F" w14:textId="77777777" w:rsidR="00AE6770" w:rsidRPr="009C4C10" w:rsidRDefault="00AE6770">
            <w:pPr>
              <w:spacing w:after="0"/>
            </w:pPr>
            <w:r w:rsidRPr="009C4C10">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6E602F9" w14:textId="77777777" w:rsidR="00AE6770" w:rsidRPr="009C4C10" w:rsidRDefault="00AE6770">
            <w:pPr>
              <w:spacing w:after="0"/>
            </w:pPr>
            <w:r w:rsidRPr="009C4C10">
              <w:t>AI/ML complexity</w:t>
            </w:r>
          </w:p>
        </w:tc>
        <w:tc>
          <w:tcPr>
            <w:tcW w:w="1438" w:type="dxa"/>
            <w:tcBorders>
              <w:top w:val="single" w:sz="4" w:space="0" w:color="auto"/>
              <w:left w:val="single" w:sz="4" w:space="0" w:color="auto"/>
              <w:bottom w:val="single" w:sz="4" w:space="0" w:color="auto"/>
              <w:right w:val="single" w:sz="4" w:space="0" w:color="auto"/>
            </w:tcBorders>
          </w:tcPr>
          <w:p w14:paraId="210CE665" w14:textId="77777777" w:rsidR="00AE6770" w:rsidRPr="009C4C10" w:rsidRDefault="00AE6770">
            <w:pPr>
              <w:spacing w:after="0"/>
            </w:pPr>
            <w:r w:rsidRPr="009C4C10">
              <w:t>Horizontal pos. accuracy at CDF=90% (m)</w:t>
            </w:r>
          </w:p>
        </w:tc>
      </w:tr>
      <w:tr w:rsidR="00AE6770" w:rsidRPr="009C4C10" w14:paraId="40266D9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E77D7C" w14:textId="77777777" w:rsidR="00AE6770" w:rsidRPr="009C4C10" w:rsidRDefault="00AE6770">
            <w:pPr>
              <w:spacing w:after="0"/>
            </w:pPr>
          </w:p>
        </w:tc>
        <w:tc>
          <w:tcPr>
            <w:tcW w:w="901" w:type="dxa"/>
            <w:vMerge/>
            <w:tcBorders>
              <w:top w:val="single" w:sz="4" w:space="0" w:color="auto"/>
              <w:left w:val="single" w:sz="4" w:space="0" w:color="auto"/>
              <w:bottom w:val="single" w:sz="4" w:space="0" w:color="auto"/>
              <w:right w:val="single" w:sz="4" w:space="0" w:color="auto"/>
            </w:tcBorders>
            <w:vAlign w:val="center"/>
          </w:tcPr>
          <w:p w14:paraId="24C5D6C4" w14:textId="77777777" w:rsidR="00AE6770" w:rsidRPr="009C4C10" w:rsidRDefault="00AE6770">
            <w:pPr>
              <w:spacing w:after="0"/>
            </w:pPr>
          </w:p>
        </w:tc>
        <w:tc>
          <w:tcPr>
            <w:tcW w:w="810" w:type="dxa"/>
            <w:vMerge/>
            <w:tcBorders>
              <w:top w:val="single" w:sz="4" w:space="0" w:color="auto"/>
              <w:left w:val="single" w:sz="4" w:space="0" w:color="auto"/>
              <w:bottom w:val="single" w:sz="4" w:space="0" w:color="auto"/>
              <w:right w:val="single" w:sz="4" w:space="0" w:color="auto"/>
            </w:tcBorders>
            <w:vAlign w:val="center"/>
          </w:tcPr>
          <w:p w14:paraId="54CCD313" w14:textId="77777777" w:rsidR="00AE6770" w:rsidRPr="009C4C10" w:rsidRDefault="00AE6770">
            <w:pPr>
              <w:spacing w:after="0"/>
            </w:pPr>
          </w:p>
        </w:tc>
        <w:tc>
          <w:tcPr>
            <w:tcW w:w="898" w:type="dxa"/>
            <w:tcBorders>
              <w:top w:val="single" w:sz="4" w:space="0" w:color="auto"/>
              <w:left w:val="single" w:sz="4" w:space="0" w:color="auto"/>
              <w:right w:val="single" w:sz="4" w:space="0" w:color="auto"/>
            </w:tcBorders>
            <w:vAlign w:val="center"/>
          </w:tcPr>
          <w:p w14:paraId="50CA70BE" w14:textId="77777777" w:rsidR="00AE6770" w:rsidRPr="009C4C10" w:rsidRDefault="00AE6770">
            <w:pPr>
              <w:spacing w:after="0"/>
              <w:jc w:val="center"/>
            </w:pPr>
            <w:r w:rsidRPr="009C4C10">
              <w:t>Train</w:t>
            </w:r>
          </w:p>
        </w:tc>
        <w:tc>
          <w:tcPr>
            <w:tcW w:w="720" w:type="dxa"/>
            <w:tcBorders>
              <w:top w:val="single" w:sz="4" w:space="0" w:color="auto"/>
              <w:left w:val="single" w:sz="4" w:space="0" w:color="auto"/>
              <w:right w:val="single" w:sz="4" w:space="0" w:color="auto"/>
            </w:tcBorders>
            <w:vAlign w:val="center"/>
          </w:tcPr>
          <w:p w14:paraId="015417FF" w14:textId="77777777" w:rsidR="00AE6770" w:rsidRPr="009C4C10" w:rsidRDefault="00AE6770">
            <w:pPr>
              <w:spacing w:after="0"/>
              <w:jc w:val="center"/>
            </w:pPr>
            <w:r w:rsidRPr="009C4C10">
              <w:t>Test</w:t>
            </w:r>
          </w:p>
        </w:tc>
        <w:tc>
          <w:tcPr>
            <w:tcW w:w="810" w:type="dxa"/>
            <w:tcBorders>
              <w:top w:val="single" w:sz="4" w:space="0" w:color="auto"/>
              <w:left w:val="single" w:sz="4" w:space="0" w:color="auto"/>
              <w:bottom w:val="single" w:sz="4" w:space="0" w:color="auto"/>
              <w:right w:val="single" w:sz="4" w:space="0" w:color="auto"/>
            </w:tcBorders>
            <w:vAlign w:val="center"/>
          </w:tcPr>
          <w:p w14:paraId="1229457D" w14:textId="77777777" w:rsidR="00AE6770" w:rsidRPr="009C4C10" w:rsidRDefault="00AE6770">
            <w:pPr>
              <w:spacing w:after="0"/>
              <w:jc w:val="center"/>
            </w:pPr>
            <w:r w:rsidRPr="009C4C10">
              <w:t>Train</w:t>
            </w:r>
          </w:p>
        </w:tc>
        <w:tc>
          <w:tcPr>
            <w:tcW w:w="810" w:type="dxa"/>
            <w:tcBorders>
              <w:top w:val="single" w:sz="4" w:space="0" w:color="auto"/>
              <w:left w:val="single" w:sz="4" w:space="0" w:color="auto"/>
              <w:bottom w:val="single" w:sz="4" w:space="0" w:color="auto"/>
              <w:right w:val="single" w:sz="4" w:space="0" w:color="auto"/>
            </w:tcBorders>
            <w:vAlign w:val="center"/>
          </w:tcPr>
          <w:p w14:paraId="545B9A90" w14:textId="77777777" w:rsidR="00AE6770" w:rsidRPr="009C4C10" w:rsidRDefault="00AE6770">
            <w:pPr>
              <w:spacing w:after="0"/>
              <w:jc w:val="center"/>
            </w:pPr>
            <w:r w:rsidRPr="009C4C10">
              <w:t>test</w:t>
            </w:r>
          </w:p>
        </w:tc>
        <w:tc>
          <w:tcPr>
            <w:tcW w:w="1081" w:type="dxa"/>
            <w:tcBorders>
              <w:top w:val="single" w:sz="4" w:space="0" w:color="auto"/>
              <w:left w:val="single" w:sz="4" w:space="0" w:color="auto"/>
              <w:bottom w:val="single" w:sz="4" w:space="0" w:color="auto"/>
              <w:right w:val="single" w:sz="4" w:space="0" w:color="auto"/>
            </w:tcBorders>
          </w:tcPr>
          <w:p w14:paraId="59455699" w14:textId="77777777" w:rsidR="00AE6770" w:rsidRPr="009C4C10" w:rsidRDefault="00AE6770">
            <w:pPr>
              <w:spacing w:after="0"/>
            </w:pPr>
            <w:r w:rsidRPr="009C4C10">
              <w:t>Model complexity</w:t>
            </w:r>
          </w:p>
        </w:tc>
        <w:tc>
          <w:tcPr>
            <w:tcW w:w="1351" w:type="dxa"/>
            <w:tcBorders>
              <w:top w:val="single" w:sz="4" w:space="0" w:color="auto"/>
              <w:left w:val="single" w:sz="4" w:space="0" w:color="auto"/>
              <w:bottom w:val="single" w:sz="4" w:space="0" w:color="auto"/>
              <w:right w:val="single" w:sz="4" w:space="0" w:color="auto"/>
            </w:tcBorders>
          </w:tcPr>
          <w:p w14:paraId="54180A4A" w14:textId="77777777" w:rsidR="00AE6770" w:rsidRPr="009C4C10" w:rsidRDefault="00AE6770">
            <w:pPr>
              <w:spacing w:after="0"/>
            </w:pPr>
            <w:r w:rsidRPr="009C4C10">
              <w:t>Computation complexity</w:t>
            </w:r>
          </w:p>
        </w:tc>
        <w:tc>
          <w:tcPr>
            <w:tcW w:w="1438" w:type="dxa"/>
            <w:tcBorders>
              <w:top w:val="single" w:sz="4" w:space="0" w:color="auto"/>
              <w:left w:val="single" w:sz="4" w:space="0" w:color="auto"/>
              <w:bottom w:val="single" w:sz="4" w:space="0" w:color="auto"/>
              <w:right w:val="single" w:sz="4" w:space="0" w:color="auto"/>
            </w:tcBorders>
          </w:tcPr>
          <w:p w14:paraId="394FA980" w14:textId="77777777" w:rsidR="00AE6770" w:rsidRPr="009C4C10" w:rsidRDefault="00AE6770">
            <w:pPr>
              <w:spacing w:after="0"/>
            </w:pPr>
            <w:r w:rsidRPr="009C4C10">
              <w:t>AI/ML</w:t>
            </w:r>
          </w:p>
        </w:tc>
      </w:tr>
      <w:tr w:rsidR="00AE6770" w:rsidRPr="009C4C10" w14:paraId="3926D67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D4613E4" w14:textId="77777777" w:rsidR="00AE6770" w:rsidRPr="009C4C10" w:rsidRDefault="00AE6770">
            <w:pPr>
              <w:spacing w:after="0"/>
            </w:pPr>
            <w:proofErr w:type="spellStart"/>
            <w:r>
              <w:t>ToA</w:t>
            </w:r>
            <w:proofErr w:type="spellEnd"/>
            <w:r>
              <w:t xml:space="preserve"> (from 18 TRPs)</w:t>
            </w:r>
          </w:p>
        </w:tc>
        <w:tc>
          <w:tcPr>
            <w:tcW w:w="901" w:type="dxa"/>
            <w:tcBorders>
              <w:top w:val="single" w:sz="4" w:space="0" w:color="auto"/>
              <w:left w:val="single" w:sz="4" w:space="0" w:color="auto"/>
              <w:bottom w:val="single" w:sz="4" w:space="0" w:color="auto"/>
              <w:right w:val="single" w:sz="4" w:space="0" w:color="auto"/>
            </w:tcBorders>
          </w:tcPr>
          <w:p w14:paraId="2475DEDB" w14:textId="77777777" w:rsidR="00AE6770" w:rsidRPr="00B100FD" w:rsidRDefault="00AE6770">
            <w:pPr>
              <w:spacing w:after="0"/>
              <w:rPr>
                <w:lang w:val="fr-BE"/>
              </w:rPr>
            </w:pPr>
            <w:r w:rsidRPr="00B100FD">
              <w:rPr>
                <w:lang w:val="fr-BE"/>
              </w:rPr>
              <w:t>2d horizontal position (x, y)</w:t>
            </w:r>
          </w:p>
        </w:tc>
        <w:tc>
          <w:tcPr>
            <w:tcW w:w="810" w:type="dxa"/>
            <w:tcBorders>
              <w:top w:val="single" w:sz="4" w:space="0" w:color="auto"/>
              <w:left w:val="single" w:sz="4" w:space="0" w:color="auto"/>
              <w:bottom w:val="single" w:sz="4" w:space="0" w:color="auto"/>
              <w:right w:val="single" w:sz="4" w:space="0" w:color="auto"/>
            </w:tcBorders>
          </w:tcPr>
          <w:p w14:paraId="58F346E8" w14:textId="77777777" w:rsidR="00AE6770" w:rsidRPr="00B100FD" w:rsidRDefault="00AE6770">
            <w:pPr>
              <w:spacing w:after="0"/>
              <w:rPr>
                <w:lang w:val="fr-BE"/>
              </w:rPr>
            </w:pPr>
            <w:r w:rsidRPr="00B100FD">
              <w:rPr>
                <w:lang w:val="fr-BE"/>
              </w:rPr>
              <w:t>2d horizontal position (x, y)</w:t>
            </w:r>
          </w:p>
        </w:tc>
        <w:tc>
          <w:tcPr>
            <w:tcW w:w="898" w:type="dxa"/>
            <w:tcBorders>
              <w:left w:val="single" w:sz="4" w:space="0" w:color="auto"/>
              <w:bottom w:val="single" w:sz="4" w:space="0" w:color="auto"/>
              <w:right w:val="single" w:sz="4" w:space="0" w:color="auto"/>
            </w:tcBorders>
          </w:tcPr>
          <w:p w14:paraId="07F419D6" w14:textId="77777777" w:rsidR="00AE6770" w:rsidRPr="009C4C10" w:rsidRDefault="00AE6770">
            <w:pPr>
              <w:spacing w:after="0"/>
            </w:pPr>
            <w:r>
              <w:t>Inf DH (40%)</w:t>
            </w:r>
          </w:p>
        </w:tc>
        <w:tc>
          <w:tcPr>
            <w:tcW w:w="720" w:type="dxa"/>
            <w:tcBorders>
              <w:left w:val="single" w:sz="4" w:space="0" w:color="auto"/>
              <w:bottom w:val="single" w:sz="4" w:space="0" w:color="auto"/>
              <w:right w:val="single" w:sz="4" w:space="0" w:color="auto"/>
            </w:tcBorders>
          </w:tcPr>
          <w:p w14:paraId="3A8FDB45" w14:textId="77777777" w:rsidR="00AE6770" w:rsidRPr="009C4C10" w:rsidRDefault="00AE6770">
            <w:pPr>
              <w:spacing w:after="0"/>
            </w:pPr>
            <w:r>
              <w:t>Inf DH (40%)</w:t>
            </w:r>
          </w:p>
        </w:tc>
        <w:tc>
          <w:tcPr>
            <w:tcW w:w="810" w:type="dxa"/>
            <w:tcBorders>
              <w:top w:val="single" w:sz="4" w:space="0" w:color="auto"/>
              <w:left w:val="single" w:sz="4" w:space="0" w:color="auto"/>
              <w:bottom w:val="single" w:sz="4" w:space="0" w:color="auto"/>
              <w:right w:val="single" w:sz="4" w:space="0" w:color="auto"/>
            </w:tcBorders>
          </w:tcPr>
          <w:p w14:paraId="3BDBA635" w14:textId="77777777" w:rsidR="00AE6770" w:rsidRPr="009C4C10" w:rsidRDefault="00AE6770">
            <w:pPr>
              <w:spacing w:after="0"/>
            </w:pPr>
            <w:r>
              <w:t>70%</w:t>
            </w:r>
          </w:p>
        </w:tc>
        <w:tc>
          <w:tcPr>
            <w:tcW w:w="810" w:type="dxa"/>
            <w:tcBorders>
              <w:top w:val="single" w:sz="4" w:space="0" w:color="auto"/>
              <w:left w:val="single" w:sz="4" w:space="0" w:color="auto"/>
              <w:bottom w:val="single" w:sz="4" w:space="0" w:color="auto"/>
              <w:right w:val="single" w:sz="4" w:space="0" w:color="auto"/>
            </w:tcBorders>
          </w:tcPr>
          <w:p w14:paraId="7484054F" w14:textId="77777777" w:rsidR="00AE6770" w:rsidRPr="009C4C10" w:rsidRDefault="00AE6770">
            <w:pPr>
              <w:spacing w:after="0"/>
            </w:pPr>
            <w:r>
              <w:t>30%</w:t>
            </w:r>
          </w:p>
        </w:tc>
        <w:tc>
          <w:tcPr>
            <w:tcW w:w="1081" w:type="dxa"/>
            <w:tcBorders>
              <w:top w:val="single" w:sz="4" w:space="0" w:color="auto"/>
              <w:left w:val="single" w:sz="4" w:space="0" w:color="auto"/>
              <w:bottom w:val="single" w:sz="4" w:space="0" w:color="auto"/>
              <w:right w:val="single" w:sz="4" w:space="0" w:color="auto"/>
            </w:tcBorders>
          </w:tcPr>
          <w:p w14:paraId="07CCA189"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0,261 M</w:t>
            </w:r>
          </w:p>
          <w:p w14:paraId="505DC5BB" w14:textId="77777777" w:rsidR="00AE6770" w:rsidRPr="009C4C10" w:rsidRDefault="00AE6770">
            <w:pPr>
              <w:spacing w:after="0"/>
            </w:pPr>
          </w:p>
        </w:tc>
        <w:tc>
          <w:tcPr>
            <w:tcW w:w="1351" w:type="dxa"/>
            <w:tcBorders>
              <w:top w:val="single" w:sz="4" w:space="0" w:color="auto"/>
              <w:left w:val="single" w:sz="4" w:space="0" w:color="auto"/>
              <w:bottom w:val="single" w:sz="4" w:space="0" w:color="auto"/>
              <w:right w:val="single" w:sz="4" w:space="0" w:color="auto"/>
            </w:tcBorders>
          </w:tcPr>
          <w:p w14:paraId="38778348"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0.521 M</w:t>
            </w:r>
          </w:p>
          <w:p w14:paraId="5BF42DA8" w14:textId="77777777" w:rsidR="00AE6770" w:rsidRPr="009C4C10" w:rsidRDefault="00AE6770">
            <w:pPr>
              <w:spacing w:after="0"/>
            </w:pPr>
          </w:p>
        </w:tc>
        <w:tc>
          <w:tcPr>
            <w:tcW w:w="1438" w:type="dxa"/>
            <w:tcBorders>
              <w:top w:val="single" w:sz="4" w:space="0" w:color="auto"/>
              <w:left w:val="single" w:sz="4" w:space="0" w:color="auto"/>
              <w:bottom w:val="single" w:sz="4" w:space="0" w:color="auto"/>
              <w:right w:val="single" w:sz="4" w:space="0" w:color="auto"/>
            </w:tcBorders>
          </w:tcPr>
          <w:p w14:paraId="41887154"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2.65</w:t>
            </w:r>
          </w:p>
          <w:p w14:paraId="2A70818D" w14:textId="77777777" w:rsidR="00AE6770" w:rsidRPr="009C4C10" w:rsidRDefault="00AE6770">
            <w:pPr>
              <w:spacing w:after="0"/>
            </w:pPr>
          </w:p>
        </w:tc>
      </w:tr>
    </w:tbl>
    <w:p w14:paraId="21FF5234" w14:textId="77777777" w:rsidR="00AE6770" w:rsidRPr="00627490" w:rsidRDefault="00AE6770" w:rsidP="00AE6770">
      <w:pPr>
        <w:jc w:val="both"/>
        <w:rPr>
          <w:rFonts w:cs="Arial"/>
          <w:lang w:val="en-US"/>
        </w:rPr>
      </w:pPr>
    </w:p>
    <w:p w14:paraId="5B0151BB" w14:textId="77777777" w:rsidR="00AE6770" w:rsidRDefault="00AE6770" w:rsidP="00AE6770">
      <w:pPr>
        <w:keepNext/>
        <w:jc w:val="center"/>
      </w:pPr>
      <w:r>
        <w:rPr>
          <w:rFonts w:cs="Arial"/>
          <w:noProof/>
          <w:lang w:val="en-US"/>
        </w:rPr>
        <w:lastRenderedPageBreak/>
        <mc:AlternateContent>
          <mc:Choice Requires="wps">
            <w:drawing>
              <wp:anchor distT="0" distB="0" distL="114300" distR="114300" simplePos="0" relativeHeight="251658241" behindDoc="0" locked="0" layoutInCell="1" allowOverlap="1" wp14:anchorId="0E189D6D" wp14:editId="2F7713E9">
                <wp:simplePos x="0" y="0"/>
                <wp:positionH relativeFrom="margin">
                  <wp:posOffset>3432810</wp:posOffset>
                </wp:positionH>
                <wp:positionV relativeFrom="paragraph">
                  <wp:posOffset>1830901</wp:posOffset>
                </wp:positionV>
                <wp:extent cx="436245" cy="278130"/>
                <wp:effectExtent l="0" t="0" r="0" b="7620"/>
                <wp:wrapNone/>
                <wp:docPr id="1" name="Text Box 1"/>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1E8C9965" w14:textId="77777777" w:rsidR="00AE6770" w:rsidRPr="006975B7" w:rsidRDefault="00AE6770" w:rsidP="00AE6770">
                            <w:pPr>
                              <w:rPr>
                                <w:color w:val="FF0000"/>
                                <w:lang w:val="en-US"/>
                              </w:rPr>
                            </w:pPr>
                            <w:r w:rsidRPr="006975B7">
                              <w:rPr>
                                <w:color w:val="FF0000"/>
                                <w:lang w:val="en-US"/>
                              </w:rPr>
                              <w:t xml:space="preserve">IPD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72613696">
              <v:shapetype id="_x0000_t202" coordsize="21600,21600" o:spt="202" path="m,l,21600r21600,l21600,xe" w14:anchorId="0E189D6D">
                <v:stroke joinstyle="miter"/>
                <v:path gradientshapeok="t" o:connecttype="rect"/>
              </v:shapetype>
              <v:shape id="Text Box 1" style="position:absolute;left:0;text-align:left;margin-left:270.3pt;margin-top:144.15pt;width:34.35pt;height:21.9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">
                <v:textbox>
                  <w:txbxContent>
                    <w:p w:rsidRPr="006975B7" w:rsidR="00AE6770" w:rsidP="00AE6770" w:rsidRDefault="00AE6770" w14:paraId="54CAA956" w14:textId="77777777">
                      <w:pPr>
                        <w:rPr>
                          <w:color w:val="FF0000"/>
                          <w:lang w:val="en-US"/>
                        </w:rPr>
                      </w:pPr>
                      <w:r w:rsidRPr="006975B7">
                        <w:rPr>
                          <w:color w:val="FF0000"/>
                          <w:lang w:val="en-US"/>
                        </w:rPr>
                        <w:t xml:space="preserve">IPD </w:t>
                      </w:r>
                    </w:p>
                  </w:txbxContent>
                </v:textbox>
                <w10:wrap anchorx="margin"/>
              </v:shape>
            </w:pict>
          </mc:Fallback>
        </mc:AlternateContent>
      </w:r>
      <w:r>
        <w:rPr>
          <w:rFonts w:cs="Arial"/>
          <w:noProof/>
          <w:lang w:val="en-US"/>
        </w:rPr>
        <mc:AlternateContent>
          <mc:Choice Requires="wps">
            <w:drawing>
              <wp:anchor distT="0" distB="0" distL="114300" distR="114300" simplePos="0" relativeHeight="251658240" behindDoc="0" locked="0" layoutInCell="1" allowOverlap="1" wp14:anchorId="2311A161" wp14:editId="7668D19D">
                <wp:simplePos x="0" y="0"/>
                <wp:positionH relativeFrom="column">
                  <wp:posOffset>3445814</wp:posOffset>
                </wp:positionH>
                <wp:positionV relativeFrom="paragraph">
                  <wp:posOffset>230505</wp:posOffset>
                </wp:positionV>
                <wp:extent cx="7620" cy="1963420"/>
                <wp:effectExtent l="0" t="0" r="30480" b="36830"/>
                <wp:wrapNone/>
                <wp:docPr id="16" name="Straight Connector 16"/>
                <wp:cNvGraphicFramePr/>
                <a:graphic xmlns:a="http://schemas.openxmlformats.org/drawingml/2006/main">
                  <a:graphicData uri="http://schemas.microsoft.com/office/word/2010/wordprocessingShape">
                    <wps:wsp>
                      <wps:cNvCnPr/>
                      <wps:spPr>
                        <a:xfrm flipH="1">
                          <a:off x="0" y="0"/>
                          <a:ext cx="7620" cy="196342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rto="http://schemas.microsoft.com/office/word/2006/arto">
            <w:pict w14:anchorId="2E072106">
              <v:line id="Straight Connector 1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pt" from="271.3pt,18.15pt" to="271.9pt,172.75pt" w14:anchorId="6BF70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">
                <v:stroke joinstyle="miter" dashstyle="dash"/>
              </v:line>
            </w:pict>
          </mc:Fallback>
        </mc:AlternateContent>
      </w:r>
      <w:r w:rsidRPr="00074E92">
        <w:rPr>
          <w:rFonts w:cs="Arial"/>
        </w:rPr>
        <w:t xml:space="preserve"> </w:t>
      </w:r>
      <w:r>
        <w:rPr>
          <w:rFonts w:cs="Arial"/>
          <w:noProof/>
        </w:rPr>
        <w:drawing>
          <wp:inline distT="0" distB="0" distL="0" distR="0" wp14:anchorId="2E3E69E6" wp14:editId="2B716BC1">
            <wp:extent cx="3092947" cy="247163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7530" cy="2483284"/>
                    </a:xfrm>
                    <a:prstGeom prst="rect">
                      <a:avLst/>
                    </a:prstGeom>
                    <a:noFill/>
                    <a:ln>
                      <a:noFill/>
                    </a:ln>
                  </pic:spPr>
                </pic:pic>
              </a:graphicData>
            </a:graphic>
          </wp:inline>
        </w:drawing>
      </w:r>
    </w:p>
    <w:p w14:paraId="5CA95FA7" w14:textId="1B13AF5C" w:rsidR="00AE6770" w:rsidRDefault="00AE6770" w:rsidP="00AE6770">
      <w:pPr>
        <w:pStyle w:val="Caption"/>
        <w:jc w:val="center"/>
        <w:rPr>
          <w:rFonts w:cs="Arial"/>
          <w:lang w:val="en-US"/>
        </w:rPr>
      </w:pPr>
      <w:bookmarkStart w:id="12" w:name="_Ref127113547"/>
      <w:r>
        <w:t xml:space="preserve">Figure </w:t>
      </w:r>
      <w:r>
        <w:fldChar w:fldCharType="begin"/>
      </w:r>
      <w:r>
        <w:instrText xml:space="preserve"> SEQ Figure \* ARABIC </w:instrText>
      </w:r>
      <w:r>
        <w:fldChar w:fldCharType="separate"/>
      </w:r>
      <w:r w:rsidR="00E76C87">
        <w:rPr>
          <w:noProof/>
        </w:rPr>
        <w:t>4</w:t>
      </w:r>
      <w:r>
        <w:fldChar w:fldCharType="end"/>
      </w:r>
      <w:bookmarkEnd w:id="12"/>
      <w:r>
        <w:t xml:space="preserve"> - </w:t>
      </w:r>
      <w:r w:rsidRPr="00A72D69">
        <w:t>Example IPD metric estimation with Ripley’s G function for test data 70% of total data</w:t>
      </w:r>
      <w:r>
        <w:t>.</w:t>
      </w:r>
    </w:p>
    <w:p w14:paraId="68C77902" w14:textId="77777777" w:rsidR="00AE6770" w:rsidRDefault="00AE6770" w:rsidP="00AE6770">
      <w:pPr>
        <w:keepNext/>
        <w:jc w:val="center"/>
      </w:pPr>
      <w:r>
        <w:rPr>
          <w:rFonts w:cs="Arial"/>
          <w:b/>
          <w:bCs/>
          <w:noProof/>
        </w:rPr>
        <w:drawing>
          <wp:inline distT="0" distB="0" distL="0" distR="0" wp14:anchorId="393FA4BA" wp14:editId="599F56B3">
            <wp:extent cx="3147237" cy="2399233"/>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1797" cy="2402709"/>
                    </a:xfrm>
                    <a:prstGeom prst="rect">
                      <a:avLst/>
                    </a:prstGeom>
                    <a:noFill/>
                    <a:ln>
                      <a:noFill/>
                    </a:ln>
                  </pic:spPr>
                </pic:pic>
              </a:graphicData>
            </a:graphic>
          </wp:inline>
        </w:drawing>
      </w:r>
    </w:p>
    <w:p w14:paraId="37C75E91" w14:textId="55FA3DAE" w:rsidR="00AE6770" w:rsidRPr="008636C6" w:rsidRDefault="00AE6770" w:rsidP="008636C6">
      <w:pPr>
        <w:jc w:val="center"/>
        <w:rPr>
          <w:b/>
        </w:rPr>
      </w:pPr>
      <w:bookmarkStart w:id="13" w:name="_Ref127113656"/>
      <w:r w:rsidRPr="008636C6">
        <w:rPr>
          <w:b/>
        </w:rPr>
        <w:t xml:space="preserve">Figure </w:t>
      </w:r>
      <w:r w:rsidRPr="008636C6">
        <w:rPr>
          <w:b/>
        </w:rPr>
        <w:fldChar w:fldCharType="begin"/>
      </w:r>
      <w:r w:rsidRPr="008636C6">
        <w:rPr>
          <w:b/>
        </w:rPr>
        <w:instrText xml:space="preserve"> SEQ Figure \* ARABIC </w:instrText>
      </w:r>
      <w:r w:rsidRPr="008636C6">
        <w:rPr>
          <w:b/>
        </w:rPr>
        <w:fldChar w:fldCharType="separate"/>
      </w:r>
      <w:r w:rsidR="00E76C87">
        <w:rPr>
          <w:b/>
          <w:noProof/>
        </w:rPr>
        <w:t>5</w:t>
      </w:r>
      <w:r w:rsidRPr="008636C6">
        <w:rPr>
          <w:b/>
        </w:rPr>
        <w:fldChar w:fldCharType="end"/>
      </w:r>
      <w:bookmarkEnd w:id="13"/>
      <w:r w:rsidRPr="008636C6">
        <w:rPr>
          <w:b/>
        </w:rPr>
        <w:t xml:space="preserve"> -</w:t>
      </w:r>
      <w:r w:rsidR="008636C6" w:rsidRPr="008636C6">
        <w:rPr>
          <w:b/>
        </w:rPr>
        <w:t xml:space="preserve"> </w:t>
      </w:r>
      <w:r w:rsidRPr="008636C6">
        <w:rPr>
          <w:b/>
        </w:rPr>
        <w:t>IPD metric estimation with Ripley’s G function for different training/test split proportion.</w:t>
      </w:r>
    </w:p>
    <w:p w14:paraId="52BD4F63" w14:textId="1394F380" w:rsidR="007F6110" w:rsidRDefault="007F6110" w:rsidP="007F6110">
      <w:pPr>
        <w:jc w:val="both"/>
        <w:rPr>
          <w:b/>
          <w:bCs/>
          <w:lang w:val="en-US"/>
        </w:rPr>
      </w:pPr>
      <w:r>
        <w:rPr>
          <w:b/>
          <w:bCs/>
          <w:lang w:val="en-US"/>
        </w:rPr>
        <w:t xml:space="preserve">Observation 3: The dataset size is not a relevant parameter to indicate the quality of </w:t>
      </w:r>
      <w:r w:rsidR="00A10996">
        <w:rPr>
          <w:b/>
          <w:bCs/>
          <w:lang w:val="en-US"/>
        </w:rPr>
        <w:t>data collection</w:t>
      </w:r>
      <w:r>
        <w:rPr>
          <w:b/>
          <w:bCs/>
          <w:lang w:val="en-US"/>
        </w:rPr>
        <w:t>.</w:t>
      </w:r>
    </w:p>
    <w:p w14:paraId="439B5BD6" w14:textId="04EC27BD" w:rsidR="007F6110" w:rsidRPr="001B5DB3" w:rsidRDefault="007F6110" w:rsidP="007F6110">
      <w:pPr>
        <w:jc w:val="both"/>
        <w:rPr>
          <w:b/>
          <w:bCs/>
          <w:lang w:val="en-US"/>
        </w:rPr>
      </w:pPr>
      <w:r w:rsidRPr="001B5DB3">
        <w:rPr>
          <w:b/>
          <w:bCs/>
          <w:lang w:val="en-US"/>
        </w:rPr>
        <w:t>Observation</w:t>
      </w:r>
      <w:r>
        <w:rPr>
          <w:b/>
          <w:bCs/>
          <w:lang w:val="en-US"/>
        </w:rPr>
        <w:t xml:space="preserve"> 4</w:t>
      </w:r>
      <w:r w:rsidRPr="001B5DB3">
        <w:rPr>
          <w:b/>
          <w:bCs/>
          <w:lang w:val="en-US"/>
        </w:rPr>
        <w:t xml:space="preserve">: </w:t>
      </w:r>
      <w:r>
        <w:rPr>
          <w:b/>
          <w:bCs/>
          <w:lang w:val="en-US"/>
        </w:rPr>
        <w:t>For UE-based positioning, a quality indicator of the</w:t>
      </w:r>
      <w:r w:rsidR="00D226D5">
        <w:rPr>
          <w:b/>
          <w:bCs/>
          <w:lang w:val="en-US"/>
        </w:rPr>
        <w:t xml:space="preserve"> collected</w:t>
      </w:r>
      <w:r>
        <w:rPr>
          <w:b/>
          <w:bCs/>
          <w:lang w:val="en-US"/>
        </w:rPr>
        <w:t xml:space="preserve"> dataset used for model update, fine tuning, and monitoring is needed to ensure optimal model performance.</w:t>
      </w:r>
    </w:p>
    <w:p w14:paraId="3A1EF689" w14:textId="46159AA5" w:rsidR="007F6110" w:rsidRDefault="007F6110" w:rsidP="007F6110">
      <w:pPr>
        <w:jc w:val="both"/>
        <w:rPr>
          <w:b/>
          <w:bCs/>
          <w:lang w:val="en-US"/>
        </w:rPr>
      </w:pPr>
      <w:r w:rsidRPr="767ACA3E">
        <w:rPr>
          <w:b/>
          <w:bCs/>
          <w:lang w:val="en-US"/>
        </w:rPr>
        <w:t>Proposal</w:t>
      </w:r>
      <w:r>
        <w:rPr>
          <w:b/>
          <w:bCs/>
          <w:lang w:val="en-US"/>
        </w:rPr>
        <w:t xml:space="preserve"> </w:t>
      </w:r>
      <w:r w:rsidR="00126080">
        <w:rPr>
          <w:b/>
          <w:bCs/>
          <w:lang w:val="en-US"/>
        </w:rPr>
        <w:t>1</w:t>
      </w:r>
      <w:r w:rsidRPr="767ACA3E">
        <w:rPr>
          <w:b/>
          <w:bCs/>
          <w:lang w:val="en-US"/>
        </w:rPr>
        <w:t>:</w:t>
      </w:r>
      <w:r w:rsidRPr="767ACA3E" w:rsidDel="00A07DDB">
        <w:rPr>
          <w:b/>
          <w:bCs/>
          <w:lang w:val="en-US"/>
        </w:rPr>
        <w:t xml:space="preserve"> </w:t>
      </w:r>
      <w:r w:rsidR="00BD067A">
        <w:rPr>
          <w:b/>
          <w:bCs/>
          <w:lang w:val="en-US"/>
        </w:rPr>
        <w:t xml:space="preserve">RAN1 to </w:t>
      </w:r>
      <w:r w:rsidR="007F488B">
        <w:rPr>
          <w:b/>
          <w:bCs/>
          <w:lang w:val="en-US"/>
        </w:rPr>
        <w:t xml:space="preserve">study and </w:t>
      </w:r>
      <w:r w:rsidR="00BB6678">
        <w:rPr>
          <w:b/>
          <w:bCs/>
          <w:lang w:val="en-US"/>
        </w:rPr>
        <w:t>evaluate</w:t>
      </w:r>
      <w:r w:rsidRPr="767ACA3E">
        <w:rPr>
          <w:b/>
          <w:bCs/>
          <w:lang w:val="en-US"/>
        </w:rPr>
        <w:t xml:space="preserve"> </w:t>
      </w:r>
      <w:r w:rsidR="0038718D">
        <w:rPr>
          <w:b/>
          <w:bCs/>
          <w:lang w:val="en-US"/>
        </w:rPr>
        <w:t>for</w:t>
      </w:r>
      <w:r>
        <w:rPr>
          <w:b/>
          <w:bCs/>
          <w:lang w:val="en-US"/>
        </w:rPr>
        <w:t xml:space="preserve"> </w:t>
      </w:r>
      <w:r w:rsidRPr="767ACA3E">
        <w:rPr>
          <w:b/>
          <w:bCs/>
          <w:lang w:val="en-US"/>
        </w:rPr>
        <w:t>AI/M</w:t>
      </w:r>
      <w:r>
        <w:rPr>
          <w:b/>
          <w:bCs/>
          <w:lang w:val="en-US"/>
        </w:rPr>
        <w:t>-</w:t>
      </w:r>
      <w:r w:rsidRPr="767ACA3E">
        <w:rPr>
          <w:b/>
          <w:bCs/>
          <w:lang w:val="en-US"/>
        </w:rPr>
        <w:t>based positioning</w:t>
      </w:r>
      <w:r w:rsidR="00E16036">
        <w:rPr>
          <w:b/>
          <w:bCs/>
          <w:lang w:val="en-US"/>
        </w:rPr>
        <w:t xml:space="preserve"> the</w:t>
      </w:r>
      <w:r w:rsidRPr="767ACA3E">
        <w:rPr>
          <w:b/>
          <w:bCs/>
          <w:lang w:val="en-US"/>
        </w:rPr>
        <w:t xml:space="preserve"> </w:t>
      </w:r>
      <w:r>
        <w:rPr>
          <w:b/>
          <w:bCs/>
          <w:lang w:val="en-US"/>
        </w:rPr>
        <w:t>i</w:t>
      </w:r>
      <w:r w:rsidRPr="006E2B12">
        <w:rPr>
          <w:b/>
          <w:bCs/>
          <w:lang w:val="en-US"/>
        </w:rPr>
        <w:t xml:space="preserve">nter-point distance </w:t>
      </w:r>
      <w:r>
        <w:rPr>
          <w:b/>
          <w:bCs/>
          <w:lang w:val="en-US"/>
        </w:rPr>
        <w:t>(IPD) metric-based criteria</w:t>
      </w:r>
      <w:r w:rsidR="0034443A">
        <w:rPr>
          <w:b/>
          <w:bCs/>
          <w:lang w:val="en-US"/>
        </w:rPr>
        <w:t xml:space="preserve"> </w:t>
      </w:r>
      <w:r w:rsidR="003F2E62">
        <w:rPr>
          <w:b/>
          <w:bCs/>
          <w:lang w:val="en-US"/>
        </w:rPr>
        <w:t>as quality indicator</w:t>
      </w:r>
      <w:r>
        <w:rPr>
          <w:b/>
          <w:bCs/>
          <w:lang w:val="en-US"/>
        </w:rPr>
        <w:t xml:space="preserve"> for collection of label</w:t>
      </w:r>
      <w:r w:rsidR="00FB409D">
        <w:rPr>
          <w:b/>
          <w:bCs/>
          <w:lang w:val="en-US"/>
        </w:rPr>
        <w:t>ed</w:t>
      </w:r>
      <w:r>
        <w:rPr>
          <w:b/>
          <w:bCs/>
          <w:lang w:val="en-US"/>
        </w:rPr>
        <w:t xml:space="preserve"> data</w:t>
      </w:r>
      <w:r w:rsidR="00453762">
        <w:rPr>
          <w:rStyle w:val="CommentReference"/>
          <w:rFonts w:eastAsia="MS Mincho"/>
        </w:rPr>
        <w:t>.</w:t>
      </w:r>
    </w:p>
    <w:p w14:paraId="7683A755" w14:textId="77777777" w:rsidR="00AE6770" w:rsidRPr="006B582C" w:rsidRDefault="00AE6770" w:rsidP="00AE6770"/>
    <w:p w14:paraId="33B74CBC" w14:textId="77777777" w:rsidR="00AE6770" w:rsidRPr="00CC12C7" w:rsidRDefault="00AE6770" w:rsidP="00B74CB3">
      <w:pPr>
        <w:pStyle w:val="Heading3"/>
        <w:rPr>
          <w:lang w:val="en-US"/>
        </w:rPr>
      </w:pPr>
      <w:r>
        <w:rPr>
          <w:rStyle w:val="normaltextrun"/>
          <w:rFonts w:cs="Arial"/>
        </w:rPr>
        <w:t>Performance evaluation: IPD metric versus data size</w:t>
      </w:r>
      <w:r w:rsidRPr="046E3479">
        <w:rPr>
          <w:rStyle w:val="normaltextrun"/>
          <w:rFonts w:cs="Arial"/>
        </w:rPr>
        <w:t xml:space="preserve"> </w:t>
      </w:r>
    </w:p>
    <w:p w14:paraId="1A078EA8" w14:textId="6B72443E" w:rsidR="00AE6770" w:rsidRPr="00CC12C7" w:rsidRDefault="00AE6770" w:rsidP="00AE6770">
      <w:pPr>
        <w:jc w:val="both"/>
        <w:rPr>
          <w:rFonts w:cs="Arial"/>
          <w:lang w:val="en-US"/>
        </w:rPr>
      </w:pPr>
      <w:r w:rsidRPr="00CC12C7">
        <w:rPr>
          <w:rFonts w:cs="Arial"/>
          <w:lang w:val="en-US"/>
        </w:rPr>
        <w:t xml:space="preserve">We highlight in this section the impact of training data density versus data size on the ML positioning performance. </w:t>
      </w:r>
      <w:r>
        <w:rPr>
          <w:rFonts w:cs="Arial"/>
          <w:lang w:val="en-US"/>
        </w:rPr>
        <w:t>To this end</w:t>
      </w:r>
      <w:r w:rsidRPr="00CC12C7">
        <w:rPr>
          <w:rFonts w:cs="Arial"/>
          <w:lang w:val="en-US"/>
        </w:rPr>
        <w:t>, the labeled data set (radio measurements and corresponding 2D positioning) is split in</w:t>
      </w:r>
      <w:r>
        <w:rPr>
          <w:rFonts w:cs="Arial"/>
          <w:lang w:val="en-US"/>
        </w:rPr>
        <w:t>to</w:t>
      </w:r>
      <w:r w:rsidRPr="00CC12C7">
        <w:rPr>
          <w:rFonts w:cs="Arial"/>
          <w:lang w:val="en-US"/>
        </w:rPr>
        <w:t xml:space="preserve"> training and test sets. We then consider two cases (see </w:t>
      </w:r>
      <w:r>
        <w:rPr>
          <w:rFonts w:cs="Arial"/>
          <w:lang w:val="en-US"/>
        </w:rPr>
        <w:fldChar w:fldCharType="begin"/>
      </w:r>
      <w:r>
        <w:rPr>
          <w:rFonts w:cs="Arial"/>
          <w:lang w:val="en-US"/>
        </w:rPr>
        <w:instrText xml:space="preserve"> REF _Ref127113729 \h </w:instrText>
      </w:r>
      <w:r>
        <w:rPr>
          <w:rFonts w:cs="Arial"/>
          <w:lang w:val="en-US"/>
        </w:rPr>
      </w:r>
      <w:r>
        <w:rPr>
          <w:rFonts w:cs="Arial"/>
          <w:lang w:val="en-US"/>
        </w:rPr>
        <w:fldChar w:fldCharType="separate"/>
      </w:r>
      <w:r w:rsidR="00E76C87">
        <w:t xml:space="preserve">Figure </w:t>
      </w:r>
      <w:r w:rsidR="00E76C87">
        <w:rPr>
          <w:noProof/>
        </w:rPr>
        <w:t>6</w:t>
      </w:r>
      <w:r>
        <w:rPr>
          <w:rFonts w:cs="Arial"/>
          <w:lang w:val="en-US"/>
        </w:rPr>
        <w:fldChar w:fldCharType="end"/>
      </w:r>
      <w:r w:rsidRPr="00CC12C7">
        <w:rPr>
          <w:rFonts w:cs="Arial"/>
          <w:lang w:val="en-US"/>
        </w:rPr>
        <w:t>):</w:t>
      </w:r>
    </w:p>
    <w:p w14:paraId="2EF88C03" w14:textId="56ECBF32" w:rsidR="00AE6770" w:rsidRDefault="0C75E7CB" w:rsidP="00B74CB3">
      <w:pPr>
        <w:pStyle w:val="ListParagraph"/>
        <w:numPr>
          <w:ilvl w:val="0"/>
          <w:numId w:val="14"/>
        </w:numPr>
        <w:jc w:val="both"/>
        <w:rPr>
          <w:rFonts w:cs="Arial"/>
          <w:sz w:val="20"/>
          <w:szCs w:val="20"/>
          <w:lang w:val="en-US"/>
        </w:rPr>
      </w:pPr>
      <w:r w:rsidRPr="3842C081">
        <w:rPr>
          <w:rFonts w:cs="Arial"/>
          <w:sz w:val="20"/>
          <w:szCs w:val="20"/>
          <w:lang w:val="en-US"/>
        </w:rPr>
        <w:t xml:space="preserve">Case 1: The training set is located randomly </w:t>
      </w:r>
      <w:r w:rsidR="55273D06" w:rsidRPr="3842C081">
        <w:rPr>
          <w:rFonts w:cs="Arial"/>
          <w:sz w:val="20"/>
          <w:szCs w:val="20"/>
          <w:lang w:val="en-US"/>
        </w:rPr>
        <w:t>in</w:t>
      </w:r>
      <w:r w:rsidRPr="3842C081">
        <w:rPr>
          <w:rFonts w:cs="Arial"/>
          <w:sz w:val="20"/>
          <w:szCs w:val="20"/>
          <w:lang w:val="en-US"/>
        </w:rPr>
        <w:t xml:space="preserve"> the region of interest (</w:t>
      </w:r>
      <w:proofErr w:type="spellStart"/>
      <w:r w:rsidRPr="3842C081">
        <w:rPr>
          <w:rFonts w:cs="Arial"/>
          <w:sz w:val="20"/>
          <w:szCs w:val="20"/>
          <w:lang w:val="en-US"/>
        </w:rPr>
        <w:t>RoI</w:t>
      </w:r>
      <w:proofErr w:type="spellEnd"/>
      <w:r w:rsidRPr="3842C081">
        <w:rPr>
          <w:rFonts w:cs="Arial"/>
          <w:sz w:val="20"/>
          <w:szCs w:val="20"/>
          <w:lang w:val="en-US"/>
        </w:rPr>
        <w:t xml:space="preserve">). This corresponds to the conventional case. </w:t>
      </w:r>
    </w:p>
    <w:p w14:paraId="102025C9" w14:textId="77777777" w:rsidR="00AE6770" w:rsidRDefault="00AE6770" w:rsidP="00B74CB3">
      <w:pPr>
        <w:pStyle w:val="ListParagraph"/>
        <w:numPr>
          <w:ilvl w:val="0"/>
          <w:numId w:val="14"/>
        </w:numPr>
        <w:jc w:val="both"/>
        <w:rPr>
          <w:rFonts w:cs="Arial"/>
          <w:sz w:val="20"/>
          <w:szCs w:val="20"/>
          <w:lang w:val="en-US"/>
        </w:rPr>
      </w:pPr>
      <w:r>
        <w:rPr>
          <w:rFonts w:cs="Arial"/>
          <w:sz w:val="20"/>
          <w:szCs w:val="20"/>
          <w:lang w:val="en-US"/>
        </w:rPr>
        <w:t>Case 2: The same training set size as case 1 is considered. However, the spatial distribution of the training data is modified to have more data localized in one specific region (</w:t>
      </w:r>
      <m:oMath>
        <m:r>
          <w:rPr>
            <w:rFonts w:ascii="Cambria Math" w:hAnsi="Cambria Math" w:cs="Arial"/>
            <w:sz w:val="20"/>
            <w:szCs w:val="20"/>
            <w:lang w:val="en-US"/>
          </w:rPr>
          <m:t>x≤40</m:t>
        </m:r>
      </m:oMath>
      <w:r>
        <w:rPr>
          <w:rFonts w:cs="Arial"/>
          <w:sz w:val="20"/>
          <w:szCs w:val="20"/>
          <w:lang w:val="en-US"/>
        </w:rPr>
        <w:t xml:space="preserve">), whereas only sparse points are left on the rest of the RoI. </w:t>
      </w:r>
    </w:p>
    <w:p w14:paraId="3C564991" w14:textId="77777777" w:rsidR="00AE6770" w:rsidRDefault="00AE6770" w:rsidP="00AE6770">
      <w:pPr>
        <w:pStyle w:val="ListParagraph"/>
        <w:jc w:val="both"/>
        <w:rPr>
          <w:rFonts w:cs="Arial"/>
          <w:sz w:val="20"/>
          <w:szCs w:val="20"/>
          <w:lang w:val="en-US"/>
        </w:rPr>
      </w:pPr>
    </w:p>
    <w:p w14:paraId="55510655" w14:textId="310F5967" w:rsidR="00AE6770" w:rsidRDefault="00AE6770" w:rsidP="00AE6770">
      <w:pPr>
        <w:jc w:val="both"/>
        <w:rPr>
          <w:rFonts w:cs="Arial"/>
          <w:lang w:val="en-US"/>
        </w:rPr>
      </w:pPr>
      <w:r>
        <w:rPr>
          <w:rFonts w:cs="Arial"/>
          <w:lang w:val="en-US"/>
        </w:rPr>
        <w:t xml:space="preserve">Computing the IPD metric (using the G function as shown in </w:t>
      </w:r>
      <w:r>
        <w:rPr>
          <w:rFonts w:cs="Arial"/>
          <w:lang w:val="en-US"/>
        </w:rPr>
        <w:fldChar w:fldCharType="begin"/>
      </w:r>
      <w:r>
        <w:rPr>
          <w:rFonts w:cs="Arial"/>
          <w:lang w:val="en-US"/>
        </w:rPr>
        <w:instrText xml:space="preserve"> REF _Ref127113818 \h </w:instrText>
      </w:r>
      <w:r>
        <w:rPr>
          <w:rFonts w:cs="Arial"/>
          <w:lang w:val="en-US"/>
        </w:rPr>
      </w:r>
      <w:r>
        <w:rPr>
          <w:rFonts w:cs="Arial"/>
          <w:lang w:val="en-US"/>
        </w:rPr>
        <w:fldChar w:fldCharType="separate"/>
      </w:r>
      <w:r w:rsidR="00E76C87">
        <w:t xml:space="preserve">Figure </w:t>
      </w:r>
      <w:r w:rsidR="00E76C87">
        <w:rPr>
          <w:noProof/>
        </w:rPr>
        <w:t>7</w:t>
      </w:r>
      <w:r>
        <w:rPr>
          <w:rFonts w:cs="Arial"/>
          <w:lang w:val="en-US"/>
        </w:rPr>
        <w:fldChar w:fldCharType="end"/>
      </w:r>
      <w:r>
        <w:rPr>
          <w:rFonts w:cs="Arial"/>
          <w:lang w:val="en-US"/>
        </w:rPr>
        <w:t xml:space="preserve">), we can </w:t>
      </w:r>
      <w:proofErr w:type="gramStart"/>
      <w:r>
        <w:rPr>
          <w:rFonts w:cs="Arial"/>
          <w:lang w:val="en-US"/>
        </w:rPr>
        <w:t>see clearly</w:t>
      </w:r>
      <w:proofErr w:type="gramEnd"/>
      <w:r>
        <w:rPr>
          <w:rFonts w:cs="Arial"/>
          <w:lang w:val="en-US"/>
        </w:rPr>
        <w:t xml:space="preserve"> the gap between two sets even with the same size. The spatial distribution impacts their IPD value as follows: 2,5m for case 1 and 6m for case 2. </w:t>
      </w:r>
    </w:p>
    <w:p w14:paraId="206CCFBC" w14:textId="05E13741" w:rsidR="00AE6770" w:rsidRDefault="00AE6770" w:rsidP="00AE6770">
      <w:pPr>
        <w:jc w:val="both"/>
        <w:rPr>
          <w:rFonts w:cs="Arial"/>
          <w:lang w:val="en-US"/>
        </w:rPr>
      </w:pPr>
      <w:r>
        <w:rPr>
          <w:rFonts w:cs="Arial"/>
          <w:lang w:val="en-US"/>
        </w:rPr>
        <w:lastRenderedPageBreak/>
        <w:t xml:space="preserve">The same ML model configuration is trained using dataset case 1 (model 1) and dataset case 2 (model 2). Thereafter, both models are tested using the same test data set. The obtained results are depicted in </w:t>
      </w:r>
      <w:r w:rsidR="00DD0AE6">
        <w:rPr>
          <w:rFonts w:cs="Arial"/>
          <w:lang w:val="en-US"/>
        </w:rPr>
        <w:fldChar w:fldCharType="begin"/>
      </w:r>
      <w:r w:rsidR="00DD0AE6">
        <w:rPr>
          <w:rFonts w:cs="Arial"/>
          <w:lang w:val="en-US"/>
        </w:rPr>
        <w:instrText xml:space="preserve"> REF _Ref131751754 \h </w:instrText>
      </w:r>
      <w:r w:rsidR="00DD0AE6">
        <w:rPr>
          <w:rFonts w:cs="Arial"/>
          <w:lang w:val="en-US"/>
        </w:rPr>
      </w:r>
      <w:r w:rsidR="00DD0AE6">
        <w:rPr>
          <w:rFonts w:cs="Arial"/>
          <w:lang w:val="en-US"/>
        </w:rPr>
        <w:fldChar w:fldCharType="separate"/>
      </w:r>
      <w:r w:rsidR="00DD0AE6">
        <w:t xml:space="preserve">Table </w:t>
      </w:r>
      <w:r w:rsidR="00DD0AE6">
        <w:rPr>
          <w:noProof/>
        </w:rPr>
        <w:t>4</w:t>
      </w:r>
      <w:r w:rsidR="00DD0AE6">
        <w:rPr>
          <w:rFonts w:cs="Arial"/>
          <w:lang w:val="en-US"/>
        </w:rPr>
        <w:fldChar w:fldCharType="end"/>
      </w:r>
      <w:r w:rsidR="00DD0AE6">
        <w:rPr>
          <w:rFonts w:cs="Arial"/>
          <w:lang w:val="en-US"/>
        </w:rPr>
        <w:t xml:space="preserve"> </w:t>
      </w:r>
      <w:r>
        <w:rPr>
          <w:rFonts w:cs="Arial"/>
          <w:lang w:val="en-US"/>
        </w:rPr>
        <w:t>for 90 percentile CDF horizontal positioning accuracy. For case 1, the obtained accuracy is 2.73 m, whereas it is 4.24 m. Thus, even with the same training dataset size but with different spatial distributions, the positioning accuracy degradation can reach 55%. This clearly shows the importance of the IPD metric to assess the training set quality and proves that the dataset size is not a sufficient parameter to characterize training data.</w:t>
      </w:r>
    </w:p>
    <w:p w14:paraId="096A2582" w14:textId="77777777" w:rsidR="00AE6770" w:rsidRDefault="00AE6770" w:rsidP="00AE6770">
      <w:pPr>
        <w:pStyle w:val="ListParagraph"/>
        <w:keepNext/>
        <w:jc w:val="center"/>
      </w:pPr>
      <w:r>
        <w:rPr>
          <w:rFonts w:cs="Arial"/>
          <w:noProof/>
        </w:rPr>
        <w:drawing>
          <wp:inline distT="0" distB="0" distL="0" distR="0" wp14:anchorId="50CDF6C7" wp14:editId="088123C3">
            <wp:extent cx="3108960" cy="23872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0709" cy="2403956"/>
                    </a:xfrm>
                    <a:prstGeom prst="rect">
                      <a:avLst/>
                    </a:prstGeom>
                    <a:noFill/>
                    <a:ln>
                      <a:noFill/>
                    </a:ln>
                  </pic:spPr>
                </pic:pic>
              </a:graphicData>
            </a:graphic>
          </wp:inline>
        </w:drawing>
      </w:r>
    </w:p>
    <w:p w14:paraId="482DA745" w14:textId="43FCB28B" w:rsidR="00AE6770" w:rsidRDefault="00AE6770" w:rsidP="00AE6770">
      <w:pPr>
        <w:pStyle w:val="Caption"/>
        <w:jc w:val="center"/>
        <w:rPr>
          <w:rFonts w:cs="Arial"/>
          <w:lang w:val="en-US"/>
        </w:rPr>
      </w:pPr>
      <w:bookmarkStart w:id="14" w:name="_Ref127113729"/>
      <w:r>
        <w:t xml:space="preserve">Figure </w:t>
      </w:r>
      <w:r>
        <w:fldChar w:fldCharType="begin"/>
      </w:r>
      <w:r>
        <w:instrText xml:space="preserve"> SEQ Figure \* ARABIC </w:instrText>
      </w:r>
      <w:r>
        <w:fldChar w:fldCharType="separate"/>
      </w:r>
      <w:r w:rsidR="00E76C87">
        <w:rPr>
          <w:noProof/>
        </w:rPr>
        <w:t>6</w:t>
      </w:r>
      <w:r>
        <w:fldChar w:fldCharType="end"/>
      </w:r>
      <w:bookmarkEnd w:id="14"/>
      <w:r>
        <w:t xml:space="preserve"> - </w:t>
      </w:r>
      <w:r w:rsidRPr="007E318E">
        <w:t>Training data set for case</w:t>
      </w:r>
      <w:r>
        <w:t xml:space="preserve"> </w:t>
      </w:r>
      <w:r w:rsidRPr="007E318E">
        <w:t>1: Random locations and case 2: Same size as case 1 but re-arranged</w:t>
      </w:r>
      <w:r>
        <w:t>.</w:t>
      </w:r>
    </w:p>
    <w:p w14:paraId="1A76E101" w14:textId="77777777" w:rsidR="00AE6770" w:rsidRDefault="00AE6770" w:rsidP="00AE6770">
      <w:pPr>
        <w:pStyle w:val="ListParagraph"/>
        <w:keepNext/>
      </w:pPr>
      <w:r w:rsidRPr="002B2600">
        <w:rPr>
          <w:rFonts w:cs="Arial"/>
          <w:lang w:val="en-US"/>
        </w:rPr>
        <w:t xml:space="preserve"> </w:t>
      </w:r>
      <w:r>
        <w:rPr>
          <w:noProof/>
        </w:rPr>
        <w:drawing>
          <wp:inline distT="0" distB="0" distL="0" distR="0" wp14:anchorId="5D459FCB" wp14:editId="5310122D">
            <wp:extent cx="5455920" cy="2162784"/>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63281" cy="2165702"/>
                    </a:xfrm>
                    <a:prstGeom prst="rect">
                      <a:avLst/>
                    </a:prstGeom>
                  </pic:spPr>
                </pic:pic>
              </a:graphicData>
            </a:graphic>
          </wp:inline>
        </w:drawing>
      </w:r>
    </w:p>
    <w:p w14:paraId="5DA29C28" w14:textId="48A7BEA7" w:rsidR="00AE6770" w:rsidRDefault="00AE6770" w:rsidP="00AE6770">
      <w:pPr>
        <w:pStyle w:val="Caption"/>
        <w:jc w:val="center"/>
        <w:rPr>
          <w:rFonts w:cs="Arial"/>
        </w:rPr>
      </w:pPr>
      <w:bookmarkStart w:id="15" w:name="_Ref127113818"/>
      <w:r>
        <w:t xml:space="preserve">Figure </w:t>
      </w:r>
      <w:r>
        <w:fldChar w:fldCharType="begin"/>
      </w:r>
      <w:r>
        <w:instrText xml:space="preserve"> SEQ Figure \* ARABIC </w:instrText>
      </w:r>
      <w:r>
        <w:fldChar w:fldCharType="separate"/>
      </w:r>
      <w:r w:rsidR="00E76C87">
        <w:rPr>
          <w:noProof/>
        </w:rPr>
        <w:t>7</w:t>
      </w:r>
      <w:r>
        <w:fldChar w:fldCharType="end"/>
      </w:r>
      <w:bookmarkEnd w:id="15"/>
      <w:r>
        <w:t xml:space="preserve"> - </w:t>
      </w:r>
      <w:r w:rsidRPr="005C5565">
        <w:t>G function for case</w:t>
      </w:r>
      <w:r>
        <w:t xml:space="preserve"> </w:t>
      </w:r>
      <w:r w:rsidRPr="005C5565">
        <w:t>1 random training set (left) and case 2 re-arranged training set (right)</w:t>
      </w:r>
      <w:r>
        <w:t>.</w:t>
      </w:r>
    </w:p>
    <w:p w14:paraId="36CA14EC" w14:textId="77777777" w:rsidR="00AE6770" w:rsidRPr="00F87B9D" w:rsidRDefault="00AE6770" w:rsidP="00707989">
      <w:pPr>
        <w:rPr>
          <w:rFonts w:cs="Arial"/>
          <w:lang w:val="en-US"/>
        </w:rPr>
      </w:pPr>
    </w:p>
    <w:p w14:paraId="01916433" w14:textId="69AB6719" w:rsidR="00AE6770" w:rsidRDefault="00AE6770" w:rsidP="00AE6770">
      <w:pPr>
        <w:pStyle w:val="Caption"/>
        <w:keepNext/>
      </w:pPr>
      <w:bookmarkStart w:id="16" w:name="_Ref131751754"/>
      <w:r>
        <w:t xml:space="preserve">Table </w:t>
      </w:r>
      <w:r>
        <w:fldChar w:fldCharType="begin"/>
      </w:r>
      <w:r>
        <w:instrText xml:space="preserve"> SEQ Table \* ARABIC </w:instrText>
      </w:r>
      <w:r>
        <w:fldChar w:fldCharType="separate"/>
      </w:r>
      <w:r w:rsidR="00E76C87">
        <w:rPr>
          <w:noProof/>
        </w:rPr>
        <w:t>4</w:t>
      </w:r>
      <w:r>
        <w:fldChar w:fldCharType="end"/>
      </w:r>
      <w:bookmarkEnd w:id="16"/>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923"/>
        <w:gridCol w:w="785"/>
        <w:gridCol w:w="720"/>
        <w:gridCol w:w="1613"/>
        <w:gridCol w:w="851"/>
        <w:gridCol w:w="1559"/>
      </w:tblGrid>
      <w:tr w:rsidR="00AE6770" w:rsidRPr="009C4C10" w14:paraId="01CE6FA4" w14:textId="77777777" w:rsidTr="00224431">
        <w:trPr>
          <w:jc w:val="center"/>
        </w:trPr>
        <w:tc>
          <w:tcPr>
            <w:tcW w:w="716" w:type="dxa"/>
            <w:vMerge w:val="restart"/>
            <w:tcBorders>
              <w:top w:val="single" w:sz="4" w:space="0" w:color="auto"/>
              <w:left w:val="single" w:sz="4" w:space="0" w:color="auto"/>
              <w:right w:val="single" w:sz="4" w:space="0" w:color="auto"/>
            </w:tcBorders>
          </w:tcPr>
          <w:p w14:paraId="41BDB06D" w14:textId="77777777" w:rsidR="00AE6770" w:rsidRPr="00224431" w:rsidRDefault="00AE6770">
            <w:pPr>
              <w:spacing w:after="0"/>
              <w:rPr>
                <w:b/>
                <w:bCs/>
              </w:rPr>
            </w:pPr>
            <w:r w:rsidRPr="00224431">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25260C68" w14:textId="77777777" w:rsidR="00AE6770" w:rsidRPr="00224431" w:rsidRDefault="00AE6770">
            <w:pPr>
              <w:spacing w:after="0"/>
              <w:rPr>
                <w:b/>
                <w:bCs/>
              </w:rPr>
            </w:pPr>
            <w:r w:rsidRPr="00224431">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B6C9AC" w14:textId="77777777" w:rsidR="00AE6770" w:rsidRPr="00224431" w:rsidRDefault="00AE6770">
            <w:pPr>
              <w:spacing w:after="0"/>
              <w:rPr>
                <w:b/>
                <w:bCs/>
              </w:rPr>
            </w:pPr>
            <w:r w:rsidRPr="00224431">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6263A7CB" w14:textId="77777777" w:rsidR="00AE6770" w:rsidRPr="00224431" w:rsidRDefault="00AE6770">
            <w:pPr>
              <w:spacing w:after="0"/>
              <w:rPr>
                <w:b/>
                <w:bCs/>
              </w:rPr>
            </w:pPr>
            <w:r w:rsidRPr="00224431">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24290E8F" w14:textId="77777777" w:rsidR="00AE6770" w:rsidRPr="00224431" w:rsidRDefault="00AE6770">
            <w:pPr>
              <w:spacing w:after="0"/>
              <w:rPr>
                <w:b/>
                <w:bCs/>
              </w:rPr>
            </w:pPr>
            <w:r w:rsidRPr="00224431">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620486F" w14:textId="77777777" w:rsidR="00AE6770" w:rsidRPr="00224431" w:rsidRDefault="00AE6770">
            <w:pPr>
              <w:spacing w:after="0"/>
              <w:rPr>
                <w:b/>
                <w:bCs/>
              </w:rPr>
            </w:pPr>
            <w:r w:rsidRPr="00224431">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2F87A4EA" w14:textId="77777777" w:rsidR="00AE6770" w:rsidRPr="00224431" w:rsidRDefault="00AE6770">
            <w:pPr>
              <w:spacing w:after="0"/>
              <w:rPr>
                <w:b/>
                <w:bCs/>
              </w:rPr>
            </w:pPr>
            <w:r w:rsidRPr="00224431">
              <w:rPr>
                <w:b/>
                <w:bCs/>
              </w:rPr>
              <w:t>Horizontal pos. accuracy at CDF=90% (m)</w:t>
            </w:r>
          </w:p>
        </w:tc>
      </w:tr>
      <w:tr w:rsidR="00AE6770" w:rsidRPr="009C4C10" w14:paraId="7AAA17FC" w14:textId="77777777" w:rsidTr="00224431">
        <w:trPr>
          <w:jc w:val="center"/>
        </w:trPr>
        <w:tc>
          <w:tcPr>
            <w:tcW w:w="716" w:type="dxa"/>
            <w:vMerge/>
            <w:tcBorders>
              <w:left w:val="single" w:sz="4" w:space="0" w:color="auto"/>
              <w:bottom w:val="single" w:sz="4" w:space="0" w:color="auto"/>
              <w:right w:val="single" w:sz="4" w:space="0" w:color="auto"/>
            </w:tcBorders>
          </w:tcPr>
          <w:p w14:paraId="679D96C1" w14:textId="77777777" w:rsidR="00AE6770" w:rsidRPr="00224431" w:rsidRDefault="00AE6770">
            <w:pPr>
              <w:spacing w:after="0"/>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3AD6274" w14:textId="77777777" w:rsidR="00AE6770" w:rsidRPr="00224431" w:rsidRDefault="00AE6770">
            <w:pPr>
              <w:spacing w:after="0"/>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DA6BBAE" w14:textId="77777777" w:rsidR="00AE6770" w:rsidRPr="00224431" w:rsidRDefault="00AE6770">
            <w:pPr>
              <w:spacing w:after="0"/>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107ADD41" w14:textId="77777777" w:rsidR="00AE6770" w:rsidRPr="00224431" w:rsidRDefault="00AE6770">
            <w:pPr>
              <w:spacing w:after="0"/>
              <w:rPr>
                <w:b/>
                <w:bCs/>
              </w:rPr>
            </w:pPr>
          </w:p>
        </w:tc>
        <w:tc>
          <w:tcPr>
            <w:tcW w:w="785" w:type="dxa"/>
            <w:tcBorders>
              <w:top w:val="single" w:sz="4" w:space="0" w:color="auto"/>
              <w:left w:val="single" w:sz="4" w:space="0" w:color="auto"/>
              <w:right w:val="single" w:sz="4" w:space="0" w:color="auto"/>
            </w:tcBorders>
            <w:vAlign w:val="center"/>
          </w:tcPr>
          <w:p w14:paraId="5486AE53" w14:textId="77777777" w:rsidR="00AE6770" w:rsidRPr="00224431" w:rsidRDefault="00AE6770">
            <w:pPr>
              <w:spacing w:after="0"/>
              <w:jc w:val="center"/>
              <w:rPr>
                <w:b/>
                <w:bCs/>
              </w:rPr>
            </w:pPr>
            <w:r w:rsidRPr="00224431">
              <w:rPr>
                <w:b/>
                <w:bCs/>
              </w:rPr>
              <w:t>Train</w:t>
            </w:r>
          </w:p>
        </w:tc>
        <w:tc>
          <w:tcPr>
            <w:tcW w:w="720" w:type="dxa"/>
            <w:tcBorders>
              <w:top w:val="single" w:sz="4" w:space="0" w:color="auto"/>
              <w:left w:val="single" w:sz="4" w:space="0" w:color="auto"/>
              <w:right w:val="single" w:sz="4" w:space="0" w:color="auto"/>
            </w:tcBorders>
            <w:vAlign w:val="center"/>
          </w:tcPr>
          <w:p w14:paraId="4DDA8A55" w14:textId="77777777" w:rsidR="00AE6770" w:rsidRPr="00224431" w:rsidRDefault="00AE6770">
            <w:pPr>
              <w:spacing w:after="0"/>
              <w:jc w:val="center"/>
              <w:rPr>
                <w:b/>
                <w:bCs/>
              </w:rPr>
            </w:pPr>
            <w:r w:rsidRPr="00224431">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53F9B319" w14:textId="77777777" w:rsidR="00AE6770" w:rsidRPr="00224431" w:rsidRDefault="00AE6770">
            <w:pPr>
              <w:spacing w:after="0"/>
              <w:jc w:val="center"/>
              <w:rPr>
                <w:b/>
                <w:bCs/>
              </w:rPr>
            </w:pPr>
            <w:r w:rsidRPr="00224431">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D58A637" w14:textId="77777777" w:rsidR="00AE6770" w:rsidRPr="00224431" w:rsidRDefault="00AE6770">
            <w:pPr>
              <w:spacing w:after="0"/>
              <w:jc w:val="center"/>
              <w:rPr>
                <w:b/>
                <w:bCs/>
              </w:rPr>
            </w:pPr>
            <w:r w:rsidRPr="00224431">
              <w:rPr>
                <w:b/>
                <w:bCs/>
              </w:rPr>
              <w:t>test</w:t>
            </w:r>
          </w:p>
        </w:tc>
        <w:tc>
          <w:tcPr>
            <w:tcW w:w="1559" w:type="dxa"/>
            <w:tcBorders>
              <w:top w:val="single" w:sz="4" w:space="0" w:color="auto"/>
              <w:left w:val="single" w:sz="4" w:space="0" w:color="auto"/>
              <w:bottom w:val="single" w:sz="4" w:space="0" w:color="auto"/>
              <w:right w:val="single" w:sz="4" w:space="0" w:color="auto"/>
            </w:tcBorders>
          </w:tcPr>
          <w:p w14:paraId="3CED678B" w14:textId="77777777" w:rsidR="00AE6770" w:rsidRPr="00224431" w:rsidRDefault="00AE6770">
            <w:pPr>
              <w:spacing w:after="0"/>
              <w:rPr>
                <w:b/>
                <w:bCs/>
              </w:rPr>
            </w:pPr>
            <w:r w:rsidRPr="00224431">
              <w:rPr>
                <w:b/>
                <w:bCs/>
              </w:rPr>
              <w:t>AI/ML</w:t>
            </w:r>
          </w:p>
        </w:tc>
      </w:tr>
      <w:tr w:rsidR="00AE6770" w:rsidRPr="009C4C10" w14:paraId="5D774FBC"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670C3D" w14:textId="77777777" w:rsidR="00AE6770" w:rsidRDefault="00AE6770">
            <w:pPr>
              <w:spacing w:after="0"/>
              <w:jc w:val="center"/>
            </w:pPr>
            <w:r>
              <w:t>1</w:t>
            </w:r>
          </w:p>
        </w:tc>
        <w:tc>
          <w:tcPr>
            <w:tcW w:w="716" w:type="dxa"/>
            <w:tcBorders>
              <w:top w:val="single" w:sz="4" w:space="0" w:color="auto"/>
              <w:left w:val="single" w:sz="4" w:space="0" w:color="auto"/>
              <w:bottom w:val="single" w:sz="4" w:space="0" w:color="auto"/>
              <w:right w:val="single" w:sz="4" w:space="0" w:color="auto"/>
            </w:tcBorders>
          </w:tcPr>
          <w:p w14:paraId="0E4D7D5E" w14:textId="77777777" w:rsidR="00AE6770" w:rsidRPr="009C4C10" w:rsidRDefault="00AE6770">
            <w:pPr>
              <w:spacing w:after="0"/>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4DCF46A1"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3D57345"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right w:val="single" w:sz="4" w:space="0" w:color="auto"/>
            </w:tcBorders>
          </w:tcPr>
          <w:p w14:paraId="4EB3DD4E" w14:textId="77777777" w:rsidR="00AE6770" w:rsidRPr="009C4C10" w:rsidRDefault="00AE6770">
            <w:pPr>
              <w:spacing w:after="0"/>
              <w:jc w:val="center"/>
            </w:pPr>
            <w:r>
              <w:t>Inf DH (40%)</w:t>
            </w:r>
          </w:p>
        </w:tc>
        <w:tc>
          <w:tcPr>
            <w:tcW w:w="720" w:type="dxa"/>
            <w:tcBorders>
              <w:left w:val="single" w:sz="4" w:space="0" w:color="auto"/>
              <w:right w:val="single" w:sz="4" w:space="0" w:color="auto"/>
            </w:tcBorders>
          </w:tcPr>
          <w:p w14:paraId="653DDEDD" w14:textId="77777777" w:rsidR="00AE6770" w:rsidRPr="009C4C1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19BA2D9" w14:textId="77777777" w:rsidR="00AE6770" w:rsidRDefault="00AE6770">
            <w:pPr>
              <w:spacing w:after="0"/>
              <w:jc w:val="center"/>
            </w:pPr>
            <w:r>
              <w:t>20%</w:t>
            </w:r>
          </w:p>
          <w:p w14:paraId="1AC31B27" w14:textId="77777777" w:rsidR="00AE6770" w:rsidRPr="009C4C10" w:rsidRDefault="00AE6770">
            <w:pPr>
              <w:spacing w:after="0"/>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49F5631C" w14:textId="77777777" w:rsidR="00AE6770" w:rsidRPr="009C4C1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65E80EFF" w14:textId="77777777" w:rsidR="00AE6770" w:rsidRPr="00543B30" w:rsidRDefault="00AE6770">
            <w:pPr>
              <w:spacing w:after="0"/>
              <w:jc w:val="center"/>
            </w:pPr>
            <w:r w:rsidRPr="00543B30">
              <w:t>2.73</w:t>
            </w:r>
          </w:p>
          <w:p w14:paraId="12944713" w14:textId="77777777" w:rsidR="00AE6770" w:rsidRPr="009C4C10" w:rsidRDefault="00AE6770">
            <w:pPr>
              <w:spacing w:after="0"/>
              <w:jc w:val="center"/>
            </w:pPr>
          </w:p>
        </w:tc>
      </w:tr>
      <w:tr w:rsidR="00AE6770" w:rsidRPr="009C4C10" w14:paraId="4D4F4933"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3AC31A" w14:textId="77777777" w:rsidR="00AE6770" w:rsidRDefault="00AE6770">
            <w:pPr>
              <w:spacing w:after="0"/>
              <w:jc w:val="center"/>
            </w:pPr>
            <w:r>
              <w:t>2</w:t>
            </w:r>
          </w:p>
        </w:tc>
        <w:tc>
          <w:tcPr>
            <w:tcW w:w="716" w:type="dxa"/>
            <w:tcBorders>
              <w:top w:val="single" w:sz="4" w:space="0" w:color="auto"/>
              <w:left w:val="single" w:sz="4" w:space="0" w:color="auto"/>
              <w:bottom w:val="single" w:sz="4" w:space="0" w:color="auto"/>
              <w:right w:val="single" w:sz="4" w:space="0" w:color="auto"/>
            </w:tcBorders>
          </w:tcPr>
          <w:p w14:paraId="7A5B942F" w14:textId="77777777" w:rsidR="00AE6770" w:rsidRDefault="00AE6770">
            <w:pPr>
              <w:spacing w:after="0"/>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2650C3D0"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0374DC68"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bottom w:val="single" w:sz="4" w:space="0" w:color="auto"/>
              <w:right w:val="single" w:sz="4" w:space="0" w:color="auto"/>
            </w:tcBorders>
          </w:tcPr>
          <w:p w14:paraId="35382D17" w14:textId="77777777" w:rsidR="00AE6770" w:rsidRDefault="00AE6770">
            <w:pPr>
              <w:spacing w:after="0"/>
              <w:jc w:val="center"/>
            </w:pPr>
            <w:r>
              <w:t>Inf DH (40%)</w:t>
            </w:r>
          </w:p>
        </w:tc>
        <w:tc>
          <w:tcPr>
            <w:tcW w:w="720" w:type="dxa"/>
            <w:tcBorders>
              <w:left w:val="single" w:sz="4" w:space="0" w:color="auto"/>
              <w:bottom w:val="single" w:sz="4" w:space="0" w:color="auto"/>
              <w:right w:val="single" w:sz="4" w:space="0" w:color="auto"/>
            </w:tcBorders>
          </w:tcPr>
          <w:p w14:paraId="4726A4BF" w14:textId="77777777" w:rsidR="00AE677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308B019D" w14:textId="77777777" w:rsidR="00AE6770" w:rsidRDefault="00AE6770">
            <w:pPr>
              <w:spacing w:after="0"/>
              <w:jc w:val="center"/>
            </w:pPr>
            <w:r>
              <w:t>20%</w:t>
            </w:r>
          </w:p>
          <w:p w14:paraId="5FC9AFC9" w14:textId="77777777" w:rsidR="00AE6770" w:rsidRDefault="00AE6770">
            <w:pPr>
              <w:spacing w:after="0"/>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769A45C" w14:textId="77777777" w:rsidR="00AE677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0AD33E4F" w14:textId="77777777" w:rsidR="00AE6770" w:rsidRPr="00543B30" w:rsidRDefault="00AE6770">
            <w:pPr>
              <w:spacing w:after="0"/>
              <w:jc w:val="center"/>
            </w:pPr>
            <w:r w:rsidRPr="00543B30">
              <w:t>4.24</w:t>
            </w:r>
          </w:p>
          <w:p w14:paraId="650A0ADA" w14:textId="77777777" w:rsidR="00AE6770" w:rsidRPr="009C4C10" w:rsidRDefault="00AE6770">
            <w:pPr>
              <w:spacing w:after="0"/>
              <w:jc w:val="center"/>
            </w:pPr>
          </w:p>
        </w:tc>
      </w:tr>
    </w:tbl>
    <w:p w14:paraId="40875575" w14:textId="77777777" w:rsidR="00AE6770" w:rsidRDefault="00AE6770" w:rsidP="0040031D">
      <w:pPr>
        <w:jc w:val="both"/>
        <w:rPr>
          <w:b/>
          <w:bCs/>
          <w:lang w:val="en-US"/>
        </w:rPr>
      </w:pPr>
    </w:p>
    <w:bookmarkEnd w:id="5"/>
    <w:bookmarkEnd w:id="10"/>
    <w:p w14:paraId="6E37CE76" w14:textId="56E24598" w:rsidR="00126080" w:rsidRDefault="00126080" w:rsidP="00126080">
      <w:pPr>
        <w:jc w:val="both"/>
        <w:rPr>
          <w:b/>
          <w:bCs/>
          <w:lang w:val="en-US"/>
        </w:rPr>
      </w:pPr>
      <w:r w:rsidRPr="767ACA3E">
        <w:rPr>
          <w:b/>
          <w:bCs/>
          <w:lang w:val="en-US"/>
        </w:rPr>
        <w:t>Proposal</w:t>
      </w:r>
      <w:r>
        <w:rPr>
          <w:b/>
          <w:bCs/>
          <w:lang w:val="en-US"/>
        </w:rPr>
        <w:t xml:space="preserve"> 2</w:t>
      </w:r>
      <w:r w:rsidRPr="767ACA3E">
        <w:rPr>
          <w:b/>
          <w:bCs/>
          <w:lang w:val="en-US"/>
        </w:rPr>
        <w:t>: For evaluation of AI/ML</w:t>
      </w:r>
      <w:r>
        <w:rPr>
          <w:b/>
          <w:bCs/>
          <w:lang w:val="en-US"/>
        </w:rPr>
        <w:t>-</w:t>
      </w:r>
      <w:r w:rsidRPr="767ACA3E">
        <w:rPr>
          <w:b/>
          <w:bCs/>
          <w:lang w:val="en-US"/>
        </w:rPr>
        <w:t xml:space="preserve">based positioning, consider additional UE distribution options such as sparse or clustered deployment of </w:t>
      </w:r>
      <w:r w:rsidRPr="006F4DB7">
        <w:rPr>
          <w:b/>
          <w:bCs/>
          <w:lang w:val="en-US"/>
        </w:rPr>
        <w:t xml:space="preserve">UEs to better represent real-world </w:t>
      </w:r>
      <w:r>
        <w:rPr>
          <w:b/>
          <w:bCs/>
          <w:lang w:val="en-US"/>
        </w:rPr>
        <w:t>scenarios</w:t>
      </w:r>
      <w:r w:rsidRPr="006F4DB7">
        <w:rPr>
          <w:b/>
          <w:bCs/>
          <w:lang w:val="en-US"/>
        </w:rPr>
        <w:t>.</w:t>
      </w:r>
    </w:p>
    <w:p w14:paraId="000443FB" w14:textId="77777777" w:rsidR="00D91F07" w:rsidRPr="00D91F07" w:rsidRDefault="00D91F07" w:rsidP="00D91F07"/>
    <w:p w14:paraId="7A0EA7FC" w14:textId="77777777" w:rsidR="00AA0EF1" w:rsidRDefault="00AA0EF1" w:rsidP="00B74CB3">
      <w:pPr>
        <w:pStyle w:val="Heading2"/>
      </w:pPr>
      <w:r>
        <w:t>KPI for AI/ML Assisted Positioning</w:t>
      </w:r>
    </w:p>
    <w:p w14:paraId="3ADC7886" w14:textId="50984F9E" w:rsidR="00AA0EF1" w:rsidRDefault="00FE45D5" w:rsidP="00B74CB3">
      <w:pPr>
        <w:pStyle w:val="Heading3"/>
      </w:pPr>
      <w:r>
        <w:t>F1-score</w:t>
      </w:r>
      <w:r w:rsidR="00AA0EF1">
        <w:t xml:space="preserve"> for LOS/NLOS classification</w:t>
      </w:r>
    </w:p>
    <w:p w14:paraId="502F2563" w14:textId="6FAE3A6C" w:rsidR="00A1572E" w:rsidRDefault="4B1ACCFC" w:rsidP="00A1572E">
      <w:pPr>
        <w:jc w:val="both"/>
        <w:rPr>
          <w:lang w:val="en-US"/>
        </w:rPr>
      </w:pPr>
      <w:r w:rsidRPr="3842C081">
        <w:rPr>
          <w:lang w:val="en-US"/>
        </w:rPr>
        <w:t xml:space="preserve">In the case of LOS/NLOS classification, which is </w:t>
      </w:r>
      <w:r w:rsidR="5A2CFEF5" w:rsidRPr="3842C081">
        <w:rPr>
          <w:lang w:val="en-US"/>
        </w:rPr>
        <w:t xml:space="preserve">a </w:t>
      </w:r>
      <w:r w:rsidRPr="3842C081">
        <w:rPr>
          <w:lang w:val="en-US"/>
        </w:rPr>
        <w:t>binary classification, using metrics to measure the sensitivity of the prediction is an important factor to evaluate the performance of the AI/ML model. One metric to evaluate the performance of the LOS/NLOS prediction is the false positive probability (FPP), which measures the probability that an AI/ML model is predicting that a specific link is in LOS. However, if the link is in NLOS, it could carry potential issues on the legacy positioning that is being assisted. It is because usually legacy methodologies only rely on LOS links. Thus, using this LOS/NLOS with a high rate of FPP could introduce errors in the positioning estimation.</w:t>
      </w:r>
    </w:p>
    <w:p w14:paraId="2E45BBD4" w14:textId="7DCBACEA" w:rsidR="00A1572E" w:rsidRDefault="00A1572E" w:rsidP="00A1572E">
      <w:pPr>
        <w:jc w:val="both"/>
        <w:rPr>
          <w:lang w:val="en-US"/>
        </w:rPr>
      </w:pPr>
      <w:r>
        <w:rPr>
          <w:lang w:val="en-US"/>
        </w:rPr>
        <w:t xml:space="preserve">Another metric is the false negative probability (FNP), which measures the probability that an AI/ML model is predicting that a specific link is in NLOS </w:t>
      </w:r>
      <w:r w:rsidRPr="002B2600">
        <w:rPr>
          <w:lang w:val="en-US"/>
        </w:rPr>
        <w:t xml:space="preserve">when it is </w:t>
      </w:r>
      <w:r w:rsidRPr="007A2AE7">
        <w:rPr>
          <w:lang w:val="en-US"/>
        </w:rPr>
        <w:t>in</w:t>
      </w:r>
      <w:r w:rsidRPr="002B2600">
        <w:rPr>
          <w:lang w:val="en-US"/>
        </w:rPr>
        <w:t xml:space="preserve"> LOS</w:t>
      </w:r>
      <w:r>
        <w:rPr>
          <w:lang w:val="en-US"/>
        </w:rPr>
        <w:t xml:space="preserve">. The consequence of the prediction when this rate increases is that the legacy positioning that is being assisted could lose samples to estimate the position. For example, in case of a high rate of FNP, some legacy methodologies could be impacted because the minimum number of links could not be achieved. </w:t>
      </w:r>
    </w:p>
    <w:p w14:paraId="44439174" w14:textId="77777777" w:rsidR="00A1572E" w:rsidRPr="003911E3" w:rsidRDefault="00A1572E" w:rsidP="00A1572E">
      <w:pPr>
        <w:jc w:val="both"/>
      </w:pPr>
      <w:r>
        <w:t>In the case of binary classification, such LOS/NLOS prediction uses the harmonic mean of LOS/NLOS rate prediction. To evaluate this harmonic mean, the F1-score provides a single metric that weights two ratios: precision and recall using the following formula:</w:t>
      </w:r>
    </w:p>
    <w:p w14:paraId="6F2FD605" w14:textId="77777777" w:rsidR="00A1572E" w:rsidRPr="00EF2F36" w:rsidRDefault="00A1572E" w:rsidP="00A1572E">
      <w:pPr>
        <w:jc w:val="both"/>
      </w:pPr>
      <m:oMathPara>
        <m:oMath>
          <m:r>
            <w:rPr>
              <w:rFonts w:ascii="Cambria Math" w:hAnsi="Cambria Math"/>
            </w:rPr>
            <m:t xml:space="preserve">F1-score=2*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19327794" w14:textId="77777777" w:rsidR="00A1572E" w:rsidRDefault="00A1572E" w:rsidP="00A1572E">
      <w:pPr>
        <w:jc w:val="both"/>
      </w:pPr>
      <w:r>
        <w:t>Where:</w:t>
      </w:r>
    </w:p>
    <w:p w14:paraId="402222AF" w14:textId="77777777" w:rsidR="00A1572E" w:rsidRPr="00EF2F36" w:rsidRDefault="00A1572E" w:rsidP="00A1572E">
      <w:pPr>
        <w:jc w:val="both"/>
      </w:pPr>
      <m:oMathPara>
        <m:oMath>
          <m:r>
            <w:rPr>
              <w:rFonts w:ascii="Cambria Math" w:hAnsi="Cambria Math"/>
            </w:rPr>
            <m:t>Precision=</m:t>
          </m:r>
          <m:f>
            <m:fPr>
              <m:ctrlPr>
                <w:rPr>
                  <w:rFonts w:ascii="Cambria Math" w:hAnsi="Cambria Math"/>
                  <w:i/>
                </w:rPr>
              </m:ctrlPr>
            </m:fPr>
            <m:num>
              <m:r>
                <w:rPr>
                  <w:rFonts w:ascii="Cambria Math" w:hAnsi="Cambria Math"/>
                </w:rPr>
                <m:t>N. of correctly predicted LOS</m:t>
              </m:r>
            </m:num>
            <m:den>
              <m:r>
                <w:rPr>
                  <w:rFonts w:ascii="Cambria Math" w:hAnsi="Cambria Math"/>
                </w:rPr>
                <m:t>N. of total LOS predictions</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positive</m:t>
              </m:r>
            </m:den>
          </m:f>
        </m:oMath>
      </m:oMathPara>
    </w:p>
    <w:p w14:paraId="78997D12" w14:textId="77777777" w:rsidR="00A1572E" w:rsidRPr="00A842C6" w:rsidRDefault="00A1572E" w:rsidP="00A1572E">
      <w:pPr>
        <w:jc w:val="both"/>
      </w:pPr>
      <m:oMathPara>
        <m:oMath>
          <m:r>
            <w:rPr>
              <w:rFonts w:ascii="Cambria Math" w:hAnsi="Cambria Math"/>
            </w:rPr>
            <m:t xml:space="preserve">Recall= </m:t>
          </m:r>
          <m:f>
            <m:fPr>
              <m:ctrlPr>
                <w:rPr>
                  <w:rFonts w:ascii="Cambria Math" w:hAnsi="Cambria Math"/>
                  <w:i/>
                </w:rPr>
              </m:ctrlPr>
            </m:fPr>
            <m:num>
              <m:r>
                <w:rPr>
                  <w:rFonts w:ascii="Cambria Math" w:hAnsi="Cambria Math"/>
                </w:rPr>
                <m:t>N. of correctly predicted  LOS</m:t>
              </m:r>
            </m:num>
            <m:den>
              <m:r>
                <w:rPr>
                  <w:rFonts w:ascii="Cambria Math" w:hAnsi="Cambria Math"/>
                </w:rPr>
                <m:t>N. of LOS links in the labeling dataset</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negative</m:t>
              </m:r>
            </m:den>
          </m:f>
        </m:oMath>
      </m:oMathPara>
    </w:p>
    <w:p w14:paraId="33601227" w14:textId="77777777" w:rsidR="00A1572E" w:rsidRDefault="00A1572E" w:rsidP="00A1572E">
      <w:pPr>
        <w:jc w:val="both"/>
      </w:pPr>
      <w:r>
        <w:t>Here, the precision measures the quality of links predicted as LOS, and the recall measures the accuracy of links predicted as LOS [6].</w:t>
      </w:r>
    </w:p>
    <w:p w14:paraId="07A52A54" w14:textId="5CC20A86" w:rsidR="00A1572E" w:rsidRDefault="4B1ACCFC" w:rsidP="00A1572E">
      <w:pPr>
        <w:jc w:val="both"/>
      </w:pPr>
      <w:r>
        <w:t xml:space="preserve">In the evaluation section, </w:t>
      </w:r>
      <w:r w:rsidR="0E50193A">
        <w:t>only the F1-score and the accuracy</w:t>
      </w:r>
      <w:r>
        <w:t xml:space="preserve"> are considered to evaluate the performance of the model output parameters in AI/ML assisted positioning.</w:t>
      </w:r>
    </w:p>
    <w:p w14:paraId="50E20CA3" w14:textId="61E66110" w:rsidR="000B563E" w:rsidRPr="00167E1F" w:rsidRDefault="6159912C" w:rsidP="000B563E">
      <w:pPr>
        <w:jc w:val="both"/>
        <w:rPr>
          <w:rFonts w:cs="Arial"/>
          <w:lang w:val="en-US"/>
        </w:rPr>
      </w:pPr>
      <w:r w:rsidRPr="00EE1419">
        <w:rPr>
          <w:rFonts w:cs="Arial"/>
          <w:b/>
          <w:bCs/>
          <w:lang w:val="en-US"/>
        </w:rPr>
        <w:t>Evaluation:</w:t>
      </w:r>
      <w:r>
        <w:rPr>
          <w:rFonts w:cs="Arial"/>
          <w:lang w:val="en-US"/>
        </w:rPr>
        <w:t xml:space="preserve"> </w:t>
      </w:r>
      <w:r w:rsidR="1AB2AC87" w:rsidRPr="00E11E27">
        <w:rPr>
          <w:rFonts w:cs="Arial"/>
          <w:lang w:val="en-US"/>
        </w:rPr>
        <w:t>An industrial scenario is simulated</w:t>
      </w:r>
      <w:r w:rsidR="1AB2AC87">
        <w:rPr>
          <w:rFonts w:cs="Arial"/>
          <w:lang w:val="en-US"/>
        </w:rPr>
        <w:t>. F</w:t>
      </w:r>
      <w:r w:rsidR="1AB2AC87" w:rsidRPr="00E11E27">
        <w:rPr>
          <w:rFonts w:cs="Arial"/>
          <w:lang w:val="en-US"/>
        </w:rPr>
        <w:t>rom this setup</w:t>
      </w:r>
      <w:r w:rsidR="1AB2AC87">
        <w:rPr>
          <w:rFonts w:cs="Arial"/>
          <w:lang w:val="en-US"/>
        </w:rPr>
        <w:t>,</w:t>
      </w:r>
      <w:r w:rsidR="1AB2AC87" w:rsidRPr="00E11E27">
        <w:rPr>
          <w:rFonts w:cs="Arial"/>
          <w:lang w:val="en-US"/>
        </w:rPr>
        <w:t xml:space="preserve"> </w:t>
      </w:r>
      <w:r w:rsidR="1AB2AC87">
        <w:rPr>
          <w:rFonts w:cs="Arial"/>
          <w:lang w:val="en-US"/>
        </w:rPr>
        <w:t>a</w:t>
      </w:r>
      <w:r w:rsidR="1AB2AC87" w:rsidRPr="00167E1F">
        <w:rPr>
          <w:rFonts w:cs="Arial"/>
          <w:lang w:val="en-US"/>
        </w:rPr>
        <w:t xml:space="preserve"> snapshot of 18 links </w:t>
      </w:r>
      <w:r w:rsidR="03BC945A" w:rsidRPr="00167E1F">
        <w:rPr>
          <w:rFonts w:cs="Arial"/>
          <w:lang w:val="en-US"/>
        </w:rPr>
        <w:t xml:space="preserve">with </w:t>
      </w:r>
      <w:r w:rsidR="1AB2AC87">
        <w:rPr>
          <w:rFonts w:cs="Arial"/>
          <w:lang w:val="en-US"/>
        </w:rPr>
        <w:t>PDP</w:t>
      </w:r>
      <w:r w:rsidR="1AB2AC87" w:rsidRPr="00167E1F">
        <w:rPr>
          <w:rFonts w:cs="Arial"/>
          <w:lang w:val="en-US"/>
        </w:rPr>
        <w:t xml:space="preserve"> </w:t>
      </w:r>
      <w:r w:rsidR="273C9615" w:rsidRPr="00167E1F">
        <w:rPr>
          <w:rFonts w:cs="Arial"/>
          <w:lang w:val="en-US"/>
        </w:rPr>
        <w:t>of</w:t>
      </w:r>
      <w:r w:rsidR="1AB2AC87" w:rsidRPr="00167E1F">
        <w:rPr>
          <w:rFonts w:cs="Arial"/>
          <w:lang w:val="en-US"/>
        </w:rPr>
        <w:t xml:space="preserve"> </w:t>
      </w:r>
      <w:r w:rsidR="1AB2AC87">
        <w:rPr>
          <w:rFonts w:cs="Arial"/>
          <w:lang w:val="en-US"/>
        </w:rPr>
        <w:t xml:space="preserve">the </w:t>
      </w:r>
      <w:r w:rsidR="1AB2AC87" w:rsidRPr="00167E1F">
        <w:rPr>
          <w:rFonts w:cs="Arial"/>
          <w:lang w:val="en-US"/>
        </w:rPr>
        <w:t>downlink</w:t>
      </w:r>
      <w:r w:rsidR="1AB2AC87">
        <w:rPr>
          <w:rFonts w:cs="Arial"/>
          <w:lang w:val="en-US"/>
        </w:rPr>
        <w:t xml:space="preserve"> is used as input parameter of an AI/ML assisted positioning. The intermediate metric that is estimated is the LOS/NLOS indication. The PDP is truncated in </w:t>
      </w:r>
      <w:r w:rsidR="1AB2AC87" w:rsidRPr="00167E1F">
        <w:rPr>
          <w:rFonts w:cs="Arial"/>
          <w:lang w:val="en-US"/>
        </w:rPr>
        <w:t>the first 128 samples.</w:t>
      </w:r>
      <w:r w:rsidR="1AB2AC87">
        <w:rPr>
          <w:rFonts w:cs="Arial"/>
          <w:lang w:val="en-US"/>
        </w:rPr>
        <w:t xml:space="preserve"> The summary of this evaluation is shared in </w:t>
      </w:r>
      <w:r w:rsidR="000B563E">
        <w:rPr>
          <w:rFonts w:cs="Arial"/>
          <w:lang w:val="en-US"/>
        </w:rPr>
        <w:fldChar w:fldCharType="begin"/>
      </w:r>
      <w:r w:rsidR="000B563E">
        <w:rPr>
          <w:rFonts w:cs="Arial"/>
          <w:lang w:val="en-US"/>
        </w:rPr>
        <w:instrText xml:space="preserve"> REF _Ref127116086 \h </w:instrText>
      </w:r>
      <w:r w:rsidR="000B563E">
        <w:rPr>
          <w:rFonts w:cs="Arial"/>
          <w:lang w:val="en-US"/>
        </w:rPr>
      </w:r>
      <w:r w:rsidR="000B563E">
        <w:rPr>
          <w:rFonts w:cs="Arial"/>
          <w:lang w:val="en-US"/>
        </w:rPr>
        <w:fldChar w:fldCharType="separate"/>
      </w:r>
      <w:r w:rsidR="308E7DA6">
        <w:t xml:space="preserve">Table </w:t>
      </w:r>
      <w:r w:rsidR="308E7DA6">
        <w:rPr>
          <w:noProof/>
        </w:rPr>
        <w:t>5</w:t>
      </w:r>
      <w:r w:rsidR="000B563E">
        <w:rPr>
          <w:rFonts w:cs="Arial"/>
          <w:lang w:val="en-US"/>
        </w:rPr>
        <w:fldChar w:fldCharType="end"/>
      </w:r>
      <w:r w:rsidR="1AB2AC87">
        <w:rPr>
          <w:rFonts w:cs="Arial"/>
          <w:lang w:val="en-US"/>
        </w:rPr>
        <w:t>.</w:t>
      </w:r>
      <w:r w:rsidR="3FA6A828">
        <w:rPr>
          <w:rFonts w:cs="Arial"/>
          <w:lang w:val="en-US"/>
        </w:rPr>
        <w:t xml:space="preserve"> Here, it is possible to identify the usability of F1-score compared to </w:t>
      </w:r>
      <w:r w:rsidR="500A7EEB">
        <w:rPr>
          <w:rFonts w:cs="Arial"/>
          <w:lang w:val="en-US"/>
        </w:rPr>
        <w:t>accuracy for this binary classification problem.</w:t>
      </w:r>
    </w:p>
    <w:p w14:paraId="0B0BABF9" w14:textId="704EF4EC" w:rsidR="000B563E" w:rsidRDefault="000B563E" w:rsidP="000B563E">
      <w:pPr>
        <w:pStyle w:val="Caption"/>
        <w:keepNext/>
      </w:pPr>
      <w:bookmarkStart w:id="17" w:name="_Ref127116086"/>
      <w:r>
        <w:t xml:space="preserve">Table </w:t>
      </w:r>
      <w:r>
        <w:fldChar w:fldCharType="begin"/>
      </w:r>
      <w:r>
        <w:instrText xml:space="preserve"> SEQ Table \* ARABIC </w:instrText>
      </w:r>
      <w:r>
        <w:fldChar w:fldCharType="separate"/>
      </w:r>
      <w:r w:rsidR="00E76C87">
        <w:rPr>
          <w:noProof/>
        </w:rPr>
        <w:t>5</w:t>
      </w:r>
      <w:r>
        <w:fldChar w:fldCharType="end"/>
      </w:r>
      <w:bookmarkEnd w:id="17"/>
      <w:r>
        <w:t xml:space="preserve"> - LOS/NLOS performance evaluation in both scenarios. Scenario 01 with clutter density of 40%, and Scenario 2 with clutter density of 60%.</w:t>
      </w:r>
    </w:p>
    <w:tbl>
      <w:tblPr>
        <w:tblStyle w:val="TableGrid"/>
        <w:tblW w:w="0" w:type="auto"/>
        <w:jc w:val="center"/>
        <w:tblLook w:val="04A0" w:firstRow="1" w:lastRow="0" w:firstColumn="1" w:lastColumn="0" w:noHBand="0" w:noVBand="1"/>
      </w:tblPr>
      <w:tblGrid>
        <w:gridCol w:w="2689"/>
        <w:gridCol w:w="2298"/>
        <w:gridCol w:w="1975"/>
      </w:tblGrid>
      <w:tr w:rsidR="00EE1419" w:rsidRPr="00167E1F" w14:paraId="495CA6FE" w14:textId="77777777" w:rsidTr="00B100FD">
        <w:trPr>
          <w:trHeight w:val="469"/>
          <w:jc w:val="center"/>
        </w:trPr>
        <w:tc>
          <w:tcPr>
            <w:tcW w:w="2689" w:type="dxa"/>
          </w:tcPr>
          <w:p w14:paraId="59D1325E" w14:textId="77777777" w:rsidR="00EE1419" w:rsidRPr="00167E1F" w:rsidRDefault="00EE1419" w:rsidP="003347EB">
            <w:pPr>
              <w:jc w:val="both"/>
              <w:rPr>
                <w:rFonts w:cs="Arial"/>
                <w:lang w:val="en-US"/>
              </w:rPr>
            </w:pPr>
          </w:p>
        </w:tc>
        <w:tc>
          <w:tcPr>
            <w:tcW w:w="2298" w:type="dxa"/>
          </w:tcPr>
          <w:p w14:paraId="498621DB" w14:textId="77777777" w:rsidR="00EE1419" w:rsidRPr="00167E1F" w:rsidRDefault="00EE1419" w:rsidP="003347EB">
            <w:pPr>
              <w:jc w:val="both"/>
              <w:rPr>
                <w:rFonts w:cs="Arial"/>
                <w:lang w:val="en-US"/>
              </w:rPr>
            </w:pPr>
            <w:r w:rsidRPr="00167E1F">
              <w:rPr>
                <w:rFonts w:cs="Arial"/>
                <w:lang w:val="en-US"/>
              </w:rPr>
              <w:t>Classification accuracy</w:t>
            </w:r>
          </w:p>
        </w:tc>
        <w:tc>
          <w:tcPr>
            <w:tcW w:w="1975" w:type="dxa"/>
          </w:tcPr>
          <w:p w14:paraId="39CDA301" w14:textId="77777777" w:rsidR="00EE1419" w:rsidRPr="00167E1F" w:rsidRDefault="00EE1419" w:rsidP="003347EB">
            <w:pPr>
              <w:jc w:val="both"/>
              <w:rPr>
                <w:rFonts w:cs="Arial"/>
                <w:lang w:val="en-US"/>
              </w:rPr>
            </w:pPr>
            <w:r>
              <w:rPr>
                <w:rFonts w:cs="Arial"/>
                <w:lang w:val="en-US"/>
              </w:rPr>
              <w:t>F1score</w:t>
            </w:r>
          </w:p>
        </w:tc>
      </w:tr>
      <w:tr w:rsidR="00EE1419" w:rsidRPr="00167E1F" w14:paraId="6B0798D5" w14:textId="77777777" w:rsidTr="00B100FD">
        <w:trPr>
          <w:jc w:val="center"/>
        </w:trPr>
        <w:tc>
          <w:tcPr>
            <w:tcW w:w="2689" w:type="dxa"/>
          </w:tcPr>
          <w:p w14:paraId="027F4168" w14:textId="77777777" w:rsidR="00EE1419" w:rsidRPr="00167E1F" w:rsidRDefault="00EE1419" w:rsidP="003347EB">
            <w:pPr>
              <w:rPr>
                <w:rFonts w:cs="Arial"/>
                <w:lang w:val="en-US"/>
              </w:rPr>
            </w:pPr>
            <w:r w:rsidRPr="00167E1F">
              <w:rPr>
                <w:rFonts w:cs="Arial"/>
                <w:lang w:val="en-US"/>
              </w:rPr>
              <w:t>Scenario 01 (hard selection)</w:t>
            </w:r>
          </w:p>
        </w:tc>
        <w:tc>
          <w:tcPr>
            <w:tcW w:w="2298" w:type="dxa"/>
          </w:tcPr>
          <w:p w14:paraId="66FCF22B" w14:textId="77777777" w:rsidR="00EE1419" w:rsidRPr="00167E1F" w:rsidRDefault="00EE1419" w:rsidP="003347EB">
            <w:pPr>
              <w:jc w:val="both"/>
              <w:rPr>
                <w:rFonts w:cs="Arial"/>
                <w:lang w:val="en-US"/>
              </w:rPr>
            </w:pPr>
            <w:r>
              <w:rPr>
                <w:rFonts w:cs="Arial"/>
                <w:lang w:val="en-US"/>
              </w:rPr>
              <w:t>87.9</w:t>
            </w:r>
            <w:r w:rsidRPr="00167E1F">
              <w:rPr>
                <w:rFonts w:cs="Arial"/>
                <w:lang w:val="en-US"/>
              </w:rPr>
              <w:t xml:space="preserve">% </w:t>
            </w:r>
          </w:p>
        </w:tc>
        <w:tc>
          <w:tcPr>
            <w:tcW w:w="1975" w:type="dxa"/>
          </w:tcPr>
          <w:p w14:paraId="10E34F17" w14:textId="77777777" w:rsidR="00EE1419" w:rsidRPr="00167E1F" w:rsidRDefault="00EE1419" w:rsidP="003347EB">
            <w:pPr>
              <w:jc w:val="both"/>
              <w:rPr>
                <w:rFonts w:cs="Arial"/>
                <w:lang w:val="en-US"/>
              </w:rPr>
            </w:pPr>
            <w:r>
              <w:rPr>
                <w:rFonts w:cs="Arial"/>
                <w:lang w:val="en-US"/>
              </w:rPr>
              <w:t>0.8499</w:t>
            </w:r>
          </w:p>
        </w:tc>
      </w:tr>
      <w:tr w:rsidR="00EE1419" w14:paraId="21D583DE" w14:textId="77777777" w:rsidTr="00B100FD">
        <w:trPr>
          <w:trHeight w:val="257"/>
          <w:jc w:val="center"/>
        </w:trPr>
        <w:tc>
          <w:tcPr>
            <w:tcW w:w="2689" w:type="dxa"/>
          </w:tcPr>
          <w:p w14:paraId="1D7F1439" w14:textId="77777777" w:rsidR="00EE1419" w:rsidRPr="00A80551" w:rsidRDefault="00EE1419" w:rsidP="003347EB">
            <w:pPr>
              <w:jc w:val="both"/>
              <w:rPr>
                <w:rFonts w:cs="Arial"/>
                <w:lang w:val="en-US"/>
              </w:rPr>
            </w:pPr>
            <w:r w:rsidRPr="00A80551">
              <w:rPr>
                <w:rFonts w:cs="Arial"/>
                <w:lang w:val="en-US"/>
              </w:rPr>
              <w:t>Scenario 02 (hard Selection)</w:t>
            </w:r>
          </w:p>
        </w:tc>
        <w:tc>
          <w:tcPr>
            <w:tcW w:w="2298" w:type="dxa"/>
          </w:tcPr>
          <w:p w14:paraId="2F379777" w14:textId="77777777" w:rsidR="00EE1419" w:rsidRPr="00A80551" w:rsidRDefault="00EE1419" w:rsidP="003347EB">
            <w:pPr>
              <w:jc w:val="both"/>
              <w:rPr>
                <w:rFonts w:cs="Arial"/>
                <w:lang w:val="en-US"/>
              </w:rPr>
            </w:pPr>
            <w:r w:rsidRPr="00A80551">
              <w:rPr>
                <w:rFonts w:cs="Arial"/>
                <w:lang w:val="en-US"/>
              </w:rPr>
              <w:t>99.4%</w:t>
            </w:r>
          </w:p>
        </w:tc>
        <w:tc>
          <w:tcPr>
            <w:tcW w:w="1975" w:type="dxa"/>
          </w:tcPr>
          <w:p w14:paraId="02BA7206" w14:textId="77777777" w:rsidR="00EE1419" w:rsidRPr="00A80551" w:rsidRDefault="00EE1419" w:rsidP="003347EB">
            <w:pPr>
              <w:jc w:val="both"/>
              <w:rPr>
                <w:rFonts w:cs="Arial"/>
                <w:lang w:val="en-US"/>
              </w:rPr>
            </w:pPr>
            <w:r w:rsidRPr="00A80551">
              <w:rPr>
                <w:rFonts w:cs="Arial"/>
                <w:lang w:val="en-US"/>
              </w:rPr>
              <w:t>0.659</w:t>
            </w:r>
          </w:p>
        </w:tc>
      </w:tr>
    </w:tbl>
    <w:p w14:paraId="7A83C626" w14:textId="77777777" w:rsidR="00D86F45" w:rsidRDefault="00D86F45" w:rsidP="00A1572E">
      <w:pPr>
        <w:jc w:val="both"/>
      </w:pPr>
    </w:p>
    <w:p w14:paraId="665588EB" w14:textId="47701696" w:rsidR="00A1572E" w:rsidRDefault="00A1572E" w:rsidP="00A1572E">
      <w:pPr>
        <w:jc w:val="both"/>
        <w:rPr>
          <w:b/>
          <w:bCs/>
          <w:lang w:val="en-US"/>
        </w:rPr>
      </w:pPr>
      <w:bookmarkStart w:id="18" w:name="_Hlk127116935"/>
      <w:r w:rsidRPr="00EC1EBF">
        <w:rPr>
          <w:b/>
          <w:bCs/>
          <w:lang w:val="en-US"/>
        </w:rPr>
        <w:t>Observation</w:t>
      </w:r>
      <w:r w:rsidR="005228F5">
        <w:rPr>
          <w:b/>
          <w:bCs/>
          <w:lang w:val="en-US"/>
        </w:rPr>
        <w:t xml:space="preserve"> </w:t>
      </w:r>
      <w:r w:rsidR="00F512B2">
        <w:rPr>
          <w:b/>
          <w:bCs/>
          <w:lang w:val="en-US"/>
        </w:rPr>
        <w:t>5</w:t>
      </w:r>
      <w:r w:rsidRPr="00EC1EBF">
        <w:rPr>
          <w:b/>
          <w:bCs/>
          <w:lang w:val="en-US"/>
        </w:rPr>
        <w:t>:</w:t>
      </w:r>
      <w:r w:rsidRPr="00EC1EBF" w:rsidDel="00023C8D">
        <w:rPr>
          <w:b/>
          <w:bCs/>
          <w:lang w:val="en-US"/>
        </w:rPr>
        <w:t xml:space="preserve"> </w:t>
      </w:r>
      <w:r w:rsidR="00807910">
        <w:rPr>
          <w:b/>
          <w:bCs/>
          <w:lang w:val="en-US"/>
        </w:rPr>
        <w:t>T</w:t>
      </w:r>
      <w:r w:rsidRPr="00EC1EBF">
        <w:rPr>
          <w:b/>
          <w:bCs/>
          <w:lang w:val="en-US"/>
        </w:rPr>
        <w:t xml:space="preserve">he F1-score </w:t>
      </w:r>
      <w:r>
        <w:rPr>
          <w:b/>
          <w:bCs/>
          <w:lang w:val="en-US"/>
        </w:rPr>
        <w:t xml:space="preserve">KPI </w:t>
      </w:r>
      <w:r w:rsidR="00CA5685">
        <w:rPr>
          <w:b/>
          <w:bCs/>
          <w:lang w:val="en-US"/>
        </w:rPr>
        <w:t xml:space="preserve">has potential to evaluate the </w:t>
      </w:r>
      <w:r w:rsidRPr="00EC1EBF">
        <w:rPr>
          <w:b/>
          <w:bCs/>
          <w:lang w:val="en-US"/>
        </w:rPr>
        <w:t xml:space="preserve">sensitivity of LOS </w:t>
      </w:r>
      <w:r w:rsidRPr="00EC1EBF" w:rsidDel="0058326E">
        <w:rPr>
          <w:b/>
          <w:bCs/>
          <w:lang w:val="en-US"/>
        </w:rPr>
        <w:t>prediction</w:t>
      </w:r>
      <w:r>
        <w:rPr>
          <w:b/>
          <w:bCs/>
          <w:lang w:val="en-US"/>
        </w:rPr>
        <w:t xml:space="preserve"> for AI/ML-assisted positioning</w:t>
      </w:r>
      <w:r w:rsidRPr="00EC1EBF" w:rsidDel="007E5FFE">
        <w:rPr>
          <w:b/>
          <w:bCs/>
          <w:lang w:val="en-US"/>
        </w:rPr>
        <w:t>.</w:t>
      </w:r>
    </w:p>
    <w:bookmarkEnd w:id="18"/>
    <w:p w14:paraId="7A72863F" w14:textId="697B38D6" w:rsidR="00A1572E" w:rsidRDefault="00A1572E" w:rsidP="00A1572E">
      <w:pPr>
        <w:jc w:val="both"/>
        <w:rPr>
          <w:b/>
          <w:bCs/>
          <w:lang w:val="en-US"/>
        </w:rPr>
      </w:pPr>
      <w:r>
        <w:rPr>
          <w:b/>
          <w:bCs/>
          <w:lang w:val="en-US"/>
        </w:rPr>
        <w:t>Proposal</w:t>
      </w:r>
      <w:r w:rsidR="005228F5">
        <w:rPr>
          <w:b/>
          <w:bCs/>
          <w:lang w:val="en-US"/>
        </w:rPr>
        <w:t xml:space="preserve"> </w:t>
      </w:r>
      <w:r w:rsidR="004C3F72">
        <w:rPr>
          <w:b/>
          <w:bCs/>
          <w:lang w:val="en-US"/>
        </w:rPr>
        <w:t>3</w:t>
      </w:r>
      <w:r>
        <w:rPr>
          <w:b/>
          <w:bCs/>
          <w:lang w:val="en-US"/>
        </w:rPr>
        <w:t xml:space="preserve">: RAN1 to consider </w:t>
      </w:r>
      <w:r w:rsidR="00004B6E">
        <w:rPr>
          <w:b/>
          <w:bCs/>
          <w:lang w:val="en-US"/>
        </w:rPr>
        <w:t>at least</w:t>
      </w:r>
      <w:r>
        <w:rPr>
          <w:b/>
          <w:bCs/>
          <w:lang w:val="en-US"/>
        </w:rPr>
        <w:t xml:space="preserve"> F1-score as KPIs to measure the quality/sensitivity of LOS prediction for AI/ML assisted positioning.</w:t>
      </w:r>
    </w:p>
    <w:p w14:paraId="3CD92D46" w14:textId="77777777" w:rsidR="0077574A" w:rsidRDefault="0077574A" w:rsidP="001801B4"/>
    <w:p w14:paraId="351E2DC0" w14:textId="77777777" w:rsidR="001801B4" w:rsidRDefault="001801B4" w:rsidP="00B74CB3">
      <w:pPr>
        <w:pStyle w:val="Heading1"/>
        <w:rPr>
          <w:lang w:val="en-US"/>
        </w:rPr>
      </w:pPr>
      <w:r>
        <w:rPr>
          <w:lang w:val="en-US"/>
        </w:rPr>
        <w:t>Model Input/Output Performance Evaluation</w:t>
      </w:r>
    </w:p>
    <w:p w14:paraId="61CDE628" w14:textId="77777777" w:rsidR="001801B4" w:rsidRDefault="001801B4" w:rsidP="00B74CB3">
      <w:pPr>
        <w:pStyle w:val="Heading2"/>
        <w:rPr>
          <w:lang w:val="en-US"/>
        </w:rPr>
      </w:pPr>
      <w:r>
        <w:rPr>
          <w:lang w:val="en-US"/>
        </w:rPr>
        <w:t>Input on Direct AI/ML Positioning</w:t>
      </w:r>
    </w:p>
    <w:p w14:paraId="3749EC03" w14:textId="39F77071" w:rsidR="003D3695" w:rsidRPr="00100CEF" w:rsidRDefault="003D3695" w:rsidP="00B74CB3">
      <w:pPr>
        <w:pStyle w:val="Heading3"/>
      </w:pPr>
      <w:r>
        <w:t xml:space="preserve">CIR </w:t>
      </w:r>
      <w:r w:rsidR="00FB44B5">
        <w:t xml:space="preserve">vs PDP </w:t>
      </w:r>
      <w:r>
        <w:t>data type as model input</w:t>
      </w:r>
    </w:p>
    <w:p w14:paraId="29EFF899" w14:textId="77777777" w:rsidR="003D3695" w:rsidRDefault="003D3695" w:rsidP="003D3695">
      <w:r>
        <w:t>In the 3GPP RAN1-111 meeting, the following agreement was achieved:</w:t>
      </w:r>
    </w:p>
    <w:tbl>
      <w:tblPr>
        <w:tblStyle w:val="TableGrid"/>
        <w:tblW w:w="0" w:type="auto"/>
        <w:tblLook w:val="04A0" w:firstRow="1" w:lastRow="0" w:firstColumn="1" w:lastColumn="0" w:noHBand="0" w:noVBand="1"/>
      </w:tblPr>
      <w:tblGrid>
        <w:gridCol w:w="9629"/>
      </w:tblGrid>
      <w:tr w:rsidR="003D3695" w14:paraId="1F4121CD" w14:textId="77777777">
        <w:tc>
          <w:tcPr>
            <w:tcW w:w="9629" w:type="dxa"/>
          </w:tcPr>
          <w:p w14:paraId="7620D753" w14:textId="77777777" w:rsidR="003D3695" w:rsidRPr="00E33EAD" w:rsidRDefault="003D3695">
            <w:pPr>
              <w:overflowPunct/>
              <w:autoSpaceDE/>
              <w:autoSpaceDN/>
              <w:adjustRightInd/>
              <w:spacing w:after="120"/>
              <w:rPr>
                <w:rFonts w:eastAsia="Times New Roman"/>
                <w:i/>
                <w:iCs/>
                <w:sz w:val="24"/>
                <w:szCs w:val="24"/>
                <w:lang w:val="en-US"/>
              </w:rPr>
            </w:pPr>
            <w:r w:rsidRPr="00E33EAD">
              <w:rPr>
                <w:rFonts w:ascii="Times" w:eastAsia="Batang" w:hAnsi="Times" w:cs="DengXian"/>
                <w:b/>
                <w:bCs/>
                <w:i/>
                <w:iCs/>
                <w:kern w:val="24"/>
                <w:sz w:val="18"/>
                <w:szCs w:val="18"/>
                <w:highlight w:val="green"/>
              </w:rPr>
              <w:t>Agreement</w:t>
            </w:r>
          </w:p>
          <w:p w14:paraId="64F191DF" w14:textId="77777777" w:rsidR="003D3695" w:rsidRPr="008A6ACC" w:rsidRDefault="003D3695">
            <w:pPr>
              <w:overflowPunct/>
              <w:autoSpaceDE/>
              <w:autoSpaceDN/>
              <w:adjustRightInd/>
              <w:spacing w:after="120"/>
              <w:rPr>
                <w:rFonts w:eastAsia="Times New Roman"/>
                <w:i/>
                <w:iCs/>
                <w:sz w:val="24"/>
                <w:szCs w:val="24"/>
                <w:lang w:val="en-US"/>
              </w:rPr>
            </w:pPr>
            <w:r w:rsidRPr="008A6ACC">
              <w:rPr>
                <w:rFonts w:ascii="Times" w:eastAsia="Batang" w:hAnsi="Times"/>
                <w:i/>
                <w:iCs/>
                <w:kern w:val="24"/>
                <w:sz w:val="18"/>
                <w:szCs w:val="18"/>
              </w:rPr>
              <w:t xml:space="preserve">For the model input used in </w:t>
            </w:r>
            <w:proofErr w:type="spellStart"/>
            <w:r w:rsidRPr="008A6ACC">
              <w:rPr>
                <w:rFonts w:ascii="Times" w:eastAsia="Batang" w:hAnsi="Times"/>
                <w:i/>
                <w:iCs/>
                <w:kern w:val="24"/>
                <w:sz w:val="18"/>
                <w:szCs w:val="18"/>
              </w:rPr>
              <w:t>evalutions</w:t>
            </w:r>
            <w:proofErr w:type="spellEnd"/>
            <w:r w:rsidRPr="008A6ACC">
              <w:rPr>
                <w:rFonts w:ascii="Times" w:eastAsia="Batang" w:hAnsi="Times"/>
                <w:i/>
                <w:iCs/>
                <w:kern w:val="24"/>
                <w:sz w:val="18"/>
                <w:szCs w:val="18"/>
              </w:rPr>
              <w:t xml:space="preserve"> of AI/ML based positioning, if time-domain channel impulse response (CIR) or power delay profile (PDP) is used as model input in the evaluation, companies report the input dimension N</w:t>
            </w:r>
            <w:r w:rsidRPr="008A6ACC">
              <w:rPr>
                <w:rFonts w:ascii="Times" w:eastAsia="Batang" w:hAnsi="Times"/>
                <w:i/>
                <w:iCs/>
                <w:kern w:val="24"/>
                <w:position w:val="-5"/>
                <w:sz w:val="18"/>
                <w:szCs w:val="18"/>
                <w:vertAlign w:val="subscript"/>
              </w:rPr>
              <w:t>TRP</w:t>
            </w:r>
            <w:r w:rsidRPr="008A6ACC">
              <w:rPr>
                <w:rFonts w:ascii="Times" w:eastAsia="Batang" w:hAnsi="Times"/>
                <w:i/>
                <w:iCs/>
                <w:kern w:val="24"/>
                <w:sz w:val="18"/>
                <w:szCs w:val="18"/>
              </w:rPr>
              <w:t xml:space="preserve"> * N</w:t>
            </w:r>
            <w:r w:rsidRPr="008A6ACC">
              <w:rPr>
                <w:rFonts w:ascii="Times" w:eastAsia="Batang" w:hAnsi="Times"/>
                <w:i/>
                <w:iCs/>
                <w:kern w:val="24"/>
                <w:position w:val="-5"/>
                <w:sz w:val="18"/>
                <w:szCs w:val="18"/>
                <w:vertAlign w:val="subscript"/>
              </w:rPr>
              <w:t>port</w:t>
            </w:r>
            <w:r w:rsidRPr="008A6ACC">
              <w:rPr>
                <w:rFonts w:ascii="Times" w:eastAsia="Batang" w:hAnsi="Times"/>
                <w:i/>
                <w:iCs/>
                <w:kern w:val="24"/>
                <w:sz w:val="18"/>
                <w:szCs w:val="18"/>
              </w:rPr>
              <w:t xml:space="preserve"> * N</w:t>
            </w:r>
            <w:r w:rsidRPr="008A6ACC">
              <w:rPr>
                <w:rFonts w:ascii="Times" w:eastAsia="Batang" w:hAnsi="Times"/>
                <w:i/>
                <w:iCs/>
                <w:kern w:val="24"/>
                <w:position w:val="-5"/>
                <w:sz w:val="18"/>
                <w:szCs w:val="18"/>
                <w:vertAlign w:val="subscript"/>
              </w:rPr>
              <w:t>t</w:t>
            </w:r>
            <w:r w:rsidRPr="008A6ACC">
              <w:rPr>
                <w:rFonts w:ascii="Times" w:eastAsia="Batang" w:hAnsi="Times"/>
                <w:i/>
                <w:iCs/>
                <w:kern w:val="24"/>
                <w:sz w:val="18"/>
                <w:szCs w:val="18"/>
              </w:rPr>
              <w:t>, where N</w:t>
            </w:r>
            <w:r w:rsidRPr="008A6ACC">
              <w:rPr>
                <w:rFonts w:ascii="Times" w:eastAsia="Batang" w:hAnsi="Times"/>
                <w:i/>
                <w:iCs/>
                <w:kern w:val="24"/>
                <w:position w:val="-5"/>
                <w:sz w:val="18"/>
                <w:szCs w:val="18"/>
                <w:vertAlign w:val="subscript"/>
              </w:rPr>
              <w:t>TRP</w:t>
            </w:r>
            <w:r w:rsidRPr="008A6ACC">
              <w:rPr>
                <w:rFonts w:ascii="Times" w:eastAsia="Batang" w:hAnsi="Times"/>
                <w:i/>
                <w:iCs/>
                <w:kern w:val="24"/>
                <w:sz w:val="18"/>
                <w:szCs w:val="18"/>
              </w:rPr>
              <w:t xml:space="preserve"> is the number of TRPs, N</w:t>
            </w:r>
            <w:r w:rsidRPr="008A6ACC">
              <w:rPr>
                <w:rFonts w:ascii="Times" w:eastAsia="Batang" w:hAnsi="Times"/>
                <w:i/>
                <w:iCs/>
                <w:kern w:val="24"/>
                <w:position w:val="-5"/>
                <w:sz w:val="18"/>
                <w:szCs w:val="18"/>
                <w:vertAlign w:val="subscript"/>
              </w:rPr>
              <w:t>port</w:t>
            </w:r>
            <w:r w:rsidRPr="008A6ACC">
              <w:rPr>
                <w:rFonts w:ascii="Times" w:eastAsia="Batang" w:hAnsi="Times"/>
                <w:i/>
                <w:iCs/>
                <w:kern w:val="24"/>
                <w:sz w:val="18"/>
                <w:szCs w:val="18"/>
              </w:rPr>
              <w:t xml:space="preserve"> is the number of transmit/receive antenna port pairs, N</w:t>
            </w:r>
            <w:r w:rsidRPr="008A6ACC">
              <w:rPr>
                <w:rFonts w:ascii="Times" w:eastAsia="Batang" w:hAnsi="Times"/>
                <w:i/>
                <w:iCs/>
                <w:kern w:val="24"/>
                <w:position w:val="-5"/>
                <w:sz w:val="18"/>
                <w:szCs w:val="18"/>
                <w:vertAlign w:val="subscript"/>
              </w:rPr>
              <w:t>t</w:t>
            </w:r>
            <w:r w:rsidRPr="008A6ACC">
              <w:rPr>
                <w:rFonts w:ascii="Times" w:eastAsia="Batang" w:hAnsi="Times"/>
                <w:i/>
                <w:iCs/>
                <w:kern w:val="24"/>
                <w:sz w:val="18"/>
                <w:szCs w:val="18"/>
              </w:rPr>
              <w:t xml:space="preserve"> is the number of time domain samples. </w:t>
            </w:r>
          </w:p>
          <w:p w14:paraId="227608A2" w14:textId="77777777" w:rsidR="003D3695" w:rsidRPr="008A6ACC" w:rsidRDefault="003D3695" w:rsidP="00B74CB3">
            <w:pPr>
              <w:numPr>
                <w:ilvl w:val="0"/>
                <w:numId w:val="9"/>
              </w:numPr>
              <w:overflowPunct/>
              <w:autoSpaceDE/>
              <w:autoSpaceDN/>
              <w:adjustRightInd/>
              <w:spacing w:after="120"/>
              <w:ind w:left="1267"/>
              <w:contextualSpacing/>
              <w:rPr>
                <w:rFonts w:eastAsia="Times New Roman"/>
                <w:i/>
                <w:iCs/>
                <w:sz w:val="18"/>
                <w:szCs w:val="24"/>
                <w:lang w:val="en-US"/>
              </w:rPr>
            </w:pPr>
            <w:r w:rsidRPr="008A6ACC">
              <w:rPr>
                <w:rFonts w:ascii="Times" w:eastAsia="Batang" w:hAnsi="Times"/>
                <w:i/>
                <w:iCs/>
                <w:kern w:val="24"/>
                <w:sz w:val="18"/>
                <w:szCs w:val="18"/>
                <w:lang w:val="en-US"/>
              </w:rPr>
              <w:t xml:space="preserve">Note: CIR and PDP may have different dimensions. </w:t>
            </w:r>
          </w:p>
          <w:p w14:paraId="2535E28E" w14:textId="77777777" w:rsidR="003D3695" w:rsidRDefault="003D3695">
            <w:r w:rsidRPr="046E3479">
              <w:rPr>
                <w:rFonts w:ascii="Times" w:eastAsia="Batang" w:hAnsi="Times"/>
                <w:i/>
                <w:iCs/>
                <w:kern w:val="24"/>
                <w:sz w:val="18"/>
                <w:szCs w:val="18"/>
                <w:lang w:val="en-US"/>
              </w:rPr>
              <w:t>Note: Companies provide details on their assumption on how PDP is constructed and how (if applicable) it is mapped to N</w:t>
            </w:r>
            <w:r w:rsidRPr="046E3479">
              <w:rPr>
                <w:rFonts w:ascii="Times" w:eastAsia="Batang" w:hAnsi="Times"/>
                <w:i/>
                <w:iCs/>
                <w:kern w:val="24"/>
                <w:position w:val="-5"/>
                <w:sz w:val="18"/>
                <w:szCs w:val="18"/>
                <w:vertAlign w:val="subscript"/>
                <w:lang w:val="en-US"/>
              </w:rPr>
              <w:t>t</w:t>
            </w:r>
            <w:r w:rsidRPr="046E3479">
              <w:rPr>
                <w:rFonts w:ascii="Times" w:eastAsia="Batang" w:hAnsi="Times"/>
                <w:i/>
                <w:iCs/>
                <w:kern w:val="24"/>
                <w:sz w:val="18"/>
                <w:szCs w:val="18"/>
                <w:lang w:val="en-US"/>
              </w:rPr>
              <w:t xml:space="preserve"> samples.</w:t>
            </w:r>
          </w:p>
        </w:tc>
      </w:tr>
    </w:tbl>
    <w:p w14:paraId="20BA8280" w14:textId="77777777" w:rsidR="003D3695" w:rsidRDefault="003D3695" w:rsidP="003D3695"/>
    <w:p w14:paraId="64BEF57D" w14:textId="24D44826" w:rsidR="003D3695" w:rsidRPr="00B93D42" w:rsidRDefault="1997DFFA" w:rsidP="003D3695">
      <w:r>
        <w:t>Based on this agreement,</w:t>
      </w:r>
      <w:r w:rsidR="05334D39">
        <w:t xml:space="preserve"> the CIR samples of dataset 1</w:t>
      </w:r>
      <w:r w:rsidR="0C08AC47">
        <w:t xml:space="preserve"> are considered as input model parameters. From these CIR samples we extract only the module information to get the PDP samples. </w:t>
      </w:r>
      <w:r>
        <w:t xml:space="preserve"> </w:t>
      </w:r>
      <w:r w:rsidR="232AA503">
        <w:t>T</w:t>
      </w:r>
      <w:r>
        <w:t xml:space="preserve">he values of </w:t>
      </w:r>
      <w:r w:rsidR="003D3695">
        <w:fldChar w:fldCharType="begin"/>
      </w:r>
      <w:r w:rsidR="003D3695">
        <w:instrText xml:space="preserve"> REF _Ref127112562 \h </w:instrText>
      </w:r>
      <w:r w:rsidR="003D3695">
        <w:fldChar w:fldCharType="separate"/>
      </w:r>
      <w:r w:rsidR="308E7DA6">
        <w:t xml:space="preserve">Table </w:t>
      </w:r>
      <w:r w:rsidR="308E7DA6" w:rsidRPr="3842C081">
        <w:rPr>
          <w:noProof/>
        </w:rPr>
        <w:t>6</w:t>
      </w:r>
      <w:r w:rsidR="003D3695">
        <w:fldChar w:fldCharType="end"/>
      </w:r>
      <w:r>
        <w:t xml:space="preserve"> </w:t>
      </w:r>
      <w:r w:rsidR="74BC917F">
        <w:t>indicate</w:t>
      </w:r>
      <w:r>
        <w:t xml:space="preserve"> that using the same AI/ML model, the performance using PDP has</w:t>
      </w:r>
      <w:r w:rsidR="159B7150">
        <w:t xml:space="preserve"> less than 3 meters of better accuracy than CIR</w:t>
      </w:r>
      <w:r>
        <w:t xml:space="preserve"> in the 2</w:t>
      </w:r>
      <w:r w:rsidR="069C410D">
        <w:t>D</w:t>
      </w:r>
      <w:r>
        <w:t xml:space="preserve"> horizontal error at CDF 90%. This result does not indicate</w:t>
      </w:r>
      <w:r w:rsidR="14AC1FA7">
        <w:t xml:space="preserve"> necessarily</w:t>
      </w:r>
      <w:r>
        <w:t xml:space="preserve"> that PDP is a better input parameter than CIR. However, </w:t>
      </w:r>
      <w:r w:rsidR="7ADDF797">
        <w:t>for</w:t>
      </w:r>
      <w:r>
        <w:t xml:space="preserve"> CIR</w:t>
      </w:r>
      <w:r w:rsidR="3229F712">
        <w:t xml:space="preserve"> as input</w:t>
      </w:r>
      <w:r w:rsidR="07F3E8A5">
        <w:t xml:space="preserve"> model</w:t>
      </w:r>
      <w:r w:rsidR="3229F712">
        <w:t xml:space="preserve"> parameter</w:t>
      </w:r>
      <w:r>
        <w:t>, there should be an extra</w:t>
      </w:r>
      <w:r w:rsidR="0EB7D928">
        <w:t xml:space="preserve"> model and computational</w:t>
      </w:r>
      <w:r>
        <w:t xml:space="preserve"> </w:t>
      </w:r>
      <w:r w:rsidR="2AC4C5F1">
        <w:t>complexity.</w:t>
      </w:r>
    </w:p>
    <w:p w14:paraId="0CDCA2EA" w14:textId="6F6F796B" w:rsidR="003D3695" w:rsidRDefault="003D3695" w:rsidP="003D3695">
      <w:pPr>
        <w:pStyle w:val="Caption"/>
        <w:keepNext/>
      </w:pPr>
      <w:bookmarkStart w:id="19" w:name="_Ref127112562"/>
      <w:r>
        <w:t xml:space="preserve">Table </w:t>
      </w:r>
      <w:r>
        <w:fldChar w:fldCharType="begin"/>
      </w:r>
      <w:r>
        <w:instrText xml:space="preserve"> SEQ Table \* ARABIC </w:instrText>
      </w:r>
      <w:r>
        <w:fldChar w:fldCharType="separate"/>
      </w:r>
      <w:r w:rsidR="00E76C87">
        <w:rPr>
          <w:noProof/>
        </w:rPr>
        <w:t>6</w:t>
      </w:r>
      <w:r>
        <w:fldChar w:fldCharType="end"/>
      </w:r>
      <w:bookmarkEnd w:id="19"/>
      <w:r>
        <w:t xml:space="preserve"> - CIR and PDP, input parameters results, using the same model complexity. This evaluation was done on dataset 1 (clutter density 40%).</w:t>
      </w:r>
    </w:p>
    <w:tbl>
      <w:tblPr>
        <w:tblStyle w:val="TableGrid"/>
        <w:tblW w:w="0" w:type="auto"/>
        <w:tblLook w:val="04A0" w:firstRow="1" w:lastRow="0" w:firstColumn="1" w:lastColumn="0" w:noHBand="0" w:noVBand="1"/>
      </w:tblPr>
      <w:tblGrid>
        <w:gridCol w:w="1833"/>
        <w:gridCol w:w="1580"/>
        <w:gridCol w:w="977"/>
        <w:gridCol w:w="850"/>
        <w:gridCol w:w="851"/>
        <w:gridCol w:w="3538"/>
      </w:tblGrid>
      <w:tr w:rsidR="003D3695" w14:paraId="3F0C1E14" w14:textId="77777777" w:rsidTr="3842C081">
        <w:tc>
          <w:tcPr>
            <w:tcW w:w="1833" w:type="dxa"/>
          </w:tcPr>
          <w:p w14:paraId="0762B112" w14:textId="77777777" w:rsidR="003D3695" w:rsidRPr="00A9397C" w:rsidRDefault="003D3695">
            <w:pPr>
              <w:rPr>
                <w:b/>
                <w:bCs/>
              </w:rPr>
            </w:pPr>
            <w:r w:rsidRPr="00A9397C">
              <w:rPr>
                <w:b/>
                <w:bCs/>
              </w:rPr>
              <w:t>Dataset/Scenario</w:t>
            </w:r>
          </w:p>
        </w:tc>
        <w:tc>
          <w:tcPr>
            <w:tcW w:w="1580" w:type="dxa"/>
          </w:tcPr>
          <w:p w14:paraId="702FACA5" w14:textId="77777777" w:rsidR="003D3695" w:rsidRPr="00A9397C" w:rsidRDefault="003D3695">
            <w:pPr>
              <w:rPr>
                <w:b/>
                <w:bCs/>
              </w:rPr>
            </w:pPr>
            <w:r w:rsidRPr="00A9397C">
              <w:rPr>
                <w:b/>
                <w:bCs/>
              </w:rPr>
              <w:t>PDP or CIR</w:t>
            </w:r>
          </w:p>
        </w:tc>
        <w:tc>
          <w:tcPr>
            <w:tcW w:w="977" w:type="dxa"/>
          </w:tcPr>
          <w:p w14:paraId="6FFF1D1D" w14:textId="132416FB" w:rsidR="003D3695" w:rsidRPr="00A9397C" w:rsidRDefault="003D3695">
            <w:pPr>
              <w:rPr>
                <w:b/>
                <w:bCs/>
              </w:rPr>
            </w:pPr>
            <w:r w:rsidRPr="00A9397C">
              <w:rPr>
                <w:b/>
                <w:bCs/>
              </w:rPr>
              <w:t>N</w:t>
            </w:r>
            <w:r w:rsidR="006869D0">
              <w:rPr>
                <w:b/>
                <w:bCs/>
              </w:rPr>
              <w:t>_</w:t>
            </w:r>
            <w:r w:rsidRPr="00A9397C">
              <w:rPr>
                <w:b/>
                <w:bCs/>
              </w:rPr>
              <w:t>TRPs</w:t>
            </w:r>
          </w:p>
        </w:tc>
        <w:tc>
          <w:tcPr>
            <w:tcW w:w="850" w:type="dxa"/>
          </w:tcPr>
          <w:p w14:paraId="290CE662" w14:textId="77777777" w:rsidR="003D3695" w:rsidRPr="00A9397C" w:rsidRDefault="003D3695">
            <w:pPr>
              <w:rPr>
                <w:b/>
                <w:bCs/>
              </w:rPr>
            </w:pPr>
            <w:proofErr w:type="spellStart"/>
            <w:r w:rsidRPr="00A9397C">
              <w:rPr>
                <w:b/>
                <w:bCs/>
              </w:rPr>
              <w:t>Nport</w:t>
            </w:r>
            <w:proofErr w:type="spellEnd"/>
          </w:p>
        </w:tc>
        <w:tc>
          <w:tcPr>
            <w:tcW w:w="851" w:type="dxa"/>
          </w:tcPr>
          <w:p w14:paraId="6EEF1963" w14:textId="439BDF2B" w:rsidR="003D3695" w:rsidRPr="00A9397C" w:rsidRDefault="003D3695">
            <w:pPr>
              <w:rPr>
                <w:b/>
                <w:bCs/>
              </w:rPr>
            </w:pPr>
            <w:proofErr w:type="spellStart"/>
            <w:r w:rsidRPr="00A9397C">
              <w:rPr>
                <w:b/>
                <w:bCs/>
              </w:rPr>
              <w:t>N</w:t>
            </w:r>
            <w:r w:rsidR="006869D0">
              <w:rPr>
                <w:b/>
                <w:bCs/>
              </w:rPr>
              <w:t>’</w:t>
            </w:r>
            <w:r w:rsidRPr="00A9397C">
              <w:rPr>
                <w:b/>
                <w:bCs/>
              </w:rPr>
              <w:t>t</w:t>
            </w:r>
            <w:proofErr w:type="spellEnd"/>
          </w:p>
        </w:tc>
        <w:tc>
          <w:tcPr>
            <w:tcW w:w="3538" w:type="dxa"/>
          </w:tcPr>
          <w:p w14:paraId="595222C1" w14:textId="5B8AA6ED" w:rsidR="003D3695" w:rsidRPr="00A9397C" w:rsidRDefault="1997DFFA">
            <w:pPr>
              <w:rPr>
                <w:b/>
                <w:bCs/>
              </w:rPr>
            </w:pPr>
            <w:r w:rsidRPr="3842C081">
              <w:rPr>
                <w:b/>
                <w:bCs/>
              </w:rPr>
              <w:t>2</w:t>
            </w:r>
            <w:r w:rsidR="1872D656" w:rsidRPr="3842C081">
              <w:rPr>
                <w:b/>
                <w:bCs/>
              </w:rPr>
              <w:t>D</w:t>
            </w:r>
            <w:r w:rsidRPr="3842C081">
              <w:rPr>
                <w:b/>
                <w:bCs/>
              </w:rPr>
              <w:t xml:space="preserve"> horizontal error</w:t>
            </w:r>
            <w:r w:rsidR="7F90CA51" w:rsidRPr="3842C081">
              <w:rPr>
                <w:b/>
                <w:bCs/>
              </w:rPr>
              <w:t xml:space="preserve"> - </w:t>
            </w:r>
            <w:r w:rsidRPr="3842C081">
              <w:rPr>
                <w:b/>
                <w:bCs/>
              </w:rPr>
              <w:t>CDF 90%</w:t>
            </w:r>
          </w:p>
        </w:tc>
      </w:tr>
      <w:tr w:rsidR="003D3695" w14:paraId="59D00920" w14:textId="77777777" w:rsidTr="3842C081">
        <w:tc>
          <w:tcPr>
            <w:tcW w:w="1833" w:type="dxa"/>
          </w:tcPr>
          <w:p w14:paraId="4EEAC88C" w14:textId="3699B8AC" w:rsidR="003D3695" w:rsidRDefault="545DAD0E">
            <w:r>
              <w:t xml:space="preserve">Dataset </w:t>
            </w:r>
            <w:r w:rsidR="1997DFFA">
              <w:t xml:space="preserve">01 </w:t>
            </w:r>
            <w:r w:rsidR="1997DFFA" w:rsidRPr="3842C081">
              <w:rPr>
                <w:sz w:val="16"/>
                <w:szCs w:val="16"/>
              </w:rPr>
              <w:t>(Clutter density 40%)</w:t>
            </w:r>
          </w:p>
        </w:tc>
        <w:tc>
          <w:tcPr>
            <w:tcW w:w="1580" w:type="dxa"/>
          </w:tcPr>
          <w:p w14:paraId="201C7030" w14:textId="77777777" w:rsidR="003D3695" w:rsidRDefault="003D3695">
            <w:r>
              <w:t>CIR</w:t>
            </w:r>
          </w:p>
        </w:tc>
        <w:tc>
          <w:tcPr>
            <w:tcW w:w="977" w:type="dxa"/>
          </w:tcPr>
          <w:p w14:paraId="7E08A64B" w14:textId="77777777" w:rsidR="003D3695" w:rsidRDefault="003D3695">
            <w:r>
              <w:t>18</w:t>
            </w:r>
          </w:p>
        </w:tc>
        <w:tc>
          <w:tcPr>
            <w:tcW w:w="850" w:type="dxa"/>
          </w:tcPr>
          <w:p w14:paraId="2CE088AD" w14:textId="77777777" w:rsidR="003D3695" w:rsidRDefault="003D3695">
            <w:r>
              <w:t>1</w:t>
            </w:r>
          </w:p>
        </w:tc>
        <w:tc>
          <w:tcPr>
            <w:tcW w:w="851" w:type="dxa"/>
          </w:tcPr>
          <w:p w14:paraId="3CE83162" w14:textId="77777777" w:rsidR="003D3695" w:rsidRDefault="003D3695">
            <w:r>
              <w:t>128</w:t>
            </w:r>
          </w:p>
        </w:tc>
        <w:tc>
          <w:tcPr>
            <w:tcW w:w="3538" w:type="dxa"/>
          </w:tcPr>
          <w:p w14:paraId="32BB62F4" w14:textId="77777777" w:rsidR="003D3695" w:rsidRDefault="003D3695">
            <w:r>
              <w:t>6.7</w:t>
            </w:r>
          </w:p>
        </w:tc>
      </w:tr>
      <w:tr w:rsidR="003D3695" w14:paraId="07AE61BB" w14:textId="77777777" w:rsidTr="3842C081">
        <w:tc>
          <w:tcPr>
            <w:tcW w:w="1833" w:type="dxa"/>
          </w:tcPr>
          <w:p w14:paraId="1CFAEC57" w14:textId="635193E5" w:rsidR="003D3695" w:rsidRDefault="52D51161">
            <w:r>
              <w:t xml:space="preserve">Dataset </w:t>
            </w:r>
            <w:r w:rsidR="1997DFFA">
              <w:t xml:space="preserve">01 </w:t>
            </w:r>
            <w:r w:rsidR="1997DFFA" w:rsidRPr="3842C081">
              <w:rPr>
                <w:sz w:val="16"/>
                <w:szCs w:val="16"/>
              </w:rPr>
              <w:t>(Clutter density 40%)</w:t>
            </w:r>
          </w:p>
        </w:tc>
        <w:tc>
          <w:tcPr>
            <w:tcW w:w="1580" w:type="dxa"/>
          </w:tcPr>
          <w:p w14:paraId="614985AB" w14:textId="77777777" w:rsidR="003D3695" w:rsidRDefault="003D3695">
            <w:r>
              <w:t>PDP</w:t>
            </w:r>
          </w:p>
        </w:tc>
        <w:tc>
          <w:tcPr>
            <w:tcW w:w="977" w:type="dxa"/>
          </w:tcPr>
          <w:p w14:paraId="5C99D693" w14:textId="77777777" w:rsidR="003D3695" w:rsidRDefault="003D3695">
            <w:r>
              <w:t>18</w:t>
            </w:r>
          </w:p>
        </w:tc>
        <w:tc>
          <w:tcPr>
            <w:tcW w:w="850" w:type="dxa"/>
          </w:tcPr>
          <w:p w14:paraId="14C99CFF" w14:textId="77777777" w:rsidR="003D3695" w:rsidRDefault="003D3695">
            <w:r>
              <w:t>1</w:t>
            </w:r>
          </w:p>
        </w:tc>
        <w:tc>
          <w:tcPr>
            <w:tcW w:w="851" w:type="dxa"/>
          </w:tcPr>
          <w:p w14:paraId="1598A314" w14:textId="77777777" w:rsidR="003D3695" w:rsidRDefault="003D3695">
            <w:r>
              <w:t>128</w:t>
            </w:r>
          </w:p>
        </w:tc>
        <w:tc>
          <w:tcPr>
            <w:tcW w:w="3538" w:type="dxa"/>
          </w:tcPr>
          <w:p w14:paraId="1BB4F1D6" w14:textId="77777777" w:rsidR="003D3695" w:rsidRDefault="003D3695">
            <w:r>
              <w:t>3.97</w:t>
            </w:r>
          </w:p>
        </w:tc>
      </w:tr>
    </w:tbl>
    <w:p w14:paraId="47E8053F" w14:textId="77777777" w:rsidR="003D3695" w:rsidRDefault="003D3695" w:rsidP="003D3695"/>
    <w:p w14:paraId="155CEA51" w14:textId="18016523" w:rsidR="00B57F48" w:rsidRPr="00B10CF9" w:rsidRDefault="00B57F48" w:rsidP="00B100FD">
      <w:pPr>
        <w:jc w:val="both"/>
        <w:rPr>
          <w:b/>
          <w:bCs/>
        </w:rPr>
      </w:pPr>
      <w:bookmarkStart w:id="20" w:name="_Hlk127116989"/>
      <w:r w:rsidRPr="00B10CF9">
        <w:rPr>
          <w:b/>
          <w:bCs/>
        </w:rPr>
        <w:t xml:space="preserve">Observation </w:t>
      </w:r>
      <w:r w:rsidR="0005379A">
        <w:rPr>
          <w:b/>
          <w:bCs/>
        </w:rPr>
        <w:t>6</w:t>
      </w:r>
      <w:r w:rsidRPr="00B10CF9">
        <w:rPr>
          <w:b/>
          <w:bCs/>
        </w:rPr>
        <w:t xml:space="preserve">: Many companies are providing a diversity of results when comparing CIR and PDP as input model parameters. In some cases, CIR outperforms PDP and vice versa. However, we cannot get yet </w:t>
      </w:r>
      <w:r w:rsidRPr="00302968">
        <w:rPr>
          <w:b/>
          <w:bCs/>
        </w:rPr>
        <w:t>a conclusion</w:t>
      </w:r>
      <w:r w:rsidRPr="00B10CF9">
        <w:rPr>
          <w:b/>
          <w:bCs/>
        </w:rPr>
        <w:t xml:space="preserve"> on this comparison if </w:t>
      </w:r>
      <w:r w:rsidR="000A3278">
        <w:rPr>
          <w:b/>
          <w:bCs/>
        </w:rPr>
        <w:t>companies</w:t>
      </w:r>
      <w:r w:rsidRPr="00B10CF9">
        <w:rPr>
          <w:b/>
          <w:bCs/>
        </w:rPr>
        <w:t xml:space="preserve"> do not define a clear</w:t>
      </w:r>
      <w:r>
        <w:rPr>
          <w:b/>
          <w:bCs/>
        </w:rPr>
        <w:t xml:space="preserve"> and</w:t>
      </w:r>
      <w:r w:rsidRPr="00B10CF9">
        <w:rPr>
          <w:b/>
          <w:bCs/>
        </w:rPr>
        <w:t xml:space="preserve"> fare scenario setting to evaluate the trade-off between both </w:t>
      </w:r>
      <w:r w:rsidR="00584471">
        <w:rPr>
          <w:b/>
          <w:bCs/>
        </w:rPr>
        <w:t>input model parameters</w:t>
      </w:r>
      <w:r w:rsidRPr="00B10CF9">
        <w:rPr>
          <w:b/>
          <w:bCs/>
        </w:rPr>
        <w:t>.</w:t>
      </w:r>
    </w:p>
    <w:p w14:paraId="07C81BCD" w14:textId="03F8BF90" w:rsidR="003D3695" w:rsidRDefault="00CC5CBE" w:rsidP="00B100FD">
      <w:pPr>
        <w:jc w:val="both"/>
      </w:pPr>
      <w:r>
        <w:rPr>
          <w:rFonts w:cs="Arial"/>
          <w:b/>
          <w:bCs/>
          <w:lang w:val="en-US"/>
        </w:rPr>
        <w:t xml:space="preserve">Proposal </w:t>
      </w:r>
      <w:r w:rsidR="005566D5">
        <w:rPr>
          <w:rFonts w:cs="Arial"/>
          <w:b/>
          <w:bCs/>
          <w:lang w:val="en-US"/>
        </w:rPr>
        <w:t xml:space="preserve">4: </w:t>
      </w:r>
      <w:r w:rsidR="00AC4FE0">
        <w:rPr>
          <w:rFonts w:cs="Arial"/>
          <w:b/>
          <w:bCs/>
          <w:lang w:val="en-US"/>
        </w:rPr>
        <w:t>RAN1 to define</w:t>
      </w:r>
      <w:r w:rsidR="0010632F">
        <w:rPr>
          <w:rFonts w:cs="Arial"/>
          <w:b/>
          <w:bCs/>
          <w:lang w:val="en-US"/>
        </w:rPr>
        <w:t xml:space="preserve"> a fair and clear scenario setting to </w:t>
      </w:r>
      <w:r w:rsidR="00FD5138">
        <w:rPr>
          <w:rFonts w:cs="Arial"/>
          <w:b/>
          <w:bCs/>
          <w:lang w:val="en-US"/>
        </w:rPr>
        <w:t>evaluate</w:t>
      </w:r>
      <w:r w:rsidR="006048D9">
        <w:rPr>
          <w:rFonts w:cs="Arial"/>
          <w:b/>
          <w:bCs/>
          <w:lang w:val="en-US"/>
        </w:rPr>
        <w:t xml:space="preserve"> the performance of CIR and PDP</w:t>
      </w:r>
      <w:r w:rsidR="00C645CA">
        <w:rPr>
          <w:rFonts w:cs="Arial"/>
          <w:b/>
          <w:bCs/>
          <w:lang w:val="en-US"/>
        </w:rPr>
        <w:t xml:space="preserve">. The setting </w:t>
      </w:r>
      <w:r w:rsidR="00BF3BB7">
        <w:rPr>
          <w:rFonts w:cs="Arial"/>
          <w:b/>
          <w:bCs/>
          <w:lang w:val="en-US"/>
        </w:rPr>
        <w:t>should consider</w:t>
      </w:r>
      <w:r w:rsidR="008F11D9">
        <w:rPr>
          <w:rFonts w:cs="Arial"/>
          <w:b/>
          <w:bCs/>
          <w:lang w:val="en-US"/>
        </w:rPr>
        <w:t xml:space="preserve"> </w:t>
      </w:r>
      <w:r w:rsidR="0041541B">
        <w:rPr>
          <w:rFonts w:cs="Arial"/>
          <w:b/>
          <w:bCs/>
          <w:lang w:val="en-US"/>
        </w:rPr>
        <w:t xml:space="preserve">specific </w:t>
      </w:r>
      <w:r w:rsidR="00AA0543">
        <w:rPr>
          <w:rFonts w:cs="Arial"/>
          <w:b/>
          <w:bCs/>
          <w:lang w:val="en-US"/>
        </w:rPr>
        <w:t>model/computational complexity</w:t>
      </w:r>
      <w:r w:rsidR="004A749E">
        <w:rPr>
          <w:rFonts w:cs="Arial"/>
          <w:b/>
          <w:bCs/>
          <w:lang w:val="en-US"/>
        </w:rPr>
        <w:t>,</w:t>
      </w:r>
      <w:r w:rsidR="00747300">
        <w:rPr>
          <w:rFonts w:cs="Arial"/>
          <w:b/>
          <w:bCs/>
          <w:lang w:val="en-US"/>
        </w:rPr>
        <w:t xml:space="preserve"> CIR/PDP dimensions</w:t>
      </w:r>
      <w:r w:rsidR="00BA012D">
        <w:rPr>
          <w:rFonts w:cs="Arial"/>
          <w:b/>
          <w:bCs/>
          <w:lang w:val="en-US"/>
        </w:rPr>
        <w:t xml:space="preserve"> </w:t>
      </w:r>
      <w:r w:rsidR="001C4247">
        <w:rPr>
          <w:rFonts w:cs="Arial"/>
          <w:b/>
          <w:bCs/>
          <w:lang w:val="en-US"/>
        </w:rPr>
        <w:t xml:space="preserve">and </w:t>
      </w:r>
      <w:r w:rsidR="00014401">
        <w:rPr>
          <w:rFonts w:cs="Arial"/>
          <w:b/>
          <w:bCs/>
          <w:lang w:val="en-US"/>
        </w:rPr>
        <w:t xml:space="preserve">reporting in a unique </w:t>
      </w:r>
      <w:r w:rsidR="003662F6">
        <w:rPr>
          <w:rFonts w:cs="Arial"/>
          <w:b/>
          <w:bCs/>
          <w:lang w:val="en-US"/>
        </w:rPr>
        <w:t>common table.</w:t>
      </w:r>
      <w:bookmarkEnd w:id="20"/>
    </w:p>
    <w:p w14:paraId="22DF4C7C" w14:textId="71415088" w:rsidR="003D3695" w:rsidRPr="00100CEF" w:rsidRDefault="00FD16E7" w:rsidP="00B74CB3">
      <w:pPr>
        <w:pStyle w:val="Heading3"/>
      </w:pPr>
      <w:r>
        <w:t xml:space="preserve">PDP </w:t>
      </w:r>
      <w:r w:rsidR="003D3695">
        <w:t>sample size representation</w:t>
      </w:r>
    </w:p>
    <w:p w14:paraId="6B85EFAF" w14:textId="77777777" w:rsidR="003D3695" w:rsidRDefault="003D3695" w:rsidP="003D3695">
      <w:r>
        <w:t>In the 3GPP RAN1-111 meeting, the following agreement was agreed:</w:t>
      </w:r>
    </w:p>
    <w:tbl>
      <w:tblPr>
        <w:tblStyle w:val="TableGrid"/>
        <w:tblW w:w="0" w:type="auto"/>
        <w:tblLook w:val="04A0" w:firstRow="1" w:lastRow="0" w:firstColumn="1" w:lastColumn="0" w:noHBand="0" w:noVBand="1"/>
      </w:tblPr>
      <w:tblGrid>
        <w:gridCol w:w="9629"/>
      </w:tblGrid>
      <w:tr w:rsidR="003D3695" w14:paraId="75398DF7" w14:textId="77777777">
        <w:tc>
          <w:tcPr>
            <w:tcW w:w="9629" w:type="dxa"/>
          </w:tcPr>
          <w:p w14:paraId="0C490716" w14:textId="77777777" w:rsidR="003D3695" w:rsidRDefault="003D3695">
            <w:pPr>
              <w:spacing w:line="240" w:lineRule="exact"/>
              <w:rPr>
                <w:rFonts w:ascii="Times" w:eastAsia="Batang" w:hAnsi="Times"/>
                <w:i/>
                <w:iCs/>
                <w:sz w:val="18"/>
                <w:szCs w:val="18"/>
                <w:lang w:val="en-US"/>
              </w:rPr>
            </w:pPr>
            <w:r w:rsidRPr="00E33EAD">
              <w:rPr>
                <w:rFonts w:ascii="Times" w:eastAsia="Batang" w:hAnsi="Times" w:cs="DengXian"/>
                <w:b/>
                <w:i/>
                <w:kern w:val="24"/>
                <w:sz w:val="18"/>
                <w:szCs w:val="18"/>
                <w:highlight w:val="green"/>
              </w:rPr>
              <w:t>Agreement</w:t>
            </w:r>
            <w:r w:rsidRPr="046E3479">
              <w:rPr>
                <w:rFonts w:ascii="Times" w:eastAsia="Batang" w:hAnsi="Times"/>
                <w:i/>
                <w:iCs/>
                <w:sz w:val="18"/>
                <w:szCs w:val="18"/>
                <w:highlight w:val="green"/>
              </w:rPr>
              <w:t xml:space="preserve"> </w:t>
            </w:r>
            <w:r w:rsidRPr="046E3479">
              <w:rPr>
                <w:rFonts w:ascii="Times" w:eastAsia="Batang" w:hAnsi="Times"/>
                <w:i/>
                <w:iCs/>
                <w:sz w:val="18"/>
                <w:szCs w:val="18"/>
              </w:rPr>
              <w:t>(RAN1-111)</w:t>
            </w:r>
          </w:p>
          <w:p w14:paraId="68A189DE" w14:textId="77777777" w:rsidR="003D3695" w:rsidRDefault="003D3695">
            <w:pPr>
              <w:spacing w:line="240" w:lineRule="exact"/>
              <w:rPr>
                <w:rFonts w:ascii="Times" w:eastAsia="Batang" w:hAnsi="Times"/>
                <w:i/>
                <w:iCs/>
                <w:sz w:val="18"/>
                <w:szCs w:val="18"/>
                <w:lang w:val="en-US"/>
              </w:rPr>
            </w:pPr>
            <w:r w:rsidRPr="046E3479">
              <w:rPr>
                <w:rFonts w:ascii="Times" w:eastAsia="Batang" w:hAnsi="Times"/>
                <w:i/>
                <w:iCs/>
                <w:sz w:val="18"/>
                <w:szCs w:val="18"/>
              </w:rPr>
              <w:t xml:space="preserve">For reporting the model input dimension NTRP * </w:t>
            </w:r>
            <w:proofErr w:type="spellStart"/>
            <w:r w:rsidRPr="046E3479">
              <w:rPr>
                <w:rFonts w:ascii="Times" w:eastAsia="Batang" w:hAnsi="Times"/>
                <w:i/>
                <w:iCs/>
                <w:sz w:val="18"/>
                <w:szCs w:val="18"/>
              </w:rPr>
              <w:t>Nport</w:t>
            </w:r>
            <w:proofErr w:type="spellEnd"/>
            <w:r w:rsidRPr="046E3479">
              <w:rPr>
                <w:rFonts w:ascii="Times" w:eastAsia="Batang" w:hAnsi="Times"/>
                <w:i/>
                <w:iCs/>
                <w:sz w:val="18"/>
                <w:szCs w:val="18"/>
              </w:rPr>
              <w:t xml:space="preserve"> * </w:t>
            </w:r>
            <w:proofErr w:type="spellStart"/>
            <w:r w:rsidRPr="046E3479">
              <w:rPr>
                <w:rFonts w:ascii="Times" w:eastAsia="Batang" w:hAnsi="Times"/>
                <w:i/>
                <w:iCs/>
                <w:sz w:val="18"/>
                <w:szCs w:val="18"/>
              </w:rPr>
              <w:t>Nt</w:t>
            </w:r>
            <w:proofErr w:type="spellEnd"/>
            <w:r w:rsidRPr="046E3479">
              <w:rPr>
                <w:rFonts w:ascii="Times" w:eastAsia="Batang" w:hAnsi="Times"/>
                <w:i/>
                <w:iCs/>
                <w:sz w:val="18"/>
                <w:szCs w:val="18"/>
              </w:rPr>
              <w:t xml:space="preserve"> of CIR and PDP, </w:t>
            </w:r>
            <w:proofErr w:type="spellStart"/>
            <w:r w:rsidRPr="046E3479">
              <w:rPr>
                <w:rFonts w:ascii="Times" w:eastAsia="Batang" w:hAnsi="Times"/>
                <w:i/>
                <w:iCs/>
                <w:sz w:val="18"/>
                <w:szCs w:val="18"/>
              </w:rPr>
              <w:t>Nt</w:t>
            </w:r>
            <w:proofErr w:type="spellEnd"/>
            <w:r w:rsidRPr="046E3479">
              <w:rPr>
                <w:rFonts w:ascii="Times" w:eastAsia="Batang" w:hAnsi="Times"/>
                <w:i/>
                <w:iCs/>
                <w:sz w:val="18"/>
                <w:szCs w:val="18"/>
              </w:rPr>
              <w:t xml:space="preserve"> refers to the first </w:t>
            </w:r>
            <w:proofErr w:type="spellStart"/>
            <w:r w:rsidRPr="046E3479">
              <w:rPr>
                <w:rFonts w:ascii="Times" w:eastAsia="Batang" w:hAnsi="Times"/>
                <w:i/>
                <w:iCs/>
                <w:sz w:val="18"/>
                <w:szCs w:val="18"/>
              </w:rPr>
              <w:t>Nt</w:t>
            </w:r>
            <w:proofErr w:type="spellEnd"/>
            <w:r w:rsidRPr="046E3479">
              <w:rPr>
                <w:rFonts w:ascii="Times" w:eastAsia="Batang" w:hAnsi="Times"/>
                <w:i/>
                <w:iCs/>
                <w:sz w:val="18"/>
                <w:szCs w:val="18"/>
              </w:rPr>
              <w:t xml:space="preserve"> consecutive time domain samples.</w:t>
            </w:r>
          </w:p>
          <w:p w14:paraId="1832F04E" w14:textId="77777777" w:rsidR="003D3695" w:rsidRPr="00B93D42" w:rsidRDefault="003D3695" w:rsidP="00B74CB3">
            <w:pPr>
              <w:pStyle w:val="ListParagraph"/>
              <w:numPr>
                <w:ilvl w:val="0"/>
                <w:numId w:val="5"/>
              </w:numPr>
              <w:spacing w:line="240" w:lineRule="exact"/>
              <w:rPr>
                <w:rFonts w:ascii="Times" w:eastAsia="Batang" w:hAnsi="Times"/>
                <w:i/>
                <w:iCs/>
                <w:sz w:val="18"/>
                <w:szCs w:val="18"/>
                <w:lang w:val="en-US"/>
              </w:rPr>
            </w:pPr>
            <w:r w:rsidRPr="046E3479">
              <w:rPr>
                <w:rFonts w:ascii="Times" w:eastAsia="Batang" w:hAnsi="Times"/>
                <w:i/>
                <w:iCs/>
                <w:sz w:val="18"/>
                <w:szCs w:val="18"/>
                <w:lang w:val="en-US"/>
              </w:rPr>
              <w:t xml:space="preserve">If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&lt;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samples with the strongest power are selected as model input, with remaining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time domain samples set to zero, then companies report value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in addition to Nt. It is also assumed that timing info for the </w:t>
            </w:r>
            <w:proofErr w:type="spellStart"/>
            <w:r w:rsidRPr="046E3479">
              <w:rPr>
                <w:rFonts w:ascii="Times" w:eastAsia="Batang" w:hAnsi="Times"/>
                <w:i/>
                <w:iCs/>
                <w:sz w:val="18"/>
                <w:szCs w:val="18"/>
                <w:lang w:val="en-US"/>
              </w:rPr>
              <w:t>N’t</w:t>
            </w:r>
            <w:proofErr w:type="spellEnd"/>
            <w:r w:rsidRPr="046E3479">
              <w:rPr>
                <w:rFonts w:ascii="Times" w:eastAsia="Batang" w:hAnsi="Times"/>
                <w:i/>
                <w:iCs/>
                <w:sz w:val="18"/>
                <w:szCs w:val="18"/>
                <w:lang w:val="en-US"/>
              </w:rPr>
              <w:t xml:space="preserve"> samples need to be provided as model input.</w:t>
            </w:r>
          </w:p>
        </w:tc>
      </w:tr>
    </w:tbl>
    <w:p w14:paraId="3C082E53" w14:textId="77777777" w:rsidR="003D3695" w:rsidRDefault="003D3695" w:rsidP="003D3695">
      <w:r>
        <w:t xml:space="preserve"> </w:t>
      </w:r>
    </w:p>
    <w:p w14:paraId="20E5E7B8" w14:textId="0EBC6C7B" w:rsidR="003D3695" w:rsidRDefault="003D3695" w:rsidP="003D3695">
      <w:r>
        <w:lastRenderedPageBreak/>
        <w:t xml:space="preserve">In this regard, an evaluation is done in a scenario in which the same model and computational complexity are used to evaluate a direct AI/ML positioning with PDP as the input parameter and the horizontal 2D position as ground truth. The PDP samples were truncated on different </w:t>
      </w:r>
      <w:proofErr w:type="spellStart"/>
      <w:r>
        <w:t>N’t</w:t>
      </w:r>
      <w:proofErr w:type="spellEnd"/>
      <w:r>
        <w:t xml:space="preserve"> values as indicated in the agreement. For each </w:t>
      </w:r>
      <w:proofErr w:type="spellStart"/>
      <w:r>
        <w:t>N’t</w:t>
      </w:r>
      <w:proofErr w:type="spellEnd"/>
      <w:r>
        <w:t xml:space="preserve"> value, the model was trained/tested </w:t>
      </w:r>
      <w:r w:rsidR="00283787">
        <w:t xml:space="preserve">in </w:t>
      </w:r>
      <w:r>
        <w:t>20</w:t>
      </w:r>
      <w:r w:rsidR="00283787">
        <w:t xml:space="preserve"> different realizations or campaigns</w:t>
      </w:r>
      <w:r w:rsidR="001345FE">
        <w:t xml:space="preserve">. </w:t>
      </w:r>
      <w:r w:rsidR="001B12CB">
        <w:t>The mean and</w:t>
      </w:r>
      <w:r w:rsidR="00B57351">
        <w:t xml:space="preserve"> variance of</w:t>
      </w:r>
      <w:r w:rsidR="001345FE">
        <w:t xml:space="preserve"> each specific realization</w:t>
      </w:r>
      <w:r w:rsidR="007F58A6">
        <w:t xml:space="preserve"> </w:t>
      </w:r>
      <w:r w:rsidR="001345FE">
        <w:t>campaign</w:t>
      </w:r>
      <w:r w:rsidR="00EA19FA">
        <w:t xml:space="preserve"> </w:t>
      </w:r>
      <w:r w:rsidR="007923A9">
        <w:t>is</w:t>
      </w:r>
      <w:r>
        <w:t xml:space="preserve"> calculated</w:t>
      </w:r>
      <w:r w:rsidR="00AA3D54">
        <w:t xml:space="preserve"> and shared</w:t>
      </w:r>
      <w:r w:rsidR="00014E0C">
        <w:t xml:space="preserve"> in </w:t>
      </w:r>
      <w:r w:rsidR="00014E0C">
        <w:fldChar w:fldCharType="begin"/>
      </w:r>
      <w:r w:rsidR="00014E0C">
        <w:instrText xml:space="preserve"> REF _Ref131484978 \h </w:instrText>
      </w:r>
      <w:r w:rsidR="00014E0C">
        <w:fldChar w:fldCharType="separate"/>
      </w:r>
      <w:r w:rsidR="00E76C87">
        <w:t xml:space="preserve">Table </w:t>
      </w:r>
      <w:r w:rsidR="00E76C87">
        <w:rPr>
          <w:noProof/>
        </w:rPr>
        <w:t>7</w:t>
      </w:r>
      <w:r w:rsidR="00014E0C">
        <w:fldChar w:fldCharType="end"/>
      </w:r>
      <w:r>
        <w:t>.</w:t>
      </w:r>
    </w:p>
    <w:p w14:paraId="2581EB05" w14:textId="78E752E5" w:rsidR="00F730C4" w:rsidRDefault="00F730C4" w:rsidP="00014E0C">
      <w:pPr>
        <w:pStyle w:val="Caption"/>
        <w:keepNext/>
        <w:jc w:val="both"/>
      </w:pPr>
      <w:bookmarkStart w:id="21" w:name="_Ref131484978"/>
      <w:r>
        <w:t xml:space="preserve">Table </w:t>
      </w:r>
      <w:r>
        <w:fldChar w:fldCharType="begin"/>
      </w:r>
      <w:r>
        <w:instrText xml:space="preserve"> SEQ Table \* ARABIC </w:instrText>
      </w:r>
      <w:r>
        <w:fldChar w:fldCharType="separate"/>
      </w:r>
      <w:r w:rsidR="00E76C87">
        <w:rPr>
          <w:noProof/>
        </w:rPr>
        <w:t>7</w:t>
      </w:r>
      <w:r>
        <w:fldChar w:fldCharType="end"/>
      </w:r>
      <w:bookmarkEnd w:id="21"/>
      <w:r>
        <w:t xml:space="preserve"> - </w:t>
      </w:r>
      <w:r w:rsidRPr="00174B63">
        <w:t xml:space="preserve">Horizontal 2D error -90% CDF with </w:t>
      </w:r>
      <w:r w:rsidR="00042E62">
        <w:t>PDP</w:t>
      </w:r>
      <w:r w:rsidR="00042E62" w:rsidRPr="00174B63">
        <w:t xml:space="preserve"> </w:t>
      </w:r>
      <w:r w:rsidRPr="00174B63">
        <w:t xml:space="preserve">as an input parameter of the AI/ML model using the dataset for testing. The </w:t>
      </w:r>
      <w:r w:rsidR="00BA223C">
        <w:t>PDP</w:t>
      </w:r>
      <w:r w:rsidR="00BA223C" w:rsidRPr="00174B63">
        <w:t xml:space="preserve"> </w:t>
      </w:r>
      <w:r w:rsidRPr="00174B63">
        <w:t>is truncated in the first N samples. The dataset used in this evaluation is the Inf-DH with 40% of clutter density.</w:t>
      </w:r>
    </w:p>
    <w:tbl>
      <w:tblPr>
        <w:tblStyle w:val="TableGrid"/>
        <w:tblW w:w="0" w:type="auto"/>
        <w:tblLook w:val="04A0" w:firstRow="1" w:lastRow="0" w:firstColumn="1" w:lastColumn="0" w:noHBand="0" w:noVBand="1"/>
      </w:tblPr>
      <w:tblGrid>
        <w:gridCol w:w="2122"/>
        <w:gridCol w:w="1275"/>
        <w:gridCol w:w="1417"/>
        <w:gridCol w:w="1605"/>
        <w:gridCol w:w="1605"/>
        <w:gridCol w:w="1605"/>
      </w:tblGrid>
      <w:tr w:rsidR="00A12E1D" w14:paraId="3B0ACD23" w14:textId="77777777" w:rsidTr="00786E52">
        <w:tc>
          <w:tcPr>
            <w:tcW w:w="2122" w:type="dxa"/>
          </w:tcPr>
          <w:p w14:paraId="2C1B48C1" w14:textId="689C773C" w:rsidR="00A12E1D" w:rsidRPr="00F730C4" w:rsidRDefault="008E1838" w:rsidP="00734118">
            <w:pPr>
              <w:rPr>
                <w:b/>
                <w:bCs/>
              </w:rPr>
            </w:pPr>
            <w:r w:rsidRPr="00F730C4">
              <w:rPr>
                <w:b/>
                <w:bCs/>
              </w:rPr>
              <w:t>CIR size (</w:t>
            </w:r>
            <w:proofErr w:type="spellStart"/>
            <w:r w:rsidRPr="00F730C4">
              <w:rPr>
                <w:b/>
                <w:bCs/>
              </w:rPr>
              <w:t>N’t</w:t>
            </w:r>
            <w:proofErr w:type="spellEnd"/>
            <w:r w:rsidRPr="00F730C4">
              <w:rPr>
                <w:b/>
                <w:bCs/>
              </w:rPr>
              <w:t xml:space="preserve"> samples)</w:t>
            </w:r>
          </w:p>
        </w:tc>
        <w:tc>
          <w:tcPr>
            <w:tcW w:w="1275" w:type="dxa"/>
          </w:tcPr>
          <w:p w14:paraId="2DC2E9C2" w14:textId="403E545C" w:rsidR="00A12E1D" w:rsidRPr="00B100FD" w:rsidRDefault="00A43A19" w:rsidP="00734118">
            <w:pPr>
              <w:rPr>
                <w:b/>
                <w:bCs/>
              </w:rPr>
            </w:pPr>
            <w:r w:rsidRPr="00B100FD">
              <w:rPr>
                <w:b/>
                <w:bCs/>
              </w:rPr>
              <w:t>32</w:t>
            </w:r>
          </w:p>
        </w:tc>
        <w:tc>
          <w:tcPr>
            <w:tcW w:w="1417" w:type="dxa"/>
          </w:tcPr>
          <w:p w14:paraId="298E828E" w14:textId="07F891E1" w:rsidR="00A12E1D" w:rsidRPr="00B100FD" w:rsidRDefault="00A43A19" w:rsidP="00734118">
            <w:pPr>
              <w:rPr>
                <w:b/>
                <w:bCs/>
              </w:rPr>
            </w:pPr>
            <w:r w:rsidRPr="00B100FD">
              <w:rPr>
                <w:b/>
                <w:bCs/>
              </w:rPr>
              <w:t>64</w:t>
            </w:r>
          </w:p>
        </w:tc>
        <w:tc>
          <w:tcPr>
            <w:tcW w:w="1605" w:type="dxa"/>
          </w:tcPr>
          <w:p w14:paraId="5B335B93" w14:textId="7540A666" w:rsidR="00A12E1D" w:rsidRPr="00B100FD" w:rsidRDefault="00A43A19" w:rsidP="00734118">
            <w:pPr>
              <w:rPr>
                <w:b/>
                <w:bCs/>
              </w:rPr>
            </w:pPr>
            <w:r w:rsidRPr="00B100FD">
              <w:rPr>
                <w:b/>
                <w:bCs/>
              </w:rPr>
              <w:t>128</w:t>
            </w:r>
          </w:p>
        </w:tc>
        <w:tc>
          <w:tcPr>
            <w:tcW w:w="1605" w:type="dxa"/>
          </w:tcPr>
          <w:p w14:paraId="5C4CF602" w14:textId="38F5151A" w:rsidR="00A12E1D" w:rsidRPr="00B100FD" w:rsidRDefault="00A43A19" w:rsidP="00734118">
            <w:pPr>
              <w:rPr>
                <w:b/>
                <w:bCs/>
              </w:rPr>
            </w:pPr>
            <w:r w:rsidRPr="00B100FD">
              <w:rPr>
                <w:b/>
                <w:bCs/>
              </w:rPr>
              <w:t>256</w:t>
            </w:r>
          </w:p>
        </w:tc>
        <w:tc>
          <w:tcPr>
            <w:tcW w:w="1605" w:type="dxa"/>
          </w:tcPr>
          <w:p w14:paraId="0F86A23E" w14:textId="7D982031" w:rsidR="00A12E1D" w:rsidRPr="00B100FD" w:rsidRDefault="00A43A19" w:rsidP="00734118">
            <w:pPr>
              <w:rPr>
                <w:b/>
                <w:bCs/>
              </w:rPr>
            </w:pPr>
            <w:r w:rsidRPr="00B100FD">
              <w:rPr>
                <w:b/>
                <w:bCs/>
              </w:rPr>
              <w:t>1200</w:t>
            </w:r>
          </w:p>
        </w:tc>
      </w:tr>
      <w:tr w:rsidR="00A12E1D" w14:paraId="069DD36E" w14:textId="77777777" w:rsidTr="00786E52">
        <w:tc>
          <w:tcPr>
            <w:tcW w:w="2122" w:type="dxa"/>
          </w:tcPr>
          <w:p w14:paraId="286C7C6D" w14:textId="5D641DF1" w:rsidR="00A12E1D" w:rsidRPr="00F730C4" w:rsidRDefault="009B5598" w:rsidP="00734118">
            <w:pPr>
              <w:rPr>
                <w:b/>
                <w:bCs/>
              </w:rPr>
            </w:pPr>
            <w:r>
              <w:rPr>
                <w:b/>
                <w:bCs/>
              </w:rPr>
              <w:t>Mean of h</w:t>
            </w:r>
            <w:r w:rsidRPr="00F730C4">
              <w:rPr>
                <w:b/>
                <w:bCs/>
              </w:rPr>
              <w:t xml:space="preserve">orizontal </w:t>
            </w:r>
            <w:r w:rsidR="00786E52" w:rsidRPr="00F730C4">
              <w:rPr>
                <w:b/>
                <w:bCs/>
              </w:rPr>
              <w:t>2D error at CDF 90%</w:t>
            </w:r>
            <w:r w:rsidR="000E4B45" w:rsidRPr="00F730C4">
              <w:rPr>
                <w:b/>
                <w:bCs/>
              </w:rPr>
              <w:t xml:space="preserve"> (meters)</w:t>
            </w:r>
          </w:p>
        </w:tc>
        <w:tc>
          <w:tcPr>
            <w:tcW w:w="1275" w:type="dxa"/>
          </w:tcPr>
          <w:p w14:paraId="64EE2ABA" w14:textId="09E48F66" w:rsidR="00A12E1D" w:rsidRDefault="00A43A19" w:rsidP="00734118">
            <w:r>
              <w:t>5.1416</w:t>
            </w:r>
          </w:p>
        </w:tc>
        <w:tc>
          <w:tcPr>
            <w:tcW w:w="1417" w:type="dxa"/>
          </w:tcPr>
          <w:p w14:paraId="1FEA0634" w14:textId="03E18771" w:rsidR="00A12E1D" w:rsidRDefault="00A43A19" w:rsidP="00734118">
            <w:r>
              <w:t>5.3317</w:t>
            </w:r>
          </w:p>
        </w:tc>
        <w:tc>
          <w:tcPr>
            <w:tcW w:w="1605" w:type="dxa"/>
          </w:tcPr>
          <w:p w14:paraId="6FFCAA31" w14:textId="3B5B06A5" w:rsidR="00A12E1D" w:rsidRDefault="00A43A19" w:rsidP="00734118">
            <w:r>
              <w:t>5.4057</w:t>
            </w:r>
          </w:p>
        </w:tc>
        <w:tc>
          <w:tcPr>
            <w:tcW w:w="1605" w:type="dxa"/>
          </w:tcPr>
          <w:p w14:paraId="4B1A0792" w14:textId="07A71E73" w:rsidR="00A12E1D" w:rsidRDefault="00A43A19" w:rsidP="00734118">
            <w:r>
              <w:t>5.5558</w:t>
            </w:r>
          </w:p>
        </w:tc>
        <w:tc>
          <w:tcPr>
            <w:tcW w:w="1605" w:type="dxa"/>
          </w:tcPr>
          <w:p w14:paraId="40A149ED" w14:textId="63C79234" w:rsidR="00A12E1D" w:rsidRDefault="00A43A19" w:rsidP="00734118">
            <w:r>
              <w:t>5.9670</w:t>
            </w:r>
          </w:p>
        </w:tc>
      </w:tr>
      <w:tr w:rsidR="00A12E1D" w14:paraId="531370FE" w14:textId="77777777" w:rsidTr="00786E52">
        <w:tc>
          <w:tcPr>
            <w:tcW w:w="2122" w:type="dxa"/>
          </w:tcPr>
          <w:p w14:paraId="6FC4DDA1" w14:textId="2E6B2FC4" w:rsidR="00A12E1D" w:rsidRPr="00F730C4" w:rsidRDefault="00786E52" w:rsidP="00734118">
            <w:pPr>
              <w:rPr>
                <w:b/>
                <w:bCs/>
              </w:rPr>
            </w:pPr>
            <w:r w:rsidRPr="00F730C4">
              <w:rPr>
                <w:b/>
                <w:bCs/>
              </w:rPr>
              <w:t>Variance of Horizontal 2D error</w:t>
            </w:r>
            <w:r w:rsidR="00F730C4" w:rsidRPr="00F730C4">
              <w:rPr>
                <w:b/>
                <w:bCs/>
              </w:rPr>
              <w:t xml:space="preserve"> (meters)</w:t>
            </w:r>
          </w:p>
        </w:tc>
        <w:tc>
          <w:tcPr>
            <w:tcW w:w="1275" w:type="dxa"/>
          </w:tcPr>
          <w:p w14:paraId="6E774BF1" w14:textId="741476BE" w:rsidR="00A12E1D" w:rsidRDefault="007940F9" w:rsidP="00734118">
            <w:r>
              <w:t>0.1</w:t>
            </w:r>
            <w:r w:rsidR="00637631">
              <w:t>239</w:t>
            </w:r>
          </w:p>
        </w:tc>
        <w:tc>
          <w:tcPr>
            <w:tcW w:w="1417" w:type="dxa"/>
          </w:tcPr>
          <w:p w14:paraId="71A95076" w14:textId="68479161" w:rsidR="00A12E1D" w:rsidRDefault="00637631" w:rsidP="00734118">
            <w:r>
              <w:t>0.0477</w:t>
            </w:r>
          </w:p>
        </w:tc>
        <w:tc>
          <w:tcPr>
            <w:tcW w:w="1605" w:type="dxa"/>
          </w:tcPr>
          <w:p w14:paraId="0780BF13" w14:textId="5FEC09C1" w:rsidR="00A12E1D" w:rsidRDefault="000E4B45" w:rsidP="00734118">
            <w:r>
              <w:t>0.415</w:t>
            </w:r>
          </w:p>
        </w:tc>
        <w:tc>
          <w:tcPr>
            <w:tcW w:w="1605" w:type="dxa"/>
          </w:tcPr>
          <w:p w14:paraId="712EE748" w14:textId="35C1011D" w:rsidR="00A12E1D" w:rsidRDefault="000E4B45" w:rsidP="00734118">
            <w:r>
              <w:t>0.0634</w:t>
            </w:r>
          </w:p>
        </w:tc>
        <w:tc>
          <w:tcPr>
            <w:tcW w:w="1605" w:type="dxa"/>
          </w:tcPr>
          <w:p w14:paraId="2F6BBBE1" w14:textId="5F636730" w:rsidR="00A12E1D" w:rsidRDefault="000E4B45" w:rsidP="00734118">
            <w:r>
              <w:t>0.0354</w:t>
            </w:r>
          </w:p>
        </w:tc>
      </w:tr>
    </w:tbl>
    <w:p w14:paraId="3D3BDCF0" w14:textId="77777777" w:rsidR="00734118" w:rsidRPr="00734118" w:rsidRDefault="00734118" w:rsidP="00734118"/>
    <w:p w14:paraId="7148EB82" w14:textId="6E9F6ED6" w:rsidR="003D3695" w:rsidRDefault="00846DAD" w:rsidP="003D3695">
      <w:pPr>
        <w:jc w:val="both"/>
        <w:rPr>
          <w:rFonts w:cs="Arial"/>
          <w:b/>
          <w:bCs/>
          <w:lang w:val="en-US"/>
        </w:rPr>
      </w:pPr>
      <w:bookmarkStart w:id="22" w:name="_Hlk127117000"/>
      <w:r>
        <w:rPr>
          <w:rFonts w:cs="Arial"/>
          <w:b/>
          <w:bCs/>
          <w:lang w:val="en-US"/>
        </w:rPr>
        <w:t xml:space="preserve">Proposal 5: </w:t>
      </w:r>
      <w:r w:rsidR="00E4370F">
        <w:rPr>
          <w:rFonts w:cs="Arial"/>
          <w:b/>
          <w:bCs/>
          <w:lang w:val="en-US"/>
        </w:rPr>
        <w:t xml:space="preserve">RAN1 to define a fair and clear scenario setting to evaluate the performance of </w:t>
      </w:r>
      <w:r w:rsidR="00FC7C47">
        <w:rPr>
          <w:rFonts w:cs="Arial"/>
          <w:b/>
          <w:bCs/>
          <w:lang w:val="en-US"/>
        </w:rPr>
        <w:t xml:space="preserve">the first </w:t>
      </w:r>
      <w:proofErr w:type="spellStart"/>
      <w:r w:rsidR="00FC7C47">
        <w:rPr>
          <w:rFonts w:cs="Arial"/>
          <w:b/>
          <w:bCs/>
          <w:lang w:val="en-US"/>
        </w:rPr>
        <w:t>N</w:t>
      </w:r>
      <w:r w:rsidR="00F75714">
        <w:rPr>
          <w:rFonts w:cs="Arial"/>
          <w:b/>
          <w:bCs/>
          <w:lang w:val="en-US"/>
        </w:rPr>
        <w:t>’</w:t>
      </w:r>
      <w:r w:rsidR="00FC7C47">
        <w:rPr>
          <w:rFonts w:cs="Arial"/>
          <w:b/>
          <w:bCs/>
          <w:lang w:val="en-US"/>
        </w:rPr>
        <w:t>t</w:t>
      </w:r>
      <w:proofErr w:type="spellEnd"/>
      <w:r w:rsidR="00FC7C47">
        <w:rPr>
          <w:rFonts w:cs="Arial"/>
          <w:b/>
          <w:bCs/>
          <w:lang w:val="en-US"/>
        </w:rPr>
        <w:t xml:space="preserve"> samples</w:t>
      </w:r>
      <w:r w:rsidR="00E4370F">
        <w:rPr>
          <w:rFonts w:cs="Arial"/>
          <w:b/>
          <w:bCs/>
          <w:lang w:val="en-US"/>
        </w:rPr>
        <w:t>. The setting should consider specific model/computational complexity, CIR/PDP dimensions and reporting in a unique common table.</w:t>
      </w:r>
    </w:p>
    <w:p w14:paraId="37DDA5E0" w14:textId="77777777" w:rsidR="00B443D8" w:rsidRPr="00B100FD" w:rsidRDefault="00B443D8" w:rsidP="003D3695">
      <w:pPr>
        <w:jc w:val="both"/>
        <w:rPr>
          <w:rFonts w:cs="Arial"/>
          <w:b/>
          <w:bCs/>
          <w:lang w:val="en-US"/>
        </w:rPr>
      </w:pPr>
    </w:p>
    <w:bookmarkEnd w:id="22"/>
    <w:p w14:paraId="33036A58" w14:textId="644DC0C8" w:rsidR="001801B4" w:rsidRDefault="001801B4" w:rsidP="00B74CB3">
      <w:pPr>
        <w:pStyle w:val="Heading2"/>
        <w:rPr>
          <w:lang w:val="en-US"/>
        </w:rPr>
      </w:pPr>
      <w:r>
        <w:rPr>
          <w:lang w:val="en-US"/>
        </w:rPr>
        <w:t>Input/Output on AI/ML Assisted Positioning</w:t>
      </w:r>
    </w:p>
    <w:p w14:paraId="0A11A6D0" w14:textId="1741CFC6" w:rsidR="00A30717" w:rsidRDefault="00942F01" w:rsidP="00B74CB3">
      <w:pPr>
        <w:pStyle w:val="Heading3"/>
        <w:rPr>
          <w:lang w:val="en-US"/>
        </w:rPr>
      </w:pPr>
      <w:r>
        <w:rPr>
          <w:lang w:val="en-US"/>
        </w:rPr>
        <w:t>Multi-TRP</w:t>
      </w:r>
      <w:r w:rsidR="00F237C4">
        <w:rPr>
          <w:lang w:val="en-US"/>
        </w:rPr>
        <w:t>-one model</w:t>
      </w:r>
      <w:r w:rsidR="00A30717">
        <w:rPr>
          <w:lang w:val="en-US"/>
        </w:rPr>
        <w:t xml:space="preserve"> </w:t>
      </w:r>
      <w:r w:rsidR="00791FDA">
        <w:rPr>
          <w:lang w:val="en-US"/>
        </w:rPr>
        <w:t>f</w:t>
      </w:r>
      <w:r w:rsidR="00DE5532">
        <w:rPr>
          <w:lang w:val="en-US"/>
        </w:rPr>
        <w:t>or LOS/NLOS</w:t>
      </w:r>
      <w:r w:rsidR="00625AB8">
        <w:rPr>
          <w:lang w:val="en-US"/>
        </w:rPr>
        <w:t xml:space="preserve"> classification</w:t>
      </w:r>
    </w:p>
    <w:p w14:paraId="3D15D824" w14:textId="77777777" w:rsidR="00A30717" w:rsidRPr="00A30717" w:rsidRDefault="00A30717" w:rsidP="00A30717">
      <w:pPr>
        <w:rPr>
          <w:lang w:val="en-US"/>
        </w:rPr>
      </w:pPr>
    </w:p>
    <w:p w14:paraId="4C9435A3" w14:textId="77777777" w:rsidR="00C32050" w:rsidRDefault="00C32050" w:rsidP="00C32050">
      <w:pPr>
        <w:jc w:val="both"/>
        <w:rPr>
          <w:rStyle w:val="normaltextrun"/>
          <w:rFonts w:cs="Arial"/>
        </w:rPr>
      </w:pPr>
      <w:r>
        <w:rPr>
          <w:rStyle w:val="normaltextrun"/>
          <w:rFonts w:cs="Arial"/>
        </w:rPr>
        <w:t>The following agreements were done in the 3GPP RAN1#111 meeting:</w:t>
      </w:r>
    </w:p>
    <w:tbl>
      <w:tblPr>
        <w:tblStyle w:val="TableGrid"/>
        <w:tblW w:w="9630" w:type="dxa"/>
        <w:tblLayout w:type="fixed"/>
        <w:tblLook w:val="06A0" w:firstRow="1" w:lastRow="0" w:firstColumn="1" w:lastColumn="0" w:noHBand="1" w:noVBand="1"/>
      </w:tblPr>
      <w:tblGrid>
        <w:gridCol w:w="9630"/>
      </w:tblGrid>
      <w:tr w:rsidR="00C32050" w14:paraId="5C9A2113" w14:textId="77777777" w:rsidTr="003347EB">
        <w:trPr>
          <w:trHeight w:val="300"/>
        </w:trPr>
        <w:tc>
          <w:tcPr>
            <w:tcW w:w="9630" w:type="dxa"/>
          </w:tcPr>
          <w:p w14:paraId="6CDA85F4" w14:textId="77777777" w:rsidR="00C32050" w:rsidRPr="00C32050" w:rsidRDefault="00C32050" w:rsidP="003347EB">
            <w:pPr>
              <w:spacing w:line="240" w:lineRule="exact"/>
              <w:jc w:val="both"/>
              <w:rPr>
                <w:rFonts w:ascii="Times" w:eastAsia="Batang" w:hAnsi="Times"/>
                <w:i/>
                <w:iCs/>
                <w:sz w:val="16"/>
                <w:szCs w:val="16"/>
                <w:lang w:val="en-US"/>
              </w:rPr>
            </w:pPr>
            <w:r w:rsidRPr="00C32050">
              <w:rPr>
                <w:rFonts w:ascii="Times" w:eastAsia="Batang" w:hAnsi="Times"/>
                <w:i/>
                <w:iCs/>
                <w:sz w:val="16"/>
                <w:szCs w:val="16"/>
                <w:highlight w:val="green"/>
              </w:rPr>
              <w:t>Agreement</w:t>
            </w:r>
            <w:r w:rsidRPr="00C32050">
              <w:rPr>
                <w:rFonts w:ascii="Times" w:eastAsia="Batang" w:hAnsi="Times"/>
                <w:i/>
                <w:iCs/>
                <w:sz w:val="16"/>
                <w:szCs w:val="16"/>
              </w:rPr>
              <w:t xml:space="preserve"> (RAN1-111)</w:t>
            </w:r>
          </w:p>
          <w:p w14:paraId="1651D662" w14:textId="77777777" w:rsidR="00C32050" w:rsidRDefault="00C32050" w:rsidP="003347EB">
            <w:pPr>
              <w:spacing w:line="240" w:lineRule="exact"/>
              <w:jc w:val="both"/>
              <w:rPr>
                <w:rFonts w:ascii="Times" w:eastAsia="Batang" w:hAnsi="Times"/>
                <w:i/>
                <w:iCs/>
                <w:sz w:val="18"/>
                <w:szCs w:val="18"/>
              </w:rPr>
            </w:pPr>
            <w:r w:rsidRPr="00C32050">
              <w:rPr>
                <w:rFonts w:ascii="Times" w:eastAsia="Batang" w:hAnsi="Times"/>
                <w:i/>
                <w:iCs/>
                <w:sz w:val="16"/>
                <w:szCs w:val="16"/>
              </w:rPr>
              <w:t xml:space="preserve">At least for model inference of AI/ML assisted positioning, evaluate and report the AI/ML model output, including (a) the type of information (e.g., </w:t>
            </w:r>
            <w:proofErr w:type="spellStart"/>
            <w:r w:rsidRPr="00C32050">
              <w:rPr>
                <w:rFonts w:ascii="Times" w:eastAsia="Batang" w:hAnsi="Times"/>
                <w:i/>
                <w:iCs/>
                <w:sz w:val="16"/>
                <w:szCs w:val="16"/>
              </w:rPr>
              <w:t>ToA</w:t>
            </w:r>
            <w:proofErr w:type="spellEnd"/>
            <w:r w:rsidRPr="00C32050">
              <w:rPr>
                <w:rFonts w:ascii="Times" w:eastAsia="Batang" w:hAnsi="Times"/>
                <w:i/>
                <w:iCs/>
                <w:sz w:val="16"/>
                <w:szCs w:val="16"/>
              </w:rPr>
              <w:t xml:space="preserve">, RSTD, </w:t>
            </w:r>
            <w:proofErr w:type="spellStart"/>
            <w:r w:rsidRPr="00C32050">
              <w:rPr>
                <w:rFonts w:ascii="Times" w:eastAsia="Batang" w:hAnsi="Times"/>
                <w:i/>
                <w:iCs/>
                <w:sz w:val="16"/>
                <w:szCs w:val="16"/>
              </w:rPr>
              <w:t>AoD</w:t>
            </w:r>
            <w:proofErr w:type="spellEnd"/>
            <w:r w:rsidRPr="00C32050">
              <w:rPr>
                <w:rFonts w:ascii="Times" w:eastAsia="Batang" w:hAnsi="Times"/>
                <w:i/>
                <w:iCs/>
                <w:sz w:val="16"/>
                <w:szCs w:val="16"/>
              </w:rPr>
              <w:t xml:space="preserve">, </w:t>
            </w:r>
            <w:proofErr w:type="spellStart"/>
            <w:r w:rsidRPr="00C32050">
              <w:rPr>
                <w:rFonts w:ascii="Times" w:eastAsia="Batang" w:hAnsi="Times"/>
                <w:i/>
                <w:iCs/>
                <w:sz w:val="16"/>
                <w:szCs w:val="16"/>
              </w:rPr>
              <w:t>AoA</w:t>
            </w:r>
            <w:proofErr w:type="spellEnd"/>
            <w:r w:rsidRPr="00C32050">
              <w:rPr>
                <w:rFonts w:ascii="Times" w:eastAsia="Batang" w:hAnsi="Times"/>
                <w:i/>
                <w:iCs/>
                <w:sz w:val="16"/>
                <w:szCs w:val="16"/>
              </w:rPr>
              <w:t xml:space="preserve">, LOS/NLOS indicator) to use as model output, (b) soft information vs hard information, (c) whether the model output can reuse existing measurement report (e.g., </w:t>
            </w:r>
            <w:proofErr w:type="spellStart"/>
            <w:r w:rsidRPr="00C32050">
              <w:rPr>
                <w:rFonts w:ascii="Times" w:eastAsia="Batang" w:hAnsi="Times"/>
                <w:i/>
                <w:iCs/>
                <w:sz w:val="16"/>
                <w:szCs w:val="16"/>
              </w:rPr>
              <w:t>NRPPa</w:t>
            </w:r>
            <w:proofErr w:type="spellEnd"/>
            <w:r w:rsidRPr="00C32050">
              <w:rPr>
                <w:rFonts w:ascii="Times" w:eastAsia="Batang" w:hAnsi="Times"/>
                <w:i/>
                <w:iCs/>
                <w:sz w:val="16"/>
                <w:szCs w:val="16"/>
              </w:rPr>
              <w:t>, LPP).</w:t>
            </w:r>
          </w:p>
        </w:tc>
      </w:tr>
    </w:tbl>
    <w:p w14:paraId="1FF3CDF1" w14:textId="77777777" w:rsidR="00C32050" w:rsidRDefault="00C32050" w:rsidP="00C32050">
      <w:pPr>
        <w:jc w:val="both"/>
        <w:rPr>
          <w:rStyle w:val="normaltextrun"/>
          <w:rFonts w:cs="Arial"/>
        </w:rPr>
      </w:pPr>
    </w:p>
    <w:tbl>
      <w:tblPr>
        <w:tblStyle w:val="TableGrid"/>
        <w:tblW w:w="9630" w:type="dxa"/>
        <w:tblLayout w:type="fixed"/>
        <w:tblLook w:val="06A0" w:firstRow="1" w:lastRow="0" w:firstColumn="1" w:lastColumn="0" w:noHBand="1" w:noVBand="1"/>
      </w:tblPr>
      <w:tblGrid>
        <w:gridCol w:w="9630"/>
      </w:tblGrid>
      <w:tr w:rsidR="00C32050" w14:paraId="22D67201" w14:textId="77777777" w:rsidTr="003347EB">
        <w:trPr>
          <w:trHeight w:val="300"/>
        </w:trPr>
        <w:tc>
          <w:tcPr>
            <w:tcW w:w="9630" w:type="dxa"/>
          </w:tcPr>
          <w:p w14:paraId="67304993" w14:textId="77777777" w:rsidR="00C32050" w:rsidRPr="00C32050" w:rsidRDefault="00C32050" w:rsidP="003347EB">
            <w:pPr>
              <w:spacing w:line="240" w:lineRule="exact"/>
              <w:rPr>
                <w:rFonts w:ascii="Times" w:eastAsia="Batang" w:hAnsi="Times"/>
                <w:i/>
                <w:iCs/>
                <w:sz w:val="16"/>
                <w:szCs w:val="16"/>
                <w:lang w:val="en-US"/>
              </w:rPr>
            </w:pPr>
            <w:r w:rsidRPr="00C32050">
              <w:rPr>
                <w:rFonts w:ascii="Times" w:eastAsia="Batang" w:hAnsi="Times"/>
                <w:i/>
                <w:iCs/>
                <w:sz w:val="16"/>
                <w:szCs w:val="16"/>
                <w:highlight w:val="green"/>
              </w:rPr>
              <w:t>Agreement</w:t>
            </w:r>
            <w:r w:rsidRPr="00C32050">
              <w:rPr>
                <w:rFonts w:ascii="Times" w:eastAsia="Batang" w:hAnsi="Times"/>
                <w:i/>
                <w:iCs/>
                <w:sz w:val="16"/>
                <w:szCs w:val="16"/>
              </w:rPr>
              <w:t xml:space="preserve"> (RAN1-111)</w:t>
            </w:r>
          </w:p>
          <w:p w14:paraId="428380FE" w14:textId="77777777" w:rsidR="00C32050" w:rsidRPr="00C32050" w:rsidRDefault="00C32050" w:rsidP="003347EB">
            <w:pPr>
              <w:spacing w:line="240" w:lineRule="exact"/>
              <w:rPr>
                <w:rFonts w:ascii="Times" w:eastAsia="Batang" w:hAnsi="Times"/>
                <w:i/>
                <w:iCs/>
                <w:sz w:val="16"/>
                <w:szCs w:val="16"/>
                <w:lang w:val="en-US"/>
              </w:rPr>
            </w:pPr>
            <w:r w:rsidRPr="00C32050">
              <w:rPr>
                <w:rFonts w:ascii="Times" w:eastAsia="Batang" w:hAnsi="Times"/>
                <w:i/>
                <w:iCs/>
                <w:sz w:val="16"/>
                <w:szCs w:val="16"/>
              </w:rPr>
              <w:t>For AI/ML assisted positioning, evaluate the three constructions:</w:t>
            </w:r>
          </w:p>
          <w:p w14:paraId="49F85C07" w14:textId="77777777" w:rsidR="00C32050" w:rsidRPr="00C32050" w:rsidRDefault="00C32050" w:rsidP="00B74CB3">
            <w:pPr>
              <w:pStyle w:val="ListParagraph"/>
              <w:numPr>
                <w:ilvl w:val="0"/>
                <w:numId w:val="5"/>
              </w:numPr>
              <w:spacing w:line="240" w:lineRule="exact"/>
              <w:jc w:val="both"/>
              <w:rPr>
                <w:rFonts w:ascii="Times" w:eastAsia="Batang" w:hAnsi="Times"/>
                <w:i/>
                <w:iCs/>
                <w:sz w:val="16"/>
                <w:szCs w:val="16"/>
                <w:lang w:val="en-US"/>
              </w:rPr>
            </w:pPr>
            <w:r w:rsidRPr="00C32050">
              <w:rPr>
                <w:rFonts w:ascii="Times" w:eastAsia="Batang" w:hAnsi="Times"/>
                <w:i/>
                <w:iCs/>
                <w:sz w:val="16"/>
                <w:szCs w:val="16"/>
                <w:lang w:val="en-GB"/>
              </w:rPr>
              <w:t>Single-TRP, same model for N TRPs</w:t>
            </w:r>
          </w:p>
          <w:p w14:paraId="57EF4485" w14:textId="77777777" w:rsidR="00C32050" w:rsidRPr="00C32050" w:rsidRDefault="00C32050" w:rsidP="00B74CB3">
            <w:pPr>
              <w:pStyle w:val="ListParagraph"/>
              <w:numPr>
                <w:ilvl w:val="0"/>
                <w:numId w:val="5"/>
              </w:numPr>
              <w:spacing w:line="240" w:lineRule="exact"/>
              <w:jc w:val="both"/>
              <w:rPr>
                <w:rFonts w:ascii="Times" w:eastAsia="Batang" w:hAnsi="Times"/>
                <w:i/>
                <w:iCs/>
                <w:sz w:val="16"/>
                <w:szCs w:val="16"/>
                <w:lang w:val="en-US"/>
              </w:rPr>
            </w:pPr>
            <w:r w:rsidRPr="00C32050">
              <w:rPr>
                <w:rFonts w:ascii="Times" w:eastAsia="Batang" w:hAnsi="Times"/>
                <w:i/>
                <w:iCs/>
                <w:sz w:val="16"/>
                <w:szCs w:val="16"/>
                <w:lang w:val="en-GB"/>
              </w:rPr>
              <w:t>Single-TRP, N models for N TRPs</w:t>
            </w:r>
          </w:p>
          <w:p w14:paraId="11248334" w14:textId="77777777" w:rsidR="00C32050" w:rsidRPr="00C32050" w:rsidRDefault="00C32050" w:rsidP="00B74CB3">
            <w:pPr>
              <w:pStyle w:val="ListParagraph"/>
              <w:numPr>
                <w:ilvl w:val="0"/>
                <w:numId w:val="5"/>
              </w:numPr>
              <w:spacing w:line="240" w:lineRule="exact"/>
              <w:jc w:val="both"/>
              <w:rPr>
                <w:rFonts w:ascii="Times" w:eastAsia="Batang" w:hAnsi="Times"/>
                <w:i/>
                <w:iCs/>
                <w:sz w:val="16"/>
                <w:szCs w:val="16"/>
                <w:lang w:val="en-US"/>
              </w:rPr>
            </w:pPr>
            <w:r w:rsidRPr="00C32050">
              <w:rPr>
                <w:rFonts w:ascii="Times" w:eastAsia="Batang" w:hAnsi="Times"/>
                <w:i/>
                <w:iCs/>
                <w:sz w:val="16"/>
                <w:szCs w:val="16"/>
                <w:lang w:val="en-GB"/>
              </w:rPr>
              <w:t>Multi-TRP (i.e., one model for N TRPs)</w:t>
            </w:r>
          </w:p>
          <w:p w14:paraId="40CA100C" w14:textId="77777777" w:rsidR="00C32050" w:rsidRDefault="00C32050" w:rsidP="003347EB">
            <w:pPr>
              <w:spacing w:line="240" w:lineRule="exact"/>
              <w:rPr>
                <w:rFonts w:ascii="Times" w:eastAsia="Batang" w:hAnsi="Times"/>
                <w:i/>
                <w:iCs/>
                <w:sz w:val="18"/>
                <w:szCs w:val="18"/>
              </w:rPr>
            </w:pPr>
            <w:r w:rsidRPr="00C32050">
              <w:rPr>
                <w:rFonts w:ascii="Times" w:eastAsia="Batang" w:hAnsi="Times"/>
                <w:i/>
                <w:iCs/>
                <w:sz w:val="16"/>
                <w:szCs w:val="16"/>
              </w:rPr>
              <w:t>Note: Individual company may evaluate one or more of the three constructions.</w:t>
            </w:r>
          </w:p>
        </w:tc>
      </w:tr>
    </w:tbl>
    <w:p w14:paraId="17E05B72" w14:textId="77777777" w:rsidR="00C32050" w:rsidRDefault="00C32050" w:rsidP="00C32050">
      <w:pPr>
        <w:jc w:val="both"/>
        <w:rPr>
          <w:rFonts w:cs="Arial"/>
          <w:color w:val="FF0000"/>
          <w:lang w:val="en-US"/>
        </w:rPr>
      </w:pPr>
    </w:p>
    <w:p w14:paraId="1520D80B" w14:textId="671FA6EF" w:rsidR="00C32050" w:rsidRPr="006B582C" w:rsidRDefault="53CCFA0C" w:rsidP="00C32050">
      <w:pPr>
        <w:jc w:val="both"/>
        <w:rPr>
          <w:rFonts w:cs="Arial"/>
          <w:lang w:val="en-US"/>
        </w:rPr>
      </w:pPr>
      <w:r>
        <w:rPr>
          <w:rFonts w:cs="Arial"/>
          <w:lang w:val="en-US"/>
        </w:rPr>
        <w:t>The AI/ML-assisted positioning corresponds to LOS/NLOS classification</w:t>
      </w:r>
      <w:r w:rsidR="4D61B279">
        <w:rPr>
          <w:rFonts w:cs="Arial"/>
          <w:lang w:val="en-US"/>
        </w:rPr>
        <w:t xml:space="preserve"> using as input parameter PDP measurements</w:t>
      </w:r>
      <w:r>
        <w:rPr>
          <w:rFonts w:cs="Arial"/>
          <w:lang w:val="en-US"/>
        </w:rPr>
        <w:t>. A low computational and model complexity is considered in the measure of the accuracy of different scenarios. In the multi-TRPs evaluation, the N TRPs vary between 1 and 18, i.e., one model for N</w:t>
      </w:r>
      <w:proofErr w:type="gramStart"/>
      <w:r>
        <w:rPr>
          <w:rFonts w:cs="Arial"/>
          <w:lang w:val="en-US"/>
        </w:rPr>
        <w:t>={</w:t>
      </w:r>
      <w:proofErr w:type="gramEnd"/>
      <w:r>
        <w:rPr>
          <w:rFonts w:cs="Arial"/>
          <w:lang w:val="en-US"/>
        </w:rPr>
        <w:t>1, 2, …, 18} TRPs. In each value of N several measurements of accuracy and F1-score are obtained, then the average of both is</w:t>
      </w:r>
      <w:r w:rsidR="06AF703E">
        <w:rPr>
          <w:rFonts w:cs="Arial"/>
          <w:lang w:val="en-US"/>
        </w:rPr>
        <w:t xml:space="preserve"> shared in </w:t>
      </w:r>
      <w:r w:rsidR="007A2589">
        <w:rPr>
          <w:rFonts w:cs="Arial"/>
          <w:lang w:val="en-US"/>
        </w:rPr>
        <w:fldChar w:fldCharType="begin"/>
      </w:r>
      <w:r w:rsidR="007A2589">
        <w:rPr>
          <w:rFonts w:cs="Arial"/>
          <w:lang w:val="en-US"/>
        </w:rPr>
        <w:instrText xml:space="preserve"> REF _Ref131484403 \h </w:instrText>
      </w:r>
      <w:r w:rsidR="007A2589">
        <w:rPr>
          <w:rFonts w:cs="Arial"/>
          <w:lang w:val="en-US"/>
        </w:rPr>
      </w:r>
      <w:r w:rsidR="007A2589">
        <w:rPr>
          <w:rFonts w:cs="Arial"/>
          <w:lang w:val="en-US"/>
        </w:rPr>
        <w:fldChar w:fldCharType="separate"/>
      </w:r>
      <w:r w:rsidR="308E7DA6">
        <w:t xml:space="preserve">Table </w:t>
      </w:r>
      <w:r w:rsidR="308E7DA6">
        <w:rPr>
          <w:noProof/>
        </w:rPr>
        <w:t>8</w:t>
      </w:r>
      <w:r w:rsidR="007A2589">
        <w:rPr>
          <w:rFonts w:cs="Arial"/>
          <w:lang w:val="en-US"/>
        </w:rPr>
        <w:fldChar w:fldCharType="end"/>
      </w:r>
      <w:r>
        <w:rPr>
          <w:rFonts w:cs="Arial"/>
          <w:lang w:val="en-US"/>
        </w:rPr>
        <w:t xml:space="preserve"> for the correspondent value of N.</w:t>
      </w:r>
      <w:r w:rsidDel="00D70F3C">
        <w:rPr>
          <w:rFonts w:cs="Arial"/>
          <w:lang w:val="en-US"/>
        </w:rPr>
        <w:t xml:space="preserve"> </w:t>
      </w:r>
      <w:r>
        <w:rPr>
          <w:rFonts w:cs="Arial"/>
          <w:lang w:val="en-US"/>
        </w:rPr>
        <w:t xml:space="preserve">Here, the tendency is that increasing the number of TRPs has a negative impact on the average accuracy. When N=1, the accuracy achieves almost 95% and an F1-score of 0.78; when N=18, the accuracy drops to 88%, and the F1-score is a little bit enhanced to 0,85. </w:t>
      </w:r>
    </w:p>
    <w:p w14:paraId="340A4674" w14:textId="59491FB7" w:rsidR="00E61257" w:rsidRDefault="7FDE2EB3" w:rsidP="00E67E76">
      <w:pPr>
        <w:pStyle w:val="Caption"/>
        <w:keepNext/>
        <w:jc w:val="both"/>
      </w:pPr>
      <w:bookmarkStart w:id="23" w:name="_Ref131484403"/>
      <w:r>
        <w:lastRenderedPageBreak/>
        <w:t xml:space="preserve">Table </w:t>
      </w:r>
      <w:r w:rsidR="00E61257">
        <w:fldChar w:fldCharType="begin"/>
      </w:r>
      <w:r w:rsidR="00E61257">
        <w:instrText xml:space="preserve"> SEQ Table \* ARABIC </w:instrText>
      </w:r>
      <w:r w:rsidR="00E61257">
        <w:fldChar w:fldCharType="separate"/>
      </w:r>
      <w:r w:rsidR="308E7DA6" w:rsidRPr="3842C081">
        <w:rPr>
          <w:noProof/>
        </w:rPr>
        <w:t>8</w:t>
      </w:r>
      <w:r w:rsidR="00E61257">
        <w:fldChar w:fldCharType="end"/>
      </w:r>
      <w:bookmarkEnd w:id="23"/>
      <w:r>
        <w:t xml:space="preserve"> - Average accuracy and F1-score for AI/ML assisted positioning with LOS/NLOS in the output model. This prediction corresponds to a multi-TRP scenario with one model for N TRPs used simultaneously. This e</w:t>
      </w:r>
      <w:r w:rsidR="025798C3">
        <w:t xml:space="preserve">valuation </w:t>
      </w:r>
      <w:r w:rsidR="71181B0C">
        <w:t>uses</w:t>
      </w:r>
      <w:r>
        <w:t xml:space="preserve"> dataset 1 (clutter density 40%)</w:t>
      </w:r>
      <w:r w:rsidR="3DAE287A">
        <w:t>.</w:t>
      </w:r>
    </w:p>
    <w:tbl>
      <w:tblPr>
        <w:tblStyle w:val="TableGrid"/>
        <w:tblW w:w="0" w:type="auto"/>
        <w:jc w:val="center"/>
        <w:tblLook w:val="04A0" w:firstRow="1" w:lastRow="0" w:firstColumn="1" w:lastColumn="0" w:noHBand="0" w:noVBand="1"/>
      </w:tblPr>
      <w:tblGrid>
        <w:gridCol w:w="983"/>
        <w:gridCol w:w="961"/>
        <w:gridCol w:w="961"/>
        <w:gridCol w:w="961"/>
        <w:gridCol w:w="961"/>
        <w:gridCol w:w="961"/>
        <w:gridCol w:w="961"/>
      </w:tblGrid>
      <w:tr w:rsidR="00490864" w14:paraId="466A5BEC" w14:textId="77777777" w:rsidTr="3842C081">
        <w:trPr>
          <w:jc w:val="center"/>
        </w:trPr>
        <w:tc>
          <w:tcPr>
            <w:tcW w:w="983" w:type="dxa"/>
          </w:tcPr>
          <w:p w14:paraId="77C5080A" w14:textId="5F77E2CB" w:rsidR="00490864" w:rsidRPr="00E8459F" w:rsidRDefault="00490864" w:rsidP="00777203">
            <w:pPr>
              <w:rPr>
                <w:b/>
                <w:bCs/>
              </w:rPr>
            </w:pPr>
            <w:r w:rsidRPr="00E8459F">
              <w:rPr>
                <w:b/>
                <w:bCs/>
              </w:rPr>
              <w:t>N_TRPs</w:t>
            </w:r>
          </w:p>
        </w:tc>
        <w:tc>
          <w:tcPr>
            <w:tcW w:w="961" w:type="dxa"/>
          </w:tcPr>
          <w:p w14:paraId="5CD26403" w14:textId="154469B4" w:rsidR="00490864" w:rsidRPr="00E8459F" w:rsidRDefault="00490864" w:rsidP="00777203">
            <w:pPr>
              <w:rPr>
                <w:b/>
                <w:bCs/>
              </w:rPr>
            </w:pPr>
            <w:r w:rsidRPr="00E8459F">
              <w:rPr>
                <w:b/>
                <w:bCs/>
              </w:rPr>
              <w:t>1</w:t>
            </w:r>
          </w:p>
        </w:tc>
        <w:tc>
          <w:tcPr>
            <w:tcW w:w="961" w:type="dxa"/>
          </w:tcPr>
          <w:p w14:paraId="0E53B503" w14:textId="7C97DDB4" w:rsidR="00490864" w:rsidRPr="00E8459F" w:rsidRDefault="00490864" w:rsidP="00777203">
            <w:pPr>
              <w:rPr>
                <w:b/>
                <w:bCs/>
              </w:rPr>
            </w:pPr>
            <w:r w:rsidRPr="00E8459F">
              <w:rPr>
                <w:b/>
                <w:bCs/>
              </w:rPr>
              <w:t>4</w:t>
            </w:r>
          </w:p>
        </w:tc>
        <w:tc>
          <w:tcPr>
            <w:tcW w:w="961" w:type="dxa"/>
          </w:tcPr>
          <w:p w14:paraId="3C53F979" w14:textId="69212EE2" w:rsidR="00490864" w:rsidRPr="00E8459F" w:rsidRDefault="00490864" w:rsidP="00777203">
            <w:pPr>
              <w:rPr>
                <w:b/>
                <w:bCs/>
              </w:rPr>
            </w:pPr>
            <w:r w:rsidRPr="00E8459F">
              <w:rPr>
                <w:b/>
                <w:bCs/>
              </w:rPr>
              <w:t>8</w:t>
            </w:r>
          </w:p>
        </w:tc>
        <w:tc>
          <w:tcPr>
            <w:tcW w:w="961" w:type="dxa"/>
          </w:tcPr>
          <w:p w14:paraId="7C96786F" w14:textId="4C2D44F9" w:rsidR="00490864" w:rsidRPr="00E8459F" w:rsidRDefault="00490864" w:rsidP="00777203">
            <w:pPr>
              <w:rPr>
                <w:b/>
                <w:bCs/>
              </w:rPr>
            </w:pPr>
            <w:r w:rsidRPr="00E8459F">
              <w:rPr>
                <w:b/>
                <w:bCs/>
              </w:rPr>
              <w:t>12</w:t>
            </w:r>
          </w:p>
        </w:tc>
        <w:tc>
          <w:tcPr>
            <w:tcW w:w="961" w:type="dxa"/>
          </w:tcPr>
          <w:p w14:paraId="33974697" w14:textId="660992BE" w:rsidR="00490864" w:rsidRPr="00E8459F" w:rsidRDefault="00490864" w:rsidP="00777203">
            <w:pPr>
              <w:rPr>
                <w:b/>
                <w:bCs/>
              </w:rPr>
            </w:pPr>
            <w:r w:rsidRPr="00E8459F">
              <w:rPr>
                <w:b/>
                <w:bCs/>
              </w:rPr>
              <w:t>16</w:t>
            </w:r>
          </w:p>
        </w:tc>
        <w:tc>
          <w:tcPr>
            <w:tcW w:w="961" w:type="dxa"/>
          </w:tcPr>
          <w:p w14:paraId="4D7BE9E5" w14:textId="3CD4A078" w:rsidR="00490864" w:rsidRPr="00E8459F" w:rsidRDefault="00490864" w:rsidP="00777203">
            <w:pPr>
              <w:rPr>
                <w:b/>
                <w:bCs/>
              </w:rPr>
            </w:pPr>
            <w:r w:rsidRPr="00E8459F">
              <w:rPr>
                <w:b/>
                <w:bCs/>
              </w:rPr>
              <w:t>18</w:t>
            </w:r>
          </w:p>
        </w:tc>
      </w:tr>
      <w:tr w:rsidR="00490864" w14:paraId="65E2BA62" w14:textId="77777777" w:rsidTr="3842C081">
        <w:trPr>
          <w:trHeight w:val="1410"/>
          <w:jc w:val="center"/>
        </w:trPr>
        <w:tc>
          <w:tcPr>
            <w:tcW w:w="983" w:type="dxa"/>
          </w:tcPr>
          <w:p w14:paraId="439A63B0" w14:textId="77777777" w:rsidR="00E61257" w:rsidRPr="00B100FD" w:rsidRDefault="00E61257" w:rsidP="00777203">
            <w:pPr>
              <w:rPr>
                <w:b/>
                <w:bCs/>
              </w:rPr>
            </w:pPr>
            <w:r w:rsidRPr="00B100FD">
              <w:rPr>
                <w:b/>
                <w:bCs/>
              </w:rPr>
              <w:t>Average</w:t>
            </w:r>
          </w:p>
          <w:p w14:paraId="7955485E" w14:textId="39DE150E" w:rsidR="00490864" w:rsidRPr="00B100FD" w:rsidRDefault="00E61257" w:rsidP="00777203">
            <w:pPr>
              <w:rPr>
                <w:b/>
                <w:bCs/>
              </w:rPr>
            </w:pPr>
            <w:r w:rsidRPr="00B100FD">
              <w:rPr>
                <w:b/>
                <w:bCs/>
              </w:rPr>
              <w:t>a</w:t>
            </w:r>
            <w:r w:rsidR="00490864" w:rsidRPr="00B100FD">
              <w:rPr>
                <w:b/>
                <w:bCs/>
              </w:rPr>
              <w:t>ccuracy</w:t>
            </w:r>
          </w:p>
        </w:tc>
        <w:tc>
          <w:tcPr>
            <w:tcW w:w="961" w:type="dxa"/>
          </w:tcPr>
          <w:p w14:paraId="57C643F8" w14:textId="7F459545" w:rsidR="00490864" w:rsidRDefault="0062653C" w:rsidP="00777203">
            <w:r>
              <w:t>0.95</w:t>
            </w:r>
            <w:r w:rsidR="009670DF">
              <w:t>0</w:t>
            </w:r>
          </w:p>
        </w:tc>
        <w:tc>
          <w:tcPr>
            <w:tcW w:w="961" w:type="dxa"/>
          </w:tcPr>
          <w:p w14:paraId="6C2A6AD1" w14:textId="1F39B673" w:rsidR="00490864" w:rsidRDefault="009670DF" w:rsidP="00777203">
            <w:r>
              <w:t>0.904</w:t>
            </w:r>
            <w:r w:rsidR="00331BC8">
              <w:t>9</w:t>
            </w:r>
          </w:p>
        </w:tc>
        <w:tc>
          <w:tcPr>
            <w:tcW w:w="961" w:type="dxa"/>
          </w:tcPr>
          <w:p w14:paraId="3250B915" w14:textId="53CEAAB5" w:rsidR="00490864" w:rsidRDefault="00331BC8" w:rsidP="00777203">
            <w:r>
              <w:t>0.9047</w:t>
            </w:r>
          </w:p>
        </w:tc>
        <w:tc>
          <w:tcPr>
            <w:tcW w:w="961" w:type="dxa"/>
          </w:tcPr>
          <w:p w14:paraId="5DD9167F" w14:textId="2B4DCAEB" w:rsidR="00490864" w:rsidRDefault="00331BC8" w:rsidP="00777203">
            <w:r>
              <w:t>0.8806</w:t>
            </w:r>
          </w:p>
        </w:tc>
        <w:tc>
          <w:tcPr>
            <w:tcW w:w="961" w:type="dxa"/>
          </w:tcPr>
          <w:p w14:paraId="6C40E4FE" w14:textId="5322587C" w:rsidR="00490864" w:rsidRDefault="00331BC8" w:rsidP="00777203">
            <w:r>
              <w:t>0.8837</w:t>
            </w:r>
          </w:p>
        </w:tc>
        <w:tc>
          <w:tcPr>
            <w:tcW w:w="961" w:type="dxa"/>
          </w:tcPr>
          <w:p w14:paraId="109DE2D5" w14:textId="30143A0E" w:rsidR="00490864" w:rsidRDefault="00331BC8" w:rsidP="00777203">
            <w:r>
              <w:t>0.879</w:t>
            </w:r>
            <w:r w:rsidR="00B17F91">
              <w:t>4</w:t>
            </w:r>
          </w:p>
        </w:tc>
      </w:tr>
      <w:tr w:rsidR="00490864" w14:paraId="1D285164" w14:textId="77777777" w:rsidTr="3842C081">
        <w:trPr>
          <w:jc w:val="center"/>
        </w:trPr>
        <w:tc>
          <w:tcPr>
            <w:tcW w:w="983" w:type="dxa"/>
          </w:tcPr>
          <w:p w14:paraId="27E4F187" w14:textId="62E03377" w:rsidR="00490864" w:rsidRPr="00B100FD" w:rsidRDefault="00E61257" w:rsidP="00777203">
            <w:pPr>
              <w:rPr>
                <w:b/>
                <w:bCs/>
              </w:rPr>
            </w:pPr>
            <w:r w:rsidRPr="00B100FD">
              <w:rPr>
                <w:b/>
                <w:bCs/>
              </w:rPr>
              <w:t xml:space="preserve">Average </w:t>
            </w:r>
            <w:r w:rsidR="00490864" w:rsidRPr="00B100FD">
              <w:rPr>
                <w:b/>
                <w:bCs/>
              </w:rPr>
              <w:t>F1-score</w:t>
            </w:r>
          </w:p>
        </w:tc>
        <w:tc>
          <w:tcPr>
            <w:tcW w:w="961" w:type="dxa"/>
          </w:tcPr>
          <w:p w14:paraId="1512832A" w14:textId="793F913D" w:rsidR="00490864" w:rsidRDefault="00E77C7B" w:rsidP="00777203">
            <w:r>
              <w:t>0.7943</w:t>
            </w:r>
          </w:p>
        </w:tc>
        <w:tc>
          <w:tcPr>
            <w:tcW w:w="961" w:type="dxa"/>
          </w:tcPr>
          <w:p w14:paraId="023EA1CD" w14:textId="237291AF" w:rsidR="00490864" w:rsidRDefault="00C03A24" w:rsidP="00777203">
            <w:r>
              <w:t>0.8595</w:t>
            </w:r>
          </w:p>
        </w:tc>
        <w:tc>
          <w:tcPr>
            <w:tcW w:w="961" w:type="dxa"/>
          </w:tcPr>
          <w:p w14:paraId="37D1EA26" w14:textId="10CA473A" w:rsidR="00490864" w:rsidRDefault="00C03A24" w:rsidP="00777203">
            <w:r>
              <w:t>0.8668</w:t>
            </w:r>
          </w:p>
        </w:tc>
        <w:tc>
          <w:tcPr>
            <w:tcW w:w="961" w:type="dxa"/>
          </w:tcPr>
          <w:p w14:paraId="0B1081E3" w14:textId="26DEB27F" w:rsidR="00490864" w:rsidRDefault="00C03A24" w:rsidP="00777203">
            <w:r>
              <w:t>0.8496</w:t>
            </w:r>
          </w:p>
        </w:tc>
        <w:tc>
          <w:tcPr>
            <w:tcW w:w="961" w:type="dxa"/>
          </w:tcPr>
          <w:p w14:paraId="13538FEC" w14:textId="1C09B074" w:rsidR="00490864" w:rsidRDefault="00C03A24" w:rsidP="00777203">
            <w:r>
              <w:t>0.8501</w:t>
            </w:r>
          </w:p>
        </w:tc>
        <w:tc>
          <w:tcPr>
            <w:tcW w:w="961" w:type="dxa"/>
          </w:tcPr>
          <w:p w14:paraId="07C51BE4" w14:textId="4616BE2B" w:rsidR="00490864" w:rsidRDefault="00C03A24" w:rsidP="00777203">
            <w:r>
              <w:t>0.8499</w:t>
            </w:r>
          </w:p>
        </w:tc>
      </w:tr>
    </w:tbl>
    <w:p w14:paraId="46DEA3AA" w14:textId="77777777" w:rsidR="00777203" w:rsidRPr="00777203" w:rsidRDefault="00777203" w:rsidP="00777203"/>
    <w:p w14:paraId="72C2FA93" w14:textId="5BF013C6" w:rsidR="00C32050" w:rsidRDefault="00C32050" w:rsidP="00C32050">
      <w:pPr>
        <w:rPr>
          <w:rFonts w:cs="Arial"/>
          <w:b/>
          <w:bCs/>
          <w:lang w:val="en-US"/>
        </w:rPr>
      </w:pPr>
      <w:bookmarkStart w:id="24" w:name="_Hlk127116778"/>
      <w:r w:rsidRPr="00745A73">
        <w:rPr>
          <w:rFonts w:cs="Arial"/>
          <w:b/>
          <w:bCs/>
          <w:lang w:val="en-US"/>
        </w:rPr>
        <w:t>Proposal</w:t>
      </w:r>
      <w:r w:rsidR="00973BAD">
        <w:rPr>
          <w:rFonts w:cs="Arial"/>
          <w:b/>
          <w:bCs/>
          <w:lang w:val="en-US"/>
        </w:rPr>
        <w:t xml:space="preserve"> </w:t>
      </w:r>
      <w:r w:rsidR="00C61799">
        <w:rPr>
          <w:rFonts w:cs="Arial"/>
          <w:b/>
          <w:bCs/>
          <w:lang w:val="en-US"/>
        </w:rPr>
        <w:t>6</w:t>
      </w:r>
      <w:r w:rsidRPr="00745A73">
        <w:rPr>
          <w:rFonts w:cs="Arial"/>
          <w:b/>
          <w:bCs/>
          <w:lang w:val="en-US"/>
        </w:rPr>
        <w:t xml:space="preserve">: </w:t>
      </w:r>
      <w:r>
        <w:rPr>
          <w:rFonts w:cs="Arial"/>
          <w:b/>
          <w:bCs/>
          <w:lang w:val="en-US"/>
        </w:rPr>
        <w:t>For</w:t>
      </w:r>
      <w:r w:rsidRPr="00745A73">
        <w:rPr>
          <w:rFonts w:cs="Arial"/>
          <w:b/>
          <w:bCs/>
          <w:lang w:val="en-US"/>
        </w:rPr>
        <w:t xml:space="preserve"> multi-TRP scenarios</w:t>
      </w:r>
      <w:r>
        <w:rPr>
          <w:rFonts w:cs="Arial"/>
          <w:b/>
          <w:bCs/>
          <w:lang w:val="en-US"/>
        </w:rPr>
        <w:t xml:space="preserve"> (i.e., one model for N TRPs)</w:t>
      </w:r>
      <w:r w:rsidR="006122B6">
        <w:rPr>
          <w:rFonts w:cs="Arial"/>
          <w:b/>
          <w:bCs/>
          <w:lang w:val="en-US"/>
        </w:rPr>
        <w:t xml:space="preserve"> evaluate </w:t>
      </w:r>
      <w:r w:rsidR="003C14AF">
        <w:rPr>
          <w:rFonts w:cs="Arial"/>
          <w:b/>
          <w:bCs/>
          <w:lang w:val="en-US"/>
        </w:rPr>
        <w:t xml:space="preserve">the performance </w:t>
      </w:r>
      <w:r w:rsidR="00325CF7">
        <w:rPr>
          <w:rFonts w:cs="Arial"/>
          <w:b/>
          <w:bCs/>
          <w:lang w:val="en-US"/>
        </w:rPr>
        <w:t>of</w:t>
      </w:r>
      <w:r w:rsidR="0056530B">
        <w:rPr>
          <w:rFonts w:cs="Arial"/>
          <w:b/>
          <w:bCs/>
          <w:lang w:val="en-US"/>
        </w:rPr>
        <w:t xml:space="preserve"> LOS indication </w:t>
      </w:r>
      <w:r w:rsidR="00E06EB9">
        <w:rPr>
          <w:rFonts w:cs="Arial"/>
          <w:b/>
          <w:bCs/>
          <w:lang w:val="en-US"/>
        </w:rPr>
        <w:t xml:space="preserve">using a KPI </w:t>
      </w:r>
      <w:r w:rsidR="001C7625">
        <w:rPr>
          <w:rFonts w:cs="Arial"/>
          <w:b/>
          <w:bCs/>
          <w:lang w:val="en-US"/>
        </w:rPr>
        <w:t>(</w:t>
      </w:r>
      <w:proofErr w:type="gramStart"/>
      <w:r w:rsidR="001C7625">
        <w:rPr>
          <w:rFonts w:cs="Arial"/>
          <w:b/>
          <w:bCs/>
          <w:lang w:val="en-US"/>
        </w:rPr>
        <w:t>e.g.</w:t>
      </w:r>
      <w:proofErr w:type="gramEnd"/>
      <w:r w:rsidR="001C7625">
        <w:rPr>
          <w:rFonts w:cs="Arial"/>
          <w:b/>
          <w:bCs/>
          <w:lang w:val="en-US"/>
        </w:rPr>
        <w:t xml:space="preserve"> F1-score)</w:t>
      </w:r>
      <w:r w:rsidR="003D5494">
        <w:rPr>
          <w:rFonts w:cs="Arial"/>
          <w:b/>
          <w:bCs/>
          <w:lang w:val="en-US"/>
        </w:rPr>
        <w:t xml:space="preserve"> indicating the TRP selection strategy</w:t>
      </w:r>
      <w:r w:rsidR="00DB1208">
        <w:rPr>
          <w:rFonts w:cs="Arial"/>
          <w:b/>
          <w:bCs/>
          <w:lang w:val="en-US"/>
        </w:rPr>
        <w:t xml:space="preserve"> and </w:t>
      </w:r>
      <w:r w:rsidR="008C12CE">
        <w:rPr>
          <w:rFonts w:cs="Arial"/>
          <w:b/>
          <w:bCs/>
          <w:lang w:val="en-US"/>
        </w:rPr>
        <w:t xml:space="preserve">its respective </w:t>
      </w:r>
      <w:r w:rsidR="00CF76F1">
        <w:rPr>
          <w:rFonts w:cs="Arial"/>
          <w:b/>
          <w:bCs/>
          <w:lang w:val="en-US"/>
        </w:rPr>
        <w:t>model and computational complexity</w:t>
      </w:r>
      <w:r w:rsidR="00DD2845">
        <w:rPr>
          <w:rFonts w:cs="Arial"/>
          <w:b/>
          <w:bCs/>
          <w:lang w:val="en-US"/>
        </w:rPr>
        <w:t xml:space="preserve"> on a common table</w:t>
      </w:r>
      <w:r>
        <w:rPr>
          <w:rFonts w:cs="Arial"/>
          <w:b/>
          <w:bCs/>
          <w:lang w:val="en-US"/>
        </w:rPr>
        <w:t>.</w:t>
      </w:r>
    </w:p>
    <w:bookmarkEnd w:id="24"/>
    <w:p w14:paraId="15E99964" w14:textId="3DAE57E9" w:rsidR="001801B4" w:rsidRDefault="001801B4" w:rsidP="001801B4">
      <w:pPr>
        <w:rPr>
          <w:lang w:val="en-US"/>
        </w:rPr>
      </w:pPr>
    </w:p>
    <w:p w14:paraId="204A22BD" w14:textId="6123FDB6" w:rsidR="001801B4" w:rsidRDefault="008D0827" w:rsidP="00B74CB3">
      <w:pPr>
        <w:pStyle w:val="Heading1"/>
        <w:rPr>
          <w:lang w:val="en-US"/>
        </w:rPr>
      </w:pPr>
      <w:r>
        <w:rPr>
          <w:lang w:val="en-US"/>
        </w:rPr>
        <w:t>Performance</w:t>
      </w:r>
      <w:r w:rsidR="001801B4">
        <w:rPr>
          <w:lang w:val="en-US"/>
        </w:rPr>
        <w:t xml:space="preserve"> Monitoring </w:t>
      </w:r>
      <w:r w:rsidR="0064364E">
        <w:rPr>
          <w:lang w:val="en-US"/>
        </w:rPr>
        <w:t>Evaluation</w:t>
      </w:r>
    </w:p>
    <w:p w14:paraId="77D0A62E" w14:textId="37C2544E" w:rsidR="00370028" w:rsidRPr="00370028" w:rsidRDefault="00D82939" w:rsidP="00370028">
      <w:pPr>
        <w:rPr>
          <w:lang w:val="en-US"/>
        </w:rPr>
      </w:pPr>
      <w:r>
        <w:rPr>
          <w:lang w:val="en-US"/>
        </w:rPr>
        <w:t>In the 3GPP RAN1#112 meeting, companies agreed the following</w:t>
      </w:r>
      <w:r w:rsidR="00BD7296">
        <w:rPr>
          <w:lang w:val="en-US"/>
        </w:rPr>
        <w:t>:</w:t>
      </w:r>
    </w:p>
    <w:tbl>
      <w:tblPr>
        <w:tblStyle w:val="TableGrid"/>
        <w:tblW w:w="0" w:type="auto"/>
        <w:tblLook w:val="04A0" w:firstRow="1" w:lastRow="0" w:firstColumn="1" w:lastColumn="0" w:noHBand="0" w:noVBand="1"/>
      </w:tblPr>
      <w:tblGrid>
        <w:gridCol w:w="9629"/>
      </w:tblGrid>
      <w:tr w:rsidR="00F07CA2" w14:paraId="3D40B2B8" w14:textId="77777777" w:rsidTr="00F07CA2">
        <w:tc>
          <w:tcPr>
            <w:tcW w:w="9629" w:type="dxa"/>
          </w:tcPr>
          <w:p w14:paraId="60EA8EA1" w14:textId="77777777" w:rsidR="00370028" w:rsidRPr="004B273C" w:rsidRDefault="00370028" w:rsidP="00370028">
            <w:pPr>
              <w:rPr>
                <w:rFonts w:cs="DengXian"/>
                <w:b/>
                <w:bCs/>
                <w:sz w:val="16"/>
                <w:szCs w:val="16"/>
                <w:highlight w:val="green"/>
                <w:u w:val="single"/>
              </w:rPr>
            </w:pPr>
            <w:r w:rsidRPr="004B273C">
              <w:rPr>
                <w:rFonts w:cs="DengXian"/>
                <w:b/>
                <w:bCs/>
                <w:sz w:val="16"/>
                <w:szCs w:val="16"/>
                <w:highlight w:val="green"/>
                <w:u w:val="single"/>
              </w:rPr>
              <w:t>Agreement</w:t>
            </w:r>
          </w:p>
          <w:p w14:paraId="216EAEAD" w14:textId="77777777" w:rsidR="00370028" w:rsidRPr="004B273C" w:rsidRDefault="00370028" w:rsidP="00370028">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2E2FE3D0" w14:textId="77777777" w:rsidR="00370028" w:rsidRPr="004B273C" w:rsidRDefault="00370028" w:rsidP="00370028">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344B0662" w14:textId="282DE710" w:rsidR="00F07CA2" w:rsidRPr="00370028" w:rsidRDefault="00370028" w:rsidP="00F07CA2">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tc>
      </w:tr>
    </w:tbl>
    <w:p w14:paraId="3A065B45" w14:textId="07207452" w:rsidR="001E448E" w:rsidRDefault="001E448E" w:rsidP="00F07CA2">
      <w:pPr>
        <w:rPr>
          <w:lang w:val="en-US"/>
        </w:rPr>
      </w:pPr>
    </w:p>
    <w:p w14:paraId="5AF500D3" w14:textId="20F20791" w:rsidR="00CC1812" w:rsidRPr="00F07CA2" w:rsidRDefault="4673EDA2" w:rsidP="00F07CA2">
      <w:pPr>
        <w:rPr>
          <w:lang w:val="en-US"/>
        </w:rPr>
      </w:pPr>
      <w:r w:rsidRPr="3842C081">
        <w:rPr>
          <w:lang w:val="en-US"/>
        </w:rPr>
        <w:t xml:space="preserve">Our evaluation focuses on methods that </w:t>
      </w:r>
      <w:r w:rsidR="586A2DE7" w:rsidRPr="3842C081">
        <w:rPr>
          <w:lang w:val="en-US"/>
        </w:rPr>
        <w:t>do</w:t>
      </w:r>
      <w:r w:rsidRPr="3842C081">
        <w:rPr>
          <w:lang w:val="en-US"/>
        </w:rPr>
        <w:t xml:space="preserve"> not depend on the ground truth labeling</w:t>
      </w:r>
      <w:r w:rsidR="57C2E1FF" w:rsidRPr="3842C081">
        <w:rPr>
          <w:lang w:val="en-US"/>
        </w:rPr>
        <w:t xml:space="preserve"> for </w:t>
      </w:r>
      <w:r w:rsidR="65286F06" w:rsidRPr="3842C081">
        <w:rPr>
          <w:lang w:val="en-US"/>
        </w:rPr>
        <w:t>both</w:t>
      </w:r>
      <w:r w:rsidR="57C2E1FF" w:rsidRPr="3842C081">
        <w:rPr>
          <w:lang w:val="en-US"/>
        </w:rPr>
        <w:t xml:space="preserve"> input and output monitoring</w:t>
      </w:r>
      <w:r w:rsidR="446DF06F" w:rsidRPr="3842C081">
        <w:rPr>
          <w:lang w:val="en-US"/>
        </w:rPr>
        <w:t xml:space="preserve">, they are described in the following subsections. </w:t>
      </w:r>
    </w:p>
    <w:p w14:paraId="043FE3FA" w14:textId="0A37F302" w:rsidR="001801B4" w:rsidRDefault="001801B4" w:rsidP="004C603A">
      <w:pPr>
        <w:pStyle w:val="Heading2"/>
        <w:rPr>
          <w:lang w:val="en-US"/>
        </w:rPr>
      </w:pPr>
      <w:r>
        <w:rPr>
          <w:lang w:val="en-US"/>
        </w:rPr>
        <w:t>Input</w:t>
      </w:r>
      <w:r w:rsidR="00242A22">
        <w:rPr>
          <w:lang w:val="en-US"/>
        </w:rPr>
        <w:t xml:space="preserve"> parameter</w:t>
      </w:r>
      <w:r>
        <w:rPr>
          <w:lang w:val="en-US"/>
        </w:rPr>
        <w:t xml:space="preserve"> </w:t>
      </w:r>
      <w:r w:rsidR="00374BFA">
        <w:rPr>
          <w:lang w:val="en-US"/>
        </w:rPr>
        <w:t>monitoring</w:t>
      </w:r>
    </w:p>
    <w:p w14:paraId="5012EDF2" w14:textId="5D22F394" w:rsidR="00242A22" w:rsidRPr="00242A22" w:rsidRDefault="00242A22" w:rsidP="00B100FD">
      <w:pPr>
        <w:rPr>
          <w:lang w:val="en-US"/>
        </w:rPr>
      </w:pPr>
      <w:r>
        <w:rPr>
          <w:lang w:val="en-US"/>
        </w:rPr>
        <w:t>For</w:t>
      </w:r>
      <w:r w:rsidR="00BF6384">
        <w:rPr>
          <w:lang w:val="en-US"/>
        </w:rPr>
        <w:t xml:space="preserve"> input parameter monitoring</w:t>
      </w:r>
      <w:r w:rsidR="002765A5">
        <w:rPr>
          <w:lang w:val="en-US"/>
        </w:rPr>
        <w:t>, we propose two evaluations</w:t>
      </w:r>
      <w:r w:rsidR="002B22D4">
        <w:rPr>
          <w:lang w:val="en-US"/>
        </w:rPr>
        <w:t xml:space="preserve">. </w:t>
      </w:r>
      <w:r w:rsidR="008C11D2">
        <w:rPr>
          <w:lang w:val="en-US"/>
        </w:rPr>
        <w:t>The first methodology</w:t>
      </w:r>
      <w:r w:rsidR="002B22D4">
        <w:rPr>
          <w:lang w:val="en-US"/>
        </w:rPr>
        <w:t xml:space="preserve"> is</w:t>
      </w:r>
      <w:r w:rsidR="009027ED">
        <w:rPr>
          <w:lang w:val="en-US"/>
        </w:rPr>
        <w:t xml:space="preserve"> based on the definition of a </w:t>
      </w:r>
      <w:r w:rsidR="00B567C4">
        <w:rPr>
          <w:lang w:val="en-US"/>
        </w:rPr>
        <w:t>null hypo</w:t>
      </w:r>
      <w:r w:rsidR="008B0BD4">
        <w:rPr>
          <w:lang w:val="en-US"/>
        </w:rPr>
        <w:t>thesis</w:t>
      </w:r>
      <w:r w:rsidR="00AB2A96">
        <w:rPr>
          <w:lang w:val="en-US"/>
        </w:rPr>
        <w:t xml:space="preserve"> that two distributions are identical</w:t>
      </w:r>
      <w:r w:rsidR="002D1BD4">
        <w:rPr>
          <w:lang w:val="en-US"/>
        </w:rPr>
        <w:t xml:space="preserve">, and the second </w:t>
      </w:r>
      <w:r w:rsidR="0017028F">
        <w:rPr>
          <w:lang w:val="en-US"/>
        </w:rPr>
        <w:t>is</w:t>
      </w:r>
      <w:r w:rsidR="00F51F67">
        <w:rPr>
          <w:lang w:val="en-US"/>
        </w:rPr>
        <w:t xml:space="preserve"> based</w:t>
      </w:r>
      <w:r w:rsidR="0060600E">
        <w:rPr>
          <w:lang w:val="en-US"/>
        </w:rPr>
        <w:t xml:space="preserve"> on </w:t>
      </w:r>
      <w:r w:rsidR="0098023A">
        <w:rPr>
          <w:lang w:val="en-US"/>
        </w:rPr>
        <w:t>a machine learning</w:t>
      </w:r>
      <w:r w:rsidR="0017028F">
        <w:rPr>
          <w:lang w:val="en-US"/>
        </w:rPr>
        <w:t xml:space="preserve"> model </w:t>
      </w:r>
      <w:r w:rsidR="0098023A">
        <w:rPr>
          <w:lang w:val="en-US"/>
        </w:rPr>
        <w:t>classifier.</w:t>
      </w:r>
    </w:p>
    <w:p w14:paraId="3F140963" w14:textId="7F1F5C2E" w:rsidR="00F96F58" w:rsidRDefault="00F96F58" w:rsidP="00F96F58">
      <w:pPr>
        <w:pStyle w:val="Heading3"/>
        <w:rPr>
          <w:lang w:val="en-US"/>
        </w:rPr>
      </w:pPr>
      <w:r>
        <w:rPr>
          <w:lang w:val="en-US"/>
        </w:rPr>
        <w:t xml:space="preserve">monitoring based </w:t>
      </w:r>
      <w:r w:rsidR="00894701">
        <w:rPr>
          <w:lang w:val="en-US"/>
        </w:rPr>
        <w:t xml:space="preserve">on </w:t>
      </w:r>
      <w:r w:rsidR="001909D5">
        <w:rPr>
          <w:lang w:val="en-US"/>
        </w:rPr>
        <w:t>the similarity of distributions</w:t>
      </w:r>
    </w:p>
    <w:p w14:paraId="7BD23B5F" w14:textId="34FB0EB6" w:rsidR="00AA41C4" w:rsidRPr="00B100FD" w:rsidRDefault="00AA41C4" w:rsidP="00B100FD">
      <w:pPr>
        <w:jc w:val="both"/>
        <w:rPr>
          <w:rFonts w:cs="Arial"/>
          <w:lang w:val="en-US"/>
        </w:rPr>
      </w:pPr>
      <w:r w:rsidRPr="00B100FD">
        <w:rPr>
          <w:rFonts w:cs="Arial"/>
          <w:lang w:val="en-US"/>
        </w:rPr>
        <w:t xml:space="preserve">Here, we use </w:t>
      </w:r>
      <w:r w:rsidR="00400769" w:rsidRPr="00B100FD">
        <w:rPr>
          <w:rFonts w:cs="Arial"/>
          <w:lang w:val="en-US"/>
        </w:rPr>
        <w:t xml:space="preserve">the </w:t>
      </w:r>
      <w:hyperlink r:id="rId24" w:history="1">
        <w:r w:rsidR="00400769" w:rsidRPr="00B100FD">
          <w:rPr>
            <w:rFonts w:cs="Arial"/>
            <w:lang w:val="en-US"/>
          </w:rPr>
          <w:t>Kolmogorov Smirnov Test</w:t>
        </w:r>
      </w:hyperlink>
      <w:r w:rsidR="00400769" w:rsidRPr="00B100FD">
        <w:rPr>
          <w:rFonts w:cs="Arial"/>
          <w:lang w:val="en-US"/>
        </w:rPr>
        <w:t xml:space="preserve"> (</w:t>
      </w:r>
      <w:proofErr w:type="spellStart"/>
      <w:r w:rsidR="00400769" w:rsidRPr="00B100FD">
        <w:rPr>
          <w:rFonts w:cs="Arial"/>
          <w:lang w:val="en-US"/>
        </w:rPr>
        <w:t>Kstest</w:t>
      </w:r>
      <w:proofErr w:type="spellEnd"/>
      <w:r w:rsidR="00400769" w:rsidRPr="00B100FD">
        <w:rPr>
          <w:rFonts w:cs="Arial"/>
          <w:lang w:val="en-US"/>
        </w:rPr>
        <w:t>)</w:t>
      </w:r>
      <w:r w:rsidR="00E66391" w:rsidRPr="00B100FD">
        <w:rPr>
          <w:rFonts w:cs="Arial"/>
          <w:lang w:val="en-US"/>
        </w:rPr>
        <w:t xml:space="preserve"> for two-sample test comparison.</w:t>
      </w:r>
      <w:r w:rsidR="00B25311" w:rsidRPr="00B100FD">
        <w:rPr>
          <w:rFonts w:cs="Arial"/>
          <w:lang w:val="en-US"/>
        </w:rPr>
        <w:t xml:space="preserve"> It is based on the definition o</w:t>
      </w:r>
      <w:r w:rsidR="006E70A7">
        <w:rPr>
          <w:rFonts w:cs="Arial"/>
          <w:lang w:val="en-US"/>
        </w:rPr>
        <w:t>f</w:t>
      </w:r>
      <w:r w:rsidR="00B25311" w:rsidRPr="00B100FD">
        <w:rPr>
          <w:rFonts w:cs="Arial"/>
          <w:lang w:val="en-US"/>
        </w:rPr>
        <w:t xml:space="preserve"> a null hypothesis</w:t>
      </w:r>
      <w:r w:rsidR="00D73B4B" w:rsidRPr="00B100FD">
        <w:rPr>
          <w:rFonts w:cs="Arial"/>
          <w:lang w:val="en-US"/>
        </w:rPr>
        <w:t xml:space="preserve"> that two distributions are identical</w:t>
      </w:r>
      <w:r w:rsidR="008167E7" w:rsidRPr="00B100FD">
        <w:rPr>
          <w:rFonts w:cs="Arial"/>
          <w:lang w:val="en-US"/>
        </w:rPr>
        <w:t xml:space="preserve">, </w:t>
      </w:r>
      <w:r w:rsidR="00D225B9" w:rsidRPr="00B100FD">
        <w:rPr>
          <w:rFonts w:cs="Arial"/>
          <w:lang w:val="en-US"/>
        </w:rPr>
        <w:t xml:space="preserve">Z(x) distribution is </w:t>
      </w:r>
      <w:r w:rsidR="00235A7A" w:rsidRPr="00B100FD">
        <w:rPr>
          <w:rFonts w:cs="Arial"/>
          <w:lang w:val="en-US"/>
        </w:rPr>
        <w:t>identical to</w:t>
      </w:r>
      <w:r w:rsidR="00D225B9" w:rsidRPr="00B100FD">
        <w:rPr>
          <w:rFonts w:cs="Arial"/>
          <w:lang w:val="en-US"/>
        </w:rPr>
        <w:t xml:space="preserve"> H(x)</w:t>
      </w:r>
      <w:r w:rsidR="003120D2" w:rsidRPr="00B100FD">
        <w:rPr>
          <w:rFonts w:cs="Arial"/>
          <w:lang w:val="en-US"/>
        </w:rPr>
        <w:t xml:space="preserve"> for all x samples</w:t>
      </w:r>
      <w:r w:rsidR="00E333D1" w:rsidRPr="00B100FD">
        <w:rPr>
          <w:rFonts w:cs="Arial"/>
          <w:lang w:val="en-US"/>
        </w:rPr>
        <w:t>. I</w:t>
      </w:r>
      <w:r w:rsidR="004D39F4" w:rsidRPr="00B100FD">
        <w:rPr>
          <w:rFonts w:cs="Arial"/>
          <w:lang w:val="en-US"/>
        </w:rPr>
        <w:t>f the hypothesis is not true, they are not identical.</w:t>
      </w:r>
      <w:r w:rsidR="007023D2" w:rsidRPr="00B100FD">
        <w:rPr>
          <w:rFonts w:cs="Arial"/>
          <w:lang w:val="en-US"/>
        </w:rPr>
        <w:t xml:space="preserve"> The hypothesis is evaluat</w:t>
      </w:r>
      <w:r w:rsidR="000A6171" w:rsidRPr="00B100FD">
        <w:rPr>
          <w:rFonts w:cs="Arial"/>
          <w:lang w:val="en-US"/>
        </w:rPr>
        <w:t>ed using the p-value</w:t>
      </w:r>
      <w:r w:rsidR="00C853F5" w:rsidRPr="00B100FD">
        <w:rPr>
          <w:rFonts w:cs="Arial"/>
          <w:lang w:val="en-US"/>
        </w:rPr>
        <w:t xml:space="preserve">. For instance, </w:t>
      </w:r>
      <w:r w:rsidR="00630488" w:rsidRPr="00B100FD">
        <w:rPr>
          <w:rFonts w:cs="Arial"/>
          <w:lang w:val="en-US"/>
        </w:rPr>
        <w:t xml:space="preserve">if the null hypothesis </w:t>
      </w:r>
      <w:r w:rsidR="00331BE7" w:rsidRPr="00B100FD">
        <w:rPr>
          <w:rFonts w:cs="Arial"/>
          <w:lang w:val="en-US"/>
        </w:rPr>
        <w:t>is that</w:t>
      </w:r>
      <w:r w:rsidR="00B353FB" w:rsidRPr="00B100FD">
        <w:rPr>
          <w:rFonts w:cs="Arial"/>
          <w:lang w:val="en-US"/>
        </w:rPr>
        <w:t xml:space="preserve"> a sample is</w:t>
      </w:r>
      <w:r w:rsidR="00830114" w:rsidRPr="00B100FD">
        <w:rPr>
          <w:rFonts w:cs="Arial"/>
          <w:lang w:val="en-US"/>
        </w:rPr>
        <w:t xml:space="preserve"> distributed according to</w:t>
      </w:r>
      <w:r w:rsidR="00331BE7" w:rsidRPr="00B100FD">
        <w:rPr>
          <w:rFonts w:cs="Arial"/>
          <w:lang w:val="en-US"/>
        </w:rPr>
        <w:t xml:space="preserve"> Z(x)</w:t>
      </w:r>
      <w:r w:rsidR="00EE38B7" w:rsidRPr="00B100FD">
        <w:rPr>
          <w:rFonts w:cs="Arial"/>
          <w:lang w:val="en-US"/>
        </w:rPr>
        <w:t xml:space="preserve">, we define a confidence level of </w:t>
      </w:r>
      <w:proofErr w:type="gramStart"/>
      <w:r w:rsidR="00EE38B7" w:rsidRPr="00B100FD">
        <w:rPr>
          <w:rFonts w:cs="Arial"/>
          <w:lang w:val="en-US"/>
        </w:rPr>
        <w:t>95%</w:t>
      </w:r>
      <w:r w:rsidR="005D6F70" w:rsidRPr="00B100FD">
        <w:rPr>
          <w:rFonts w:cs="Arial"/>
          <w:lang w:val="en-US"/>
        </w:rPr>
        <w:t>;</w:t>
      </w:r>
      <w:proofErr w:type="gramEnd"/>
      <w:r w:rsidR="00A50A37" w:rsidRPr="00B100FD">
        <w:rPr>
          <w:rFonts w:cs="Arial"/>
          <w:lang w:val="en-US"/>
        </w:rPr>
        <w:t xml:space="preserve"> which means that</w:t>
      </w:r>
      <w:r w:rsidR="003106C7" w:rsidRPr="00B100FD">
        <w:rPr>
          <w:rFonts w:cs="Arial"/>
          <w:lang w:val="en-US"/>
        </w:rPr>
        <w:t xml:space="preserve"> we will reject the null hypothesis</w:t>
      </w:r>
      <w:r w:rsidR="00804A42" w:rsidRPr="00B100FD">
        <w:rPr>
          <w:rFonts w:cs="Arial"/>
          <w:lang w:val="en-US"/>
        </w:rPr>
        <w:t xml:space="preserve"> in favor</w:t>
      </w:r>
      <w:r w:rsidR="00420D4F" w:rsidRPr="00B100FD">
        <w:rPr>
          <w:rFonts w:cs="Arial"/>
          <w:lang w:val="en-US"/>
        </w:rPr>
        <w:t xml:space="preserve"> of the alternative</w:t>
      </w:r>
      <w:r w:rsidR="004D5C38" w:rsidRPr="00B100FD">
        <w:rPr>
          <w:rFonts w:cs="Arial"/>
          <w:lang w:val="en-US"/>
        </w:rPr>
        <w:t xml:space="preserve"> (Z(x)</w:t>
      </w:r>
      <w:r w:rsidR="00A76EDC" w:rsidRPr="00B100FD">
        <w:rPr>
          <w:rFonts w:cs="Arial"/>
          <w:lang w:val="en-US"/>
        </w:rPr>
        <w:t xml:space="preserve"> </w:t>
      </w:r>
      <w:r w:rsidR="009968F2" w:rsidRPr="00B100FD">
        <w:rPr>
          <w:rFonts w:cs="Arial"/>
          <w:lang w:val="en-US"/>
        </w:rPr>
        <w:t>distribution is different than H(x) distribution</w:t>
      </w:r>
      <w:r w:rsidR="004D5C38" w:rsidRPr="00B100FD">
        <w:rPr>
          <w:rFonts w:cs="Arial"/>
          <w:lang w:val="en-US"/>
        </w:rPr>
        <w:t>)</w:t>
      </w:r>
      <w:r w:rsidR="00B64A97" w:rsidRPr="00B100FD">
        <w:rPr>
          <w:rFonts w:cs="Arial"/>
          <w:lang w:val="en-US"/>
        </w:rPr>
        <w:t xml:space="preserve"> if the p-value</w:t>
      </w:r>
      <w:r w:rsidR="00331BE7" w:rsidRPr="00B100FD">
        <w:rPr>
          <w:rFonts w:cs="Arial"/>
          <w:lang w:val="en-US"/>
        </w:rPr>
        <w:t xml:space="preserve"> </w:t>
      </w:r>
      <w:r w:rsidR="00F4399E" w:rsidRPr="00B100FD">
        <w:rPr>
          <w:rFonts w:cs="Arial"/>
          <w:lang w:val="en-US"/>
        </w:rPr>
        <w:t>is less than 0.05.</w:t>
      </w:r>
    </w:p>
    <w:p w14:paraId="7F51085D" w14:textId="25573538" w:rsidR="00351CEC" w:rsidRPr="00B100FD" w:rsidRDefault="00351CEC" w:rsidP="00B100FD">
      <w:pPr>
        <w:jc w:val="both"/>
        <w:rPr>
          <w:rFonts w:cs="Arial"/>
          <w:lang w:val="en-US"/>
        </w:rPr>
      </w:pPr>
      <w:r w:rsidRPr="00B100FD">
        <w:rPr>
          <w:rFonts w:cs="Arial"/>
          <w:lang w:val="en-US"/>
        </w:rPr>
        <w:t xml:space="preserve">In </w:t>
      </w:r>
      <w:r w:rsidRPr="00B100FD">
        <w:rPr>
          <w:rFonts w:cs="Arial"/>
          <w:lang w:val="en-US"/>
        </w:rPr>
        <w:fldChar w:fldCharType="begin"/>
      </w:r>
      <w:r w:rsidRPr="00B100FD">
        <w:rPr>
          <w:rFonts w:cs="Arial"/>
          <w:lang w:val="en-US"/>
        </w:rPr>
        <w:instrText xml:space="preserve"> REF _Ref131657246 \h  \* MERGEFORMAT </w:instrText>
      </w:r>
      <w:r w:rsidRPr="00B100FD">
        <w:rPr>
          <w:rFonts w:cs="Arial"/>
          <w:lang w:val="en-US"/>
        </w:rPr>
      </w:r>
      <w:r w:rsidRPr="00B100FD">
        <w:rPr>
          <w:rFonts w:cs="Arial"/>
          <w:lang w:val="en-US"/>
        </w:rPr>
        <w:fldChar w:fldCharType="separate"/>
      </w:r>
      <w:r w:rsidR="00E76C87" w:rsidRPr="00B100FD">
        <w:rPr>
          <w:rFonts w:cs="Arial"/>
          <w:lang w:val="en-US"/>
        </w:rPr>
        <w:t>Table 9</w:t>
      </w:r>
      <w:r w:rsidRPr="00B100FD">
        <w:rPr>
          <w:rFonts w:cs="Arial"/>
          <w:lang w:val="en-US"/>
        </w:rPr>
        <w:fldChar w:fldCharType="end"/>
      </w:r>
      <w:r w:rsidRPr="00B100FD">
        <w:rPr>
          <w:rFonts w:cs="Arial"/>
          <w:lang w:val="en-US"/>
        </w:rPr>
        <w:t xml:space="preserve">, </w:t>
      </w:r>
      <w:r w:rsidRPr="00B100FD">
        <w:rPr>
          <w:rFonts w:cs="Arial"/>
          <w:lang w:val="en-US"/>
        </w:rPr>
        <w:fldChar w:fldCharType="begin"/>
      </w:r>
      <w:r w:rsidRPr="00B100FD">
        <w:rPr>
          <w:rFonts w:cs="Arial"/>
          <w:lang w:val="en-US"/>
        </w:rPr>
        <w:instrText xml:space="preserve"> REF _Ref131657257 \h  \* MERGEFORMAT </w:instrText>
      </w:r>
      <w:r w:rsidRPr="00B100FD">
        <w:rPr>
          <w:rFonts w:cs="Arial"/>
          <w:lang w:val="en-US"/>
        </w:rPr>
      </w:r>
      <w:r w:rsidRPr="00B100FD">
        <w:rPr>
          <w:rFonts w:cs="Arial"/>
          <w:lang w:val="en-US"/>
        </w:rPr>
        <w:fldChar w:fldCharType="separate"/>
      </w:r>
      <w:r w:rsidR="00E76C87" w:rsidRPr="00B100FD">
        <w:rPr>
          <w:rFonts w:cs="Arial"/>
          <w:lang w:val="en-US"/>
        </w:rPr>
        <w:t>Table 10</w:t>
      </w:r>
      <w:r w:rsidRPr="00B100FD">
        <w:rPr>
          <w:rFonts w:cs="Arial"/>
          <w:lang w:val="en-US"/>
        </w:rPr>
        <w:fldChar w:fldCharType="end"/>
      </w:r>
      <w:r w:rsidRPr="00B100FD">
        <w:rPr>
          <w:rFonts w:cs="Arial"/>
          <w:lang w:val="en-US"/>
        </w:rPr>
        <w:t xml:space="preserve">, and </w:t>
      </w:r>
      <w:r w:rsidRPr="00B100FD">
        <w:rPr>
          <w:rFonts w:cs="Arial"/>
          <w:lang w:val="en-US"/>
        </w:rPr>
        <w:fldChar w:fldCharType="begin"/>
      </w:r>
      <w:r w:rsidRPr="00B100FD">
        <w:rPr>
          <w:rFonts w:cs="Arial"/>
          <w:lang w:val="en-US"/>
        </w:rPr>
        <w:instrText xml:space="preserve"> REF _Ref131657264 \h  \* MERGEFORMAT </w:instrText>
      </w:r>
      <w:r w:rsidRPr="00B100FD">
        <w:rPr>
          <w:rFonts w:cs="Arial"/>
          <w:lang w:val="en-US"/>
        </w:rPr>
      </w:r>
      <w:r w:rsidRPr="00B100FD">
        <w:rPr>
          <w:rFonts w:cs="Arial"/>
          <w:lang w:val="en-US"/>
        </w:rPr>
        <w:fldChar w:fldCharType="separate"/>
      </w:r>
      <w:r w:rsidR="00E76C87" w:rsidRPr="00B100FD">
        <w:rPr>
          <w:rFonts w:cs="Arial"/>
          <w:lang w:val="en-US"/>
        </w:rPr>
        <w:t>Table 11</w:t>
      </w:r>
      <w:r w:rsidRPr="00B100FD">
        <w:rPr>
          <w:rFonts w:cs="Arial"/>
          <w:lang w:val="en-US"/>
        </w:rPr>
        <w:fldChar w:fldCharType="end"/>
      </w:r>
      <w:r w:rsidR="001D636E" w:rsidRPr="00B100FD">
        <w:rPr>
          <w:rFonts w:cs="Arial"/>
          <w:lang w:val="en-US"/>
        </w:rPr>
        <w:t xml:space="preserve"> we share the </w:t>
      </w:r>
      <w:r w:rsidR="005A01CB" w:rsidRPr="00B100FD">
        <w:rPr>
          <w:rFonts w:cs="Arial"/>
          <w:lang w:val="en-US"/>
        </w:rPr>
        <w:t xml:space="preserve">outcomes of using the </w:t>
      </w:r>
      <w:proofErr w:type="spellStart"/>
      <w:r w:rsidR="005A01CB" w:rsidRPr="00B100FD">
        <w:rPr>
          <w:rFonts w:cs="Arial"/>
          <w:lang w:val="en-US"/>
        </w:rPr>
        <w:t>Kstest</w:t>
      </w:r>
      <w:proofErr w:type="spellEnd"/>
      <w:r w:rsidR="005A01CB" w:rsidRPr="00B100FD">
        <w:rPr>
          <w:rFonts w:cs="Arial"/>
          <w:lang w:val="en-US"/>
        </w:rPr>
        <w:t xml:space="preserve"> on different hypothetical scenarios. </w:t>
      </w:r>
      <w:r w:rsidR="006B3964" w:rsidRPr="00B100FD">
        <w:rPr>
          <w:rFonts w:cs="Arial"/>
          <w:lang w:val="en-US"/>
        </w:rPr>
        <w:t xml:space="preserve">In all cases we </w:t>
      </w:r>
      <w:r w:rsidR="00FD4E79" w:rsidRPr="00B100FD">
        <w:rPr>
          <w:rFonts w:cs="Arial"/>
          <w:lang w:val="en-US"/>
        </w:rPr>
        <w:t xml:space="preserve">consider the </w:t>
      </w:r>
      <w:r w:rsidR="004A655E" w:rsidRPr="00B100FD">
        <w:rPr>
          <w:rFonts w:cs="Arial"/>
          <w:lang w:val="en-US"/>
        </w:rPr>
        <w:t xml:space="preserve">null hypothesis that </w:t>
      </w:r>
      <w:r w:rsidR="00B7361D" w:rsidRPr="00B100FD">
        <w:rPr>
          <w:rFonts w:cs="Arial"/>
          <w:lang w:val="en-US"/>
        </w:rPr>
        <w:t>a dataset used for training, fine</w:t>
      </w:r>
      <w:r w:rsidR="00C966FE" w:rsidRPr="00B100FD">
        <w:rPr>
          <w:rFonts w:cs="Arial"/>
          <w:lang w:val="en-US"/>
        </w:rPr>
        <w:t>-tuning</w:t>
      </w:r>
      <w:r w:rsidR="00096319" w:rsidRPr="00B100FD">
        <w:rPr>
          <w:rFonts w:cs="Arial"/>
          <w:lang w:val="en-US"/>
        </w:rPr>
        <w:t>, or monitoring</w:t>
      </w:r>
      <w:r w:rsidR="0057545D" w:rsidRPr="00B100FD">
        <w:rPr>
          <w:rFonts w:cs="Arial"/>
          <w:lang w:val="en-US"/>
        </w:rPr>
        <w:t xml:space="preserve"> (Z(x))</w:t>
      </w:r>
      <w:r w:rsidR="0033545E" w:rsidRPr="00B100FD">
        <w:rPr>
          <w:rFonts w:cs="Arial"/>
          <w:lang w:val="en-US"/>
        </w:rPr>
        <w:t xml:space="preserve"> is identical t</w:t>
      </w:r>
      <w:r w:rsidR="0057545D" w:rsidRPr="00B100FD">
        <w:rPr>
          <w:rFonts w:cs="Arial"/>
          <w:lang w:val="en-US"/>
        </w:rPr>
        <w:t xml:space="preserve">o </w:t>
      </w:r>
      <w:r w:rsidR="00F45D06" w:rsidRPr="00B100FD">
        <w:rPr>
          <w:rFonts w:cs="Arial"/>
          <w:lang w:val="en-US"/>
        </w:rPr>
        <w:t>a new dataset representing a new scenario (H(x))</w:t>
      </w:r>
      <w:r w:rsidR="00A20A88" w:rsidRPr="00B100FD">
        <w:rPr>
          <w:rFonts w:cs="Arial"/>
          <w:lang w:val="en-US"/>
        </w:rPr>
        <w:t>.</w:t>
      </w:r>
      <w:r w:rsidR="00433939" w:rsidRPr="00B100FD">
        <w:rPr>
          <w:rFonts w:cs="Arial"/>
          <w:lang w:val="en-US"/>
        </w:rPr>
        <w:t xml:space="preserve"> In all cases we c</w:t>
      </w:r>
      <w:r w:rsidR="00C25156" w:rsidRPr="00B100FD">
        <w:rPr>
          <w:rFonts w:cs="Arial"/>
          <w:lang w:val="en-US"/>
        </w:rPr>
        <w:t>hoose</w:t>
      </w:r>
      <w:r w:rsidR="009B49A0" w:rsidRPr="00B100FD">
        <w:rPr>
          <w:rFonts w:cs="Arial"/>
          <w:lang w:val="en-US"/>
        </w:rPr>
        <w:t xml:space="preserve"> a confidence level of 99%</w:t>
      </w:r>
      <w:r w:rsidR="004D4B5A" w:rsidRPr="00B100FD">
        <w:rPr>
          <w:rFonts w:cs="Arial"/>
          <w:lang w:val="en-US"/>
        </w:rPr>
        <w:t xml:space="preserve">; that is, we will reject the null hypothesis </w:t>
      </w:r>
      <w:r w:rsidR="0004474D" w:rsidRPr="00B100FD">
        <w:rPr>
          <w:rFonts w:cs="Arial"/>
          <w:lang w:val="en-US"/>
        </w:rPr>
        <w:t>if the p-value is less than 0.</w:t>
      </w:r>
      <w:r w:rsidR="004E454A" w:rsidRPr="00B100FD">
        <w:rPr>
          <w:rFonts w:cs="Arial"/>
          <w:lang w:val="en-US"/>
        </w:rPr>
        <w:t>0</w:t>
      </w:r>
      <w:r w:rsidR="0004474D" w:rsidRPr="00B100FD">
        <w:rPr>
          <w:rFonts w:cs="Arial"/>
          <w:lang w:val="en-US"/>
        </w:rPr>
        <w:t>1.</w:t>
      </w:r>
    </w:p>
    <w:p w14:paraId="0E06DB5D" w14:textId="6830AD8B" w:rsidR="007C02E8" w:rsidRPr="00B100FD" w:rsidRDefault="234B6F41" w:rsidP="009E4A6D">
      <w:pPr>
        <w:jc w:val="both"/>
        <w:rPr>
          <w:rFonts w:cs="Arial"/>
          <w:lang w:val="en-US"/>
        </w:rPr>
      </w:pPr>
      <w:r w:rsidRPr="009E4A6D">
        <w:rPr>
          <w:rFonts w:cs="Arial"/>
          <w:lang w:val="en-US"/>
        </w:rPr>
        <w:t xml:space="preserve">The </w:t>
      </w:r>
      <w:proofErr w:type="spellStart"/>
      <w:r w:rsidRPr="3842C081">
        <w:rPr>
          <w:rFonts w:cs="Arial"/>
          <w:i/>
          <w:iCs/>
          <w:lang w:val="en-US"/>
        </w:rPr>
        <w:t>Kstest</w:t>
      </w:r>
      <w:proofErr w:type="spellEnd"/>
      <w:r w:rsidR="38891083" w:rsidRPr="009E4A6D">
        <w:rPr>
          <w:rFonts w:cs="Arial"/>
          <w:lang w:val="en-US"/>
        </w:rPr>
        <w:t xml:space="preserve"> is done on 3 different representative features. </w:t>
      </w:r>
      <w:r w:rsidR="67FA12FA" w:rsidRPr="009E4A6D">
        <w:rPr>
          <w:rFonts w:cs="Arial"/>
          <w:lang w:val="en-US"/>
        </w:rPr>
        <w:t xml:space="preserve">In </w:t>
      </w:r>
      <w:r w:rsidR="00E75E91">
        <w:rPr>
          <w:rFonts w:cs="Arial"/>
          <w:lang w:val="en-US"/>
        </w:rPr>
        <w:fldChar w:fldCharType="begin"/>
      </w:r>
      <w:r w:rsidR="00E75E91">
        <w:rPr>
          <w:rFonts w:cs="Arial"/>
          <w:lang w:val="en-US"/>
        </w:rPr>
        <w:instrText xml:space="preserve"> REF _Ref131657246 \h </w:instrText>
      </w:r>
      <w:r w:rsidR="00E75E91">
        <w:rPr>
          <w:rFonts w:cs="Arial"/>
          <w:lang w:val="en-US"/>
        </w:rPr>
      </w:r>
      <w:r w:rsidR="00E75E91">
        <w:rPr>
          <w:rFonts w:cs="Arial"/>
          <w:lang w:val="en-US"/>
        </w:rPr>
        <w:fldChar w:fldCharType="separate"/>
      </w:r>
      <w:r w:rsidR="308E7DA6">
        <w:t xml:space="preserve">Table </w:t>
      </w:r>
      <w:r w:rsidR="308E7DA6">
        <w:rPr>
          <w:noProof/>
        </w:rPr>
        <w:t>9</w:t>
      </w:r>
      <w:r w:rsidR="00E75E91">
        <w:rPr>
          <w:rFonts w:cs="Arial"/>
          <w:lang w:val="en-US"/>
        </w:rPr>
        <w:fldChar w:fldCharType="end"/>
      </w:r>
      <w:r w:rsidR="67FA12FA" w:rsidRPr="009E4A6D">
        <w:rPr>
          <w:rFonts w:cs="Arial"/>
          <w:lang w:val="en-US"/>
        </w:rPr>
        <w:t xml:space="preserve"> we evaluate the</w:t>
      </w:r>
      <w:r w:rsidR="0C608556" w:rsidRPr="009E4A6D">
        <w:rPr>
          <w:rFonts w:cs="Arial"/>
          <w:lang w:val="en-US"/>
        </w:rPr>
        <w:t xml:space="preserve"> </w:t>
      </w:r>
      <w:r w:rsidR="67FA12FA" w:rsidRPr="009E4A6D">
        <w:rPr>
          <w:rFonts w:cs="Arial"/>
          <w:lang w:val="en-US"/>
        </w:rPr>
        <w:t>CIR measurements</w:t>
      </w:r>
      <w:r w:rsidR="0C608556" w:rsidRPr="009E4A6D">
        <w:rPr>
          <w:rFonts w:cs="Arial"/>
          <w:lang w:val="en-US"/>
        </w:rPr>
        <w:t xml:space="preserve">, in </w:t>
      </w:r>
      <w:r w:rsidR="00E75E91">
        <w:rPr>
          <w:rFonts w:cs="Arial"/>
          <w:lang w:val="en-US"/>
        </w:rPr>
        <w:fldChar w:fldCharType="begin"/>
      </w:r>
      <w:r w:rsidR="00E75E91">
        <w:rPr>
          <w:rFonts w:cs="Arial"/>
          <w:lang w:val="en-US"/>
        </w:rPr>
        <w:instrText xml:space="preserve"> REF _Ref131657257 \h </w:instrText>
      </w:r>
      <w:r w:rsidR="00E75E91">
        <w:rPr>
          <w:rFonts w:cs="Arial"/>
          <w:lang w:val="en-US"/>
        </w:rPr>
      </w:r>
      <w:r w:rsidR="00E75E91">
        <w:rPr>
          <w:rFonts w:cs="Arial"/>
          <w:lang w:val="en-US"/>
        </w:rPr>
        <w:fldChar w:fldCharType="separate"/>
      </w:r>
      <w:r w:rsidR="308E7DA6">
        <w:t xml:space="preserve">Table </w:t>
      </w:r>
      <w:r w:rsidR="308E7DA6">
        <w:rPr>
          <w:noProof/>
        </w:rPr>
        <w:t>10</w:t>
      </w:r>
      <w:r w:rsidR="00E75E91">
        <w:rPr>
          <w:rFonts w:cs="Arial"/>
          <w:lang w:val="en-US"/>
        </w:rPr>
        <w:fldChar w:fldCharType="end"/>
      </w:r>
      <w:r w:rsidR="5529342B">
        <w:rPr>
          <w:rFonts w:cs="Arial"/>
          <w:lang w:val="en-US"/>
        </w:rPr>
        <w:t xml:space="preserve"> </w:t>
      </w:r>
      <w:r w:rsidR="153CA154" w:rsidRPr="009E4A6D">
        <w:rPr>
          <w:rFonts w:cs="Arial"/>
          <w:lang w:val="en-US"/>
        </w:rPr>
        <w:t xml:space="preserve">we evaluate the PDP measurements, and in Table </w:t>
      </w:r>
      <w:r w:rsidR="1089875A" w:rsidRPr="009E4A6D">
        <w:rPr>
          <w:rFonts w:cs="Arial"/>
          <w:lang w:val="en-US"/>
        </w:rPr>
        <w:t xml:space="preserve">11 we consider </w:t>
      </w:r>
      <w:r w:rsidR="3DC4E49F" w:rsidRPr="009E4A6D">
        <w:rPr>
          <w:rFonts w:cs="Arial"/>
          <w:lang w:val="en-US"/>
        </w:rPr>
        <w:t xml:space="preserve">the RSRP measurements. </w:t>
      </w:r>
      <w:r w:rsidR="2CDCEE2B" w:rsidRPr="009E4A6D">
        <w:rPr>
          <w:rFonts w:cs="Arial"/>
          <w:lang w:val="en-US"/>
        </w:rPr>
        <w:t xml:space="preserve">In the case of CIR and PDP the p-value provides ambiguous </w:t>
      </w:r>
      <w:r w:rsidR="2178D1CD" w:rsidRPr="009E4A6D">
        <w:rPr>
          <w:rFonts w:cs="Arial"/>
          <w:lang w:val="en-US"/>
        </w:rPr>
        <w:t xml:space="preserve">indications about the </w:t>
      </w:r>
      <w:r w:rsidR="6F255654" w:rsidRPr="009E4A6D">
        <w:rPr>
          <w:rFonts w:cs="Arial"/>
          <w:lang w:val="en-US"/>
        </w:rPr>
        <w:t>comparison between datasets.</w:t>
      </w:r>
      <w:r w:rsidR="6191FAFC" w:rsidRPr="009E4A6D">
        <w:rPr>
          <w:rFonts w:cs="Arial"/>
          <w:lang w:val="en-US"/>
        </w:rPr>
        <w:t xml:space="preserve"> For instance,</w:t>
      </w:r>
      <w:r w:rsidR="70982ADD" w:rsidRPr="009E4A6D">
        <w:rPr>
          <w:rFonts w:cs="Arial"/>
          <w:lang w:val="en-US"/>
        </w:rPr>
        <w:t xml:space="preserve"> in </w:t>
      </w:r>
      <w:r w:rsidR="00E75E91">
        <w:rPr>
          <w:rFonts w:cs="Arial"/>
          <w:lang w:val="en-US"/>
        </w:rPr>
        <w:fldChar w:fldCharType="begin"/>
      </w:r>
      <w:r w:rsidR="00E75E91">
        <w:rPr>
          <w:rFonts w:cs="Arial"/>
          <w:lang w:val="en-US"/>
        </w:rPr>
        <w:instrText xml:space="preserve"> REF _Ref131657246 \h </w:instrText>
      </w:r>
      <w:r w:rsidR="00E75E91">
        <w:rPr>
          <w:rFonts w:cs="Arial"/>
          <w:lang w:val="en-US"/>
        </w:rPr>
      </w:r>
      <w:r w:rsidR="00E75E91">
        <w:rPr>
          <w:rFonts w:cs="Arial"/>
          <w:lang w:val="en-US"/>
        </w:rPr>
        <w:fldChar w:fldCharType="separate"/>
      </w:r>
      <w:r w:rsidR="308E7DA6">
        <w:t xml:space="preserve">Table </w:t>
      </w:r>
      <w:r w:rsidR="308E7DA6">
        <w:rPr>
          <w:noProof/>
        </w:rPr>
        <w:t>9</w:t>
      </w:r>
      <w:r w:rsidR="00E75E91">
        <w:rPr>
          <w:rFonts w:cs="Arial"/>
          <w:lang w:val="en-US"/>
        </w:rPr>
        <w:fldChar w:fldCharType="end"/>
      </w:r>
      <w:r w:rsidR="6191FAFC" w:rsidRPr="009E4A6D">
        <w:rPr>
          <w:rFonts w:cs="Arial"/>
          <w:lang w:val="en-US"/>
        </w:rPr>
        <w:t xml:space="preserve"> </w:t>
      </w:r>
      <w:r w:rsidR="2DC043BF" w:rsidRPr="009E4A6D">
        <w:rPr>
          <w:rFonts w:cs="Arial"/>
          <w:lang w:val="en-US"/>
        </w:rPr>
        <w:t xml:space="preserve">the first </w:t>
      </w:r>
      <w:r w:rsidR="3DBFC3EA" w:rsidRPr="009E4A6D">
        <w:rPr>
          <w:rFonts w:cs="Arial"/>
          <w:lang w:val="en-US"/>
        </w:rPr>
        <w:t xml:space="preserve">three rows </w:t>
      </w:r>
      <w:r w:rsidR="4A10EC81" w:rsidRPr="009E4A6D">
        <w:rPr>
          <w:rFonts w:cs="Arial"/>
          <w:lang w:val="en-US"/>
        </w:rPr>
        <w:t>are</w:t>
      </w:r>
      <w:r w:rsidR="3DBFC3EA" w:rsidRPr="009E4A6D">
        <w:rPr>
          <w:rFonts w:cs="Arial"/>
          <w:lang w:val="en-US"/>
        </w:rPr>
        <w:t xml:space="preserve"> expected to get </w:t>
      </w:r>
      <w:r w:rsidR="33CD424C" w:rsidRPr="009E4A6D">
        <w:rPr>
          <w:rFonts w:cs="Arial"/>
          <w:lang w:val="en-US"/>
        </w:rPr>
        <w:t>p-</w:t>
      </w:r>
      <w:r w:rsidR="3DBFC3EA" w:rsidRPr="009E4A6D">
        <w:rPr>
          <w:rFonts w:cs="Arial"/>
          <w:lang w:val="en-US"/>
        </w:rPr>
        <w:t>values less than 0</w:t>
      </w:r>
      <w:r w:rsidR="46E20092" w:rsidRPr="009E4A6D">
        <w:rPr>
          <w:rFonts w:cs="Arial"/>
          <w:lang w:val="en-US"/>
        </w:rPr>
        <w:t>.01</w:t>
      </w:r>
      <w:r w:rsidR="5E530D9F" w:rsidRPr="009E4A6D">
        <w:rPr>
          <w:rFonts w:cs="Arial"/>
          <w:lang w:val="en-US"/>
        </w:rPr>
        <w:t xml:space="preserve">, however in the </w:t>
      </w:r>
      <w:r w:rsidR="70982ADD" w:rsidRPr="009E4A6D">
        <w:rPr>
          <w:rFonts w:cs="Arial"/>
          <w:lang w:val="en-US"/>
        </w:rPr>
        <w:t>last</w:t>
      </w:r>
      <w:r w:rsidR="6F352DD4" w:rsidRPr="009E4A6D">
        <w:rPr>
          <w:rFonts w:cs="Arial"/>
          <w:lang w:val="en-US"/>
        </w:rPr>
        <w:t xml:space="preserve"> three rows</w:t>
      </w:r>
      <w:r w:rsidR="195FDE43" w:rsidRPr="009E4A6D">
        <w:rPr>
          <w:rFonts w:cs="Arial"/>
          <w:lang w:val="en-US"/>
        </w:rPr>
        <w:t xml:space="preserve"> we are forcing to do a comparison of different subsets of the same dataset</w:t>
      </w:r>
      <w:r w:rsidR="7047E50A" w:rsidRPr="009E4A6D">
        <w:rPr>
          <w:rFonts w:cs="Arial"/>
          <w:lang w:val="en-US"/>
        </w:rPr>
        <w:t>, which means that we expect to get a p-value greater than 0.01</w:t>
      </w:r>
      <w:r w:rsidR="125AEC94" w:rsidRPr="009E4A6D">
        <w:rPr>
          <w:rFonts w:cs="Arial"/>
          <w:lang w:val="en-US"/>
        </w:rPr>
        <w:t xml:space="preserve"> which is not correlated with the obtained results.</w:t>
      </w:r>
      <w:r w:rsidR="1EE2F66E" w:rsidRPr="009E4A6D">
        <w:rPr>
          <w:rFonts w:cs="Arial"/>
          <w:lang w:val="en-US"/>
        </w:rPr>
        <w:t xml:space="preserve"> In </w:t>
      </w:r>
      <w:r w:rsidR="002B2DE9">
        <w:rPr>
          <w:rFonts w:cs="Arial"/>
          <w:lang w:val="en-US"/>
        </w:rPr>
        <w:fldChar w:fldCharType="begin"/>
      </w:r>
      <w:r w:rsidR="002B2DE9">
        <w:rPr>
          <w:rFonts w:cs="Arial"/>
          <w:lang w:val="en-US"/>
        </w:rPr>
        <w:instrText xml:space="preserve"> REF _Ref131657257 \h </w:instrText>
      </w:r>
      <w:r w:rsidR="002B2DE9">
        <w:rPr>
          <w:rFonts w:cs="Arial"/>
          <w:lang w:val="en-US"/>
        </w:rPr>
      </w:r>
      <w:r w:rsidR="002B2DE9">
        <w:rPr>
          <w:rFonts w:cs="Arial"/>
          <w:lang w:val="en-US"/>
        </w:rPr>
        <w:fldChar w:fldCharType="separate"/>
      </w:r>
      <w:r w:rsidR="308E7DA6">
        <w:t xml:space="preserve">Table </w:t>
      </w:r>
      <w:r w:rsidR="308E7DA6">
        <w:rPr>
          <w:noProof/>
        </w:rPr>
        <w:t>10</w:t>
      </w:r>
      <w:r w:rsidR="002B2DE9">
        <w:rPr>
          <w:rFonts w:cs="Arial"/>
          <w:lang w:val="en-US"/>
        </w:rPr>
        <w:fldChar w:fldCharType="end"/>
      </w:r>
      <w:r w:rsidR="1EE2F66E" w:rsidRPr="009E4A6D">
        <w:rPr>
          <w:rFonts w:cs="Arial"/>
          <w:lang w:val="en-US"/>
        </w:rPr>
        <w:t xml:space="preserve">, </w:t>
      </w:r>
      <w:r w:rsidR="08AD7967" w:rsidRPr="009E4A6D">
        <w:rPr>
          <w:rFonts w:cs="Arial"/>
          <w:lang w:val="en-US"/>
        </w:rPr>
        <w:t>row</w:t>
      </w:r>
      <w:r w:rsidR="4491C4D3" w:rsidRPr="009E4A6D">
        <w:rPr>
          <w:rFonts w:cs="Arial"/>
          <w:lang w:val="en-US"/>
        </w:rPr>
        <w:t xml:space="preserve"> </w:t>
      </w:r>
      <w:r w:rsidR="12515C83" w:rsidRPr="009E4A6D">
        <w:rPr>
          <w:rFonts w:cs="Arial"/>
          <w:lang w:val="en-US"/>
        </w:rPr>
        <w:t>6</w:t>
      </w:r>
      <w:r w:rsidR="05FC524D" w:rsidRPr="009E4A6D">
        <w:rPr>
          <w:rFonts w:cs="Arial"/>
          <w:lang w:val="en-US"/>
        </w:rPr>
        <w:t xml:space="preserve"> </w:t>
      </w:r>
      <w:r w:rsidR="0907F961" w:rsidRPr="009E4A6D">
        <w:rPr>
          <w:rFonts w:cs="Arial"/>
          <w:lang w:val="en-US"/>
        </w:rPr>
        <w:t>gets</w:t>
      </w:r>
      <w:r w:rsidR="05FC524D" w:rsidRPr="009E4A6D">
        <w:rPr>
          <w:rFonts w:cs="Arial"/>
          <w:lang w:val="en-US"/>
        </w:rPr>
        <w:t xml:space="preserve"> a p-value of 0.00987</w:t>
      </w:r>
      <w:r w:rsidR="38B1D6A3" w:rsidRPr="00B100FD">
        <w:rPr>
          <w:rFonts w:cs="Arial"/>
          <w:lang w:val="en-US"/>
        </w:rPr>
        <w:t xml:space="preserve"> (less than 0.01)</w:t>
      </w:r>
      <w:r w:rsidR="287FDDDF" w:rsidRPr="00B100FD">
        <w:rPr>
          <w:rFonts w:cs="Arial"/>
          <w:lang w:val="en-US"/>
        </w:rPr>
        <w:t xml:space="preserve"> which indicates that</w:t>
      </w:r>
      <w:r w:rsidR="6E18BF46" w:rsidRPr="00B100FD">
        <w:rPr>
          <w:rFonts w:cs="Arial"/>
          <w:lang w:val="en-US"/>
        </w:rPr>
        <w:t xml:space="preserve"> the two subsets with the same distribution are not </w:t>
      </w:r>
      <w:r w:rsidR="1DE2144A" w:rsidRPr="00B100FD">
        <w:rPr>
          <w:rFonts w:cs="Arial"/>
          <w:lang w:val="en-US"/>
        </w:rPr>
        <w:t>identical, which is not true</w:t>
      </w:r>
      <w:r w:rsidR="38B1D6A3" w:rsidRPr="00B100FD">
        <w:rPr>
          <w:rFonts w:cs="Arial"/>
          <w:lang w:val="en-US"/>
        </w:rPr>
        <w:t>.</w:t>
      </w:r>
    </w:p>
    <w:p w14:paraId="21E8CF13" w14:textId="628051AD" w:rsidR="00116839" w:rsidRPr="009E4A6D" w:rsidRDefault="7938E336" w:rsidP="00B100FD">
      <w:pPr>
        <w:jc w:val="both"/>
        <w:rPr>
          <w:rFonts w:cs="Arial"/>
          <w:lang w:val="en-US"/>
        </w:rPr>
      </w:pPr>
      <w:r w:rsidRPr="00B100FD">
        <w:rPr>
          <w:rFonts w:cs="Arial"/>
          <w:lang w:val="en-US"/>
        </w:rPr>
        <w:lastRenderedPageBreak/>
        <w:t xml:space="preserve">In contrast </w:t>
      </w:r>
      <w:r w:rsidR="35F8B320" w:rsidRPr="00B100FD">
        <w:rPr>
          <w:rFonts w:cs="Arial"/>
          <w:lang w:val="en-US"/>
        </w:rPr>
        <w:t>to</w:t>
      </w:r>
      <w:r w:rsidRPr="00B100FD">
        <w:rPr>
          <w:rFonts w:cs="Arial"/>
          <w:lang w:val="en-US"/>
        </w:rPr>
        <w:t xml:space="preserve"> the ambiguous results obtained </w:t>
      </w:r>
      <w:r w:rsidR="73A4EFE2" w:rsidRPr="00B100FD">
        <w:rPr>
          <w:rFonts w:cs="Arial"/>
          <w:lang w:val="en-US"/>
        </w:rPr>
        <w:t xml:space="preserve">for </w:t>
      </w:r>
      <w:r w:rsidR="3182A3A8" w:rsidRPr="00B100FD">
        <w:rPr>
          <w:rFonts w:cs="Arial"/>
          <w:lang w:val="en-US"/>
        </w:rPr>
        <w:t>CIR and PDP, in the case of RSRP the results are more consistent and accurate</w:t>
      </w:r>
      <w:r w:rsidR="55BB2101" w:rsidRPr="00B100FD">
        <w:rPr>
          <w:rFonts w:cs="Arial"/>
          <w:lang w:val="en-US"/>
        </w:rPr>
        <w:t xml:space="preserve">. For instance, in </w:t>
      </w:r>
      <w:r w:rsidR="00C15698">
        <w:rPr>
          <w:rFonts w:cs="Arial"/>
          <w:lang w:val="en-US"/>
        </w:rPr>
        <w:fldChar w:fldCharType="begin"/>
      </w:r>
      <w:r w:rsidR="00C15698">
        <w:rPr>
          <w:rFonts w:cs="Arial"/>
          <w:lang w:val="en-US"/>
        </w:rPr>
        <w:instrText xml:space="preserve"> REF _Ref131657264 \h </w:instrText>
      </w:r>
      <w:r w:rsidR="00C15698">
        <w:rPr>
          <w:rFonts w:cs="Arial"/>
          <w:lang w:val="en-US"/>
        </w:rPr>
      </w:r>
      <w:r w:rsidR="00C15698">
        <w:rPr>
          <w:rFonts w:cs="Arial"/>
          <w:lang w:val="en-US"/>
        </w:rPr>
        <w:fldChar w:fldCharType="separate"/>
      </w:r>
      <w:r w:rsidR="308E7DA6">
        <w:t xml:space="preserve">Table </w:t>
      </w:r>
      <w:r w:rsidR="308E7DA6">
        <w:rPr>
          <w:noProof/>
        </w:rPr>
        <w:t>11</w:t>
      </w:r>
      <w:r w:rsidR="00C15698">
        <w:rPr>
          <w:rFonts w:cs="Arial"/>
          <w:lang w:val="en-US"/>
        </w:rPr>
        <w:fldChar w:fldCharType="end"/>
      </w:r>
      <w:r w:rsidR="0871CB13" w:rsidRPr="00B100FD">
        <w:rPr>
          <w:rFonts w:cs="Arial"/>
          <w:lang w:val="en-US"/>
        </w:rPr>
        <w:t xml:space="preserve">, </w:t>
      </w:r>
      <w:r w:rsidR="583C27F8" w:rsidRPr="00B100FD">
        <w:rPr>
          <w:rFonts w:cs="Arial"/>
          <w:lang w:val="en-US"/>
        </w:rPr>
        <w:t xml:space="preserve">the </w:t>
      </w:r>
      <w:r w:rsidR="4AD5ADE5" w:rsidRPr="00B100FD">
        <w:rPr>
          <w:rFonts w:cs="Arial"/>
          <w:lang w:val="en-US"/>
        </w:rPr>
        <w:t xml:space="preserve">hypothesis null is </w:t>
      </w:r>
      <w:r w:rsidR="21169F21" w:rsidRPr="00B100FD">
        <w:rPr>
          <w:rFonts w:cs="Arial"/>
          <w:lang w:val="en-US"/>
        </w:rPr>
        <w:t xml:space="preserve">confirmed or </w:t>
      </w:r>
      <w:r w:rsidR="0135A03D" w:rsidRPr="00B100FD">
        <w:rPr>
          <w:rFonts w:cs="Arial"/>
          <w:lang w:val="en-US"/>
        </w:rPr>
        <w:t>rejected</w:t>
      </w:r>
      <w:r w:rsidR="21169F21" w:rsidRPr="00B100FD">
        <w:rPr>
          <w:rFonts w:cs="Arial"/>
          <w:lang w:val="en-US"/>
        </w:rPr>
        <w:t xml:space="preserve"> </w:t>
      </w:r>
      <w:r w:rsidR="288083A1" w:rsidRPr="00B100FD">
        <w:rPr>
          <w:rFonts w:cs="Arial"/>
          <w:lang w:val="en-US"/>
        </w:rPr>
        <w:t>according</w:t>
      </w:r>
      <w:r w:rsidR="21169F21" w:rsidRPr="00B100FD">
        <w:rPr>
          <w:rFonts w:cs="Arial"/>
          <w:lang w:val="en-US"/>
        </w:rPr>
        <w:t xml:space="preserve"> to our expectation.</w:t>
      </w:r>
    </w:p>
    <w:p w14:paraId="7C0B5FF1" w14:textId="3B00DC51" w:rsidR="0095144D" w:rsidRDefault="0095144D" w:rsidP="0095144D">
      <w:pPr>
        <w:pStyle w:val="Caption"/>
        <w:keepNext/>
      </w:pPr>
      <w:bookmarkStart w:id="25" w:name="_Ref131657246"/>
      <w:r>
        <w:t xml:space="preserve">Table </w:t>
      </w:r>
      <w:r>
        <w:fldChar w:fldCharType="begin"/>
      </w:r>
      <w:r>
        <w:instrText xml:space="preserve"> SEQ Table \* ARABIC </w:instrText>
      </w:r>
      <w:r>
        <w:fldChar w:fldCharType="separate"/>
      </w:r>
      <w:r w:rsidR="00E76C87">
        <w:rPr>
          <w:noProof/>
        </w:rPr>
        <w:t>9</w:t>
      </w:r>
      <w:r>
        <w:fldChar w:fldCharType="end"/>
      </w:r>
      <w:bookmarkEnd w:id="25"/>
      <w:r>
        <w:t xml:space="preserve"> - Kolmogorov Smirnov Test when the analysed feature is the CIR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DB5119" w14:paraId="6E3C80FB" w14:textId="77777777">
        <w:trPr>
          <w:jc w:val="center"/>
        </w:trPr>
        <w:tc>
          <w:tcPr>
            <w:tcW w:w="4897" w:type="dxa"/>
            <w:gridSpan w:val="2"/>
          </w:tcPr>
          <w:p w14:paraId="7F544A90" w14:textId="3ACD9132" w:rsidR="00DB5119" w:rsidRPr="0098718F" w:rsidRDefault="00DB5119" w:rsidP="00190415">
            <w:pPr>
              <w:jc w:val="center"/>
              <w:rPr>
                <w:b/>
                <w:bCs/>
                <w:lang w:val="en-US"/>
              </w:rPr>
            </w:pPr>
            <w:r w:rsidRPr="0098718F">
              <w:rPr>
                <w:b/>
                <w:bCs/>
                <w:lang w:val="en-US"/>
              </w:rPr>
              <w:t xml:space="preserve">Dataset used in </w:t>
            </w:r>
            <w:hyperlink r:id="rId25" w:history="1">
              <w:r w:rsidRPr="0098718F">
                <w:rPr>
                  <w:b/>
                  <w:bCs/>
                  <w:lang w:val="en-US"/>
                </w:rPr>
                <w:t>Kolmogorov Smirnov Test</w:t>
              </w:r>
            </w:hyperlink>
            <w:r w:rsidRPr="0098718F">
              <w:rPr>
                <w:b/>
                <w:bCs/>
              </w:rPr>
              <w:t xml:space="preserve"> (</w:t>
            </w:r>
            <w:proofErr w:type="spellStart"/>
            <w:r w:rsidRPr="0098718F">
              <w:rPr>
                <w:b/>
                <w:bCs/>
                <w:lang w:val="en-US"/>
              </w:rPr>
              <w:t>Kstest</w:t>
            </w:r>
            <w:proofErr w:type="spellEnd"/>
            <w:r w:rsidRPr="0098718F">
              <w:rPr>
                <w:b/>
                <w:bCs/>
                <w:lang w:val="en-US"/>
              </w:rPr>
              <w:t>)</w:t>
            </w:r>
          </w:p>
        </w:tc>
        <w:tc>
          <w:tcPr>
            <w:tcW w:w="2366" w:type="dxa"/>
            <w:vMerge w:val="restart"/>
          </w:tcPr>
          <w:p w14:paraId="44DB6500" w14:textId="77777777" w:rsidR="00DB5119" w:rsidRDefault="00DB5119" w:rsidP="00190415">
            <w:pPr>
              <w:jc w:val="center"/>
              <w:rPr>
                <w:b/>
                <w:bCs/>
                <w:lang w:val="en-US"/>
              </w:rPr>
            </w:pPr>
          </w:p>
          <w:p w14:paraId="74C29DA6" w14:textId="0ACAE15D" w:rsidR="00DB5119" w:rsidRPr="0098718F" w:rsidRDefault="00DB5119" w:rsidP="005066C3">
            <w:pPr>
              <w:jc w:val="center"/>
              <w:rPr>
                <w:b/>
                <w:bCs/>
                <w:lang w:val="en-US"/>
              </w:rPr>
            </w:pPr>
            <w:r>
              <w:rPr>
                <w:b/>
                <w:bCs/>
                <w:lang w:val="en-US"/>
              </w:rPr>
              <w:t>Null hypothesis</w:t>
            </w:r>
            <w:r w:rsidR="005066C3">
              <w:rPr>
                <w:b/>
                <w:bCs/>
                <w:lang w:val="en-US"/>
              </w:rPr>
              <w:br/>
            </w:r>
            <w:r w:rsidR="005066C3">
              <w:rPr>
                <w:lang w:val="en-US"/>
              </w:rPr>
              <w:t>Z(x) is identical to H(x)</w:t>
            </w:r>
          </w:p>
        </w:tc>
        <w:tc>
          <w:tcPr>
            <w:tcW w:w="2366" w:type="dxa"/>
            <w:vMerge w:val="restart"/>
          </w:tcPr>
          <w:p w14:paraId="2096BBA9" w14:textId="5D17CA8E" w:rsidR="00DB5119" w:rsidRPr="0098718F" w:rsidRDefault="00DB5119" w:rsidP="00190415">
            <w:pPr>
              <w:jc w:val="center"/>
              <w:rPr>
                <w:b/>
                <w:bCs/>
                <w:lang w:val="en-US"/>
              </w:rPr>
            </w:pPr>
            <w:r w:rsidRPr="0098718F">
              <w:rPr>
                <w:b/>
                <w:bCs/>
                <w:lang w:val="en-US"/>
              </w:rPr>
              <w:t>Probability of similarity (p-value)</w:t>
            </w:r>
          </w:p>
          <w:p w14:paraId="036FAC95" w14:textId="3BA9C5A6" w:rsidR="00DB5119" w:rsidRPr="00190415" w:rsidRDefault="00DB5119" w:rsidP="00190415">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DB5119" w14:paraId="47D81537" w14:textId="77777777">
        <w:trPr>
          <w:jc w:val="center"/>
        </w:trPr>
        <w:tc>
          <w:tcPr>
            <w:tcW w:w="2364" w:type="dxa"/>
          </w:tcPr>
          <w:p w14:paraId="488258B6" w14:textId="5EE8EF29" w:rsidR="00DB5119" w:rsidRPr="0098718F" w:rsidRDefault="00DB5119" w:rsidP="00A65FC2">
            <w:pPr>
              <w:jc w:val="center"/>
              <w:rPr>
                <w:b/>
                <w:bCs/>
                <w:lang w:val="en-US"/>
              </w:rPr>
            </w:pPr>
            <w:r w:rsidRPr="0098718F">
              <w:rPr>
                <w:b/>
                <w:bCs/>
                <w:lang w:val="en-US"/>
              </w:rPr>
              <w:t>Dataset used for Training</w:t>
            </w:r>
            <w:r>
              <w:rPr>
                <w:b/>
                <w:bCs/>
                <w:lang w:val="en-US"/>
              </w:rPr>
              <w:br/>
              <w:t>Z(x)</w:t>
            </w:r>
          </w:p>
        </w:tc>
        <w:tc>
          <w:tcPr>
            <w:tcW w:w="2533" w:type="dxa"/>
          </w:tcPr>
          <w:p w14:paraId="222D0782" w14:textId="4EEF992B" w:rsidR="00DB5119" w:rsidRPr="0098718F" w:rsidRDefault="00DB5119" w:rsidP="00190415">
            <w:pPr>
              <w:jc w:val="center"/>
              <w:rPr>
                <w:b/>
                <w:bCs/>
                <w:lang w:val="en-US"/>
              </w:rPr>
            </w:pPr>
            <w:r w:rsidRPr="0098718F">
              <w:rPr>
                <w:b/>
                <w:bCs/>
                <w:lang w:val="en-US"/>
              </w:rPr>
              <w:t>New Dataset from new scenario</w:t>
            </w:r>
            <w:r>
              <w:rPr>
                <w:b/>
                <w:bCs/>
                <w:lang w:val="en-US"/>
              </w:rPr>
              <w:br/>
              <w:t>H(x)</w:t>
            </w:r>
          </w:p>
        </w:tc>
        <w:tc>
          <w:tcPr>
            <w:tcW w:w="2366" w:type="dxa"/>
            <w:vMerge/>
          </w:tcPr>
          <w:p w14:paraId="2208E8D6" w14:textId="77777777" w:rsidR="00DB5119" w:rsidRDefault="00DB5119" w:rsidP="00190415">
            <w:pPr>
              <w:jc w:val="center"/>
              <w:rPr>
                <w:lang w:val="en-US"/>
              </w:rPr>
            </w:pPr>
          </w:p>
        </w:tc>
        <w:tc>
          <w:tcPr>
            <w:tcW w:w="2366" w:type="dxa"/>
            <w:vMerge/>
          </w:tcPr>
          <w:p w14:paraId="0D81CE68" w14:textId="05D39BB3" w:rsidR="00DB5119" w:rsidRDefault="00DB5119" w:rsidP="00190415">
            <w:pPr>
              <w:jc w:val="center"/>
              <w:rPr>
                <w:lang w:val="en-US"/>
              </w:rPr>
            </w:pPr>
          </w:p>
        </w:tc>
      </w:tr>
      <w:tr w:rsidR="008A76D0" w14:paraId="7D68A622" w14:textId="77777777">
        <w:trPr>
          <w:jc w:val="center"/>
        </w:trPr>
        <w:tc>
          <w:tcPr>
            <w:tcW w:w="2364" w:type="dxa"/>
          </w:tcPr>
          <w:p w14:paraId="57EDF61D" w14:textId="7DC37A79" w:rsidR="008A76D0" w:rsidRDefault="008A76D0" w:rsidP="00F96F58">
            <w:pPr>
              <w:rPr>
                <w:lang w:val="en-US"/>
              </w:rPr>
            </w:pPr>
            <w:r>
              <w:rPr>
                <w:lang w:val="en-US"/>
              </w:rPr>
              <w:t>Dataset 1</w:t>
            </w:r>
          </w:p>
        </w:tc>
        <w:tc>
          <w:tcPr>
            <w:tcW w:w="2533" w:type="dxa"/>
          </w:tcPr>
          <w:p w14:paraId="47B2C9FA" w14:textId="5B36CE08" w:rsidR="008A76D0" w:rsidRDefault="008A76D0" w:rsidP="00F96F58">
            <w:pPr>
              <w:rPr>
                <w:lang w:val="en-US"/>
              </w:rPr>
            </w:pPr>
            <w:r>
              <w:rPr>
                <w:lang w:val="en-US"/>
              </w:rPr>
              <w:t>Dataset 2</w:t>
            </w:r>
          </w:p>
        </w:tc>
        <w:tc>
          <w:tcPr>
            <w:tcW w:w="2366" w:type="dxa"/>
          </w:tcPr>
          <w:p w14:paraId="2E2A9137" w14:textId="4FD7749C" w:rsidR="008A76D0" w:rsidRDefault="005066C3" w:rsidP="00F96F58">
            <w:pPr>
              <w:rPr>
                <w:lang w:val="en-US"/>
              </w:rPr>
            </w:pPr>
            <w:r>
              <w:rPr>
                <w:lang w:val="en-US"/>
              </w:rPr>
              <w:t>Dataset 1 is identical to Dataset 2</w:t>
            </w:r>
          </w:p>
        </w:tc>
        <w:tc>
          <w:tcPr>
            <w:tcW w:w="2366" w:type="dxa"/>
          </w:tcPr>
          <w:p w14:paraId="37456CB8" w14:textId="3F62036F" w:rsidR="008A76D0" w:rsidRDefault="008A76D0" w:rsidP="00F96F58">
            <w:pPr>
              <w:rPr>
                <w:lang w:val="en-US"/>
              </w:rPr>
            </w:pPr>
            <w:r>
              <w:rPr>
                <w:lang w:val="en-US"/>
              </w:rPr>
              <w:t>0.0</w:t>
            </w:r>
          </w:p>
        </w:tc>
      </w:tr>
      <w:tr w:rsidR="008A76D0" w14:paraId="12A7D407" w14:textId="77777777">
        <w:trPr>
          <w:jc w:val="center"/>
        </w:trPr>
        <w:tc>
          <w:tcPr>
            <w:tcW w:w="2364" w:type="dxa"/>
          </w:tcPr>
          <w:p w14:paraId="40D1CFE9" w14:textId="1E239946" w:rsidR="008A76D0" w:rsidRDefault="008A76D0" w:rsidP="00F96F58">
            <w:pPr>
              <w:rPr>
                <w:lang w:val="en-US"/>
              </w:rPr>
            </w:pPr>
            <w:r>
              <w:rPr>
                <w:lang w:val="en-US"/>
              </w:rPr>
              <w:t xml:space="preserve">Dataset 1 </w:t>
            </w:r>
          </w:p>
        </w:tc>
        <w:tc>
          <w:tcPr>
            <w:tcW w:w="2533" w:type="dxa"/>
          </w:tcPr>
          <w:p w14:paraId="32BA57A5" w14:textId="0C34C40A" w:rsidR="008A76D0" w:rsidRDefault="008A76D0" w:rsidP="00F96F58">
            <w:pPr>
              <w:rPr>
                <w:lang w:val="en-US"/>
              </w:rPr>
            </w:pPr>
            <w:r>
              <w:rPr>
                <w:lang w:val="en-US"/>
              </w:rPr>
              <w:t>Dataset 3</w:t>
            </w:r>
          </w:p>
        </w:tc>
        <w:tc>
          <w:tcPr>
            <w:tcW w:w="2366" w:type="dxa"/>
          </w:tcPr>
          <w:p w14:paraId="30367A8B" w14:textId="58B43C2B" w:rsidR="008A76D0" w:rsidRDefault="005066C3" w:rsidP="00F96F58">
            <w:pPr>
              <w:rPr>
                <w:lang w:val="en-US"/>
              </w:rPr>
            </w:pPr>
            <w:r>
              <w:rPr>
                <w:lang w:val="en-US"/>
              </w:rPr>
              <w:t>Dataset 1 is identical to Dataset 3</w:t>
            </w:r>
          </w:p>
        </w:tc>
        <w:tc>
          <w:tcPr>
            <w:tcW w:w="2366" w:type="dxa"/>
          </w:tcPr>
          <w:p w14:paraId="591B981F" w14:textId="6DD8C625" w:rsidR="008A76D0" w:rsidRDefault="008A76D0" w:rsidP="00F96F58">
            <w:pPr>
              <w:rPr>
                <w:lang w:val="en-US"/>
              </w:rPr>
            </w:pPr>
            <w:r>
              <w:rPr>
                <w:lang w:val="en-US"/>
              </w:rPr>
              <w:t>0.0</w:t>
            </w:r>
          </w:p>
        </w:tc>
      </w:tr>
      <w:tr w:rsidR="008A76D0" w14:paraId="34B0FD5C" w14:textId="77777777">
        <w:trPr>
          <w:jc w:val="center"/>
        </w:trPr>
        <w:tc>
          <w:tcPr>
            <w:tcW w:w="2364" w:type="dxa"/>
          </w:tcPr>
          <w:p w14:paraId="0FD8C05D" w14:textId="115F34DB" w:rsidR="008A76D0" w:rsidRDefault="008A76D0" w:rsidP="00F96F58">
            <w:pPr>
              <w:rPr>
                <w:lang w:val="en-US"/>
              </w:rPr>
            </w:pPr>
            <w:r>
              <w:rPr>
                <w:lang w:val="en-US"/>
              </w:rPr>
              <w:t>Dataset 2</w:t>
            </w:r>
          </w:p>
        </w:tc>
        <w:tc>
          <w:tcPr>
            <w:tcW w:w="2533" w:type="dxa"/>
          </w:tcPr>
          <w:p w14:paraId="4B7DC032" w14:textId="7525F3B0" w:rsidR="008A76D0" w:rsidRDefault="008A76D0" w:rsidP="00F96F58">
            <w:pPr>
              <w:rPr>
                <w:lang w:val="en-US"/>
              </w:rPr>
            </w:pPr>
            <w:r>
              <w:rPr>
                <w:lang w:val="en-US"/>
              </w:rPr>
              <w:t>Dataset 3</w:t>
            </w:r>
          </w:p>
        </w:tc>
        <w:tc>
          <w:tcPr>
            <w:tcW w:w="2366" w:type="dxa"/>
          </w:tcPr>
          <w:p w14:paraId="39B56A09" w14:textId="37A2A2C9" w:rsidR="008A76D0" w:rsidRDefault="005066C3" w:rsidP="00F96F58">
            <w:pPr>
              <w:rPr>
                <w:lang w:val="en-US"/>
              </w:rPr>
            </w:pPr>
            <w:r>
              <w:rPr>
                <w:lang w:val="en-US"/>
              </w:rPr>
              <w:t>Dataset 2 is identical to Dataset 3</w:t>
            </w:r>
          </w:p>
        </w:tc>
        <w:tc>
          <w:tcPr>
            <w:tcW w:w="2366" w:type="dxa"/>
          </w:tcPr>
          <w:p w14:paraId="55FF0D60" w14:textId="6B1FB025" w:rsidR="008A76D0" w:rsidRDefault="008A76D0" w:rsidP="00F96F58">
            <w:pPr>
              <w:rPr>
                <w:lang w:val="en-US"/>
              </w:rPr>
            </w:pPr>
            <w:r>
              <w:rPr>
                <w:lang w:val="en-US"/>
              </w:rPr>
              <w:t>1.4876e-58</w:t>
            </w:r>
          </w:p>
        </w:tc>
      </w:tr>
      <w:tr w:rsidR="008A76D0" w14:paraId="361F59BD" w14:textId="77777777">
        <w:trPr>
          <w:jc w:val="center"/>
        </w:trPr>
        <w:tc>
          <w:tcPr>
            <w:tcW w:w="2364" w:type="dxa"/>
          </w:tcPr>
          <w:p w14:paraId="4F66A108" w14:textId="16919796" w:rsidR="008A76D0" w:rsidRDefault="008A76D0" w:rsidP="00F96F58">
            <w:pPr>
              <w:rPr>
                <w:lang w:val="en-US"/>
              </w:rPr>
            </w:pPr>
            <w:r>
              <w:rPr>
                <w:lang w:val="en-US"/>
              </w:rPr>
              <w:t>Dataset 1 (subset 1)</w:t>
            </w:r>
          </w:p>
        </w:tc>
        <w:tc>
          <w:tcPr>
            <w:tcW w:w="2533" w:type="dxa"/>
          </w:tcPr>
          <w:p w14:paraId="04F471F7" w14:textId="4710E125" w:rsidR="008A76D0" w:rsidRDefault="008A76D0" w:rsidP="00F96F58">
            <w:pPr>
              <w:rPr>
                <w:lang w:val="en-US"/>
              </w:rPr>
            </w:pPr>
            <w:r>
              <w:rPr>
                <w:lang w:val="en-US"/>
              </w:rPr>
              <w:t>Dataset 1 (subset 2)</w:t>
            </w:r>
          </w:p>
        </w:tc>
        <w:tc>
          <w:tcPr>
            <w:tcW w:w="2366" w:type="dxa"/>
          </w:tcPr>
          <w:p w14:paraId="6BBDAF6E" w14:textId="11570173" w:rsidR="008A76D0" w:rsidRDefault="00A81450" w:rsidP="00F96F58">
            <w:pPr>
              <w:rPr>
                <w:lang w:val="en-US"/>
              </w:rPr>
            </w:pPr>
            <w:r>
              <w:rPr>
                <w:lang w:val="en-US"/>
              </w:rPr>
              <w:t>Dataset 1 is identical to Dataset 1</w:t>
            </w:r>
          </w:p>
        </w:tc>
        <w:tc>
          <w:tcPr>
            <w:tcW w:w="2366" w:type="dxa"/>
          </w:tcPr>
          <w:p w14:paraId="07D5F4DC" w14:textId="5D42EE52" w:rsidR="008A76D0" w:rsidRDefault="008A76D0" w:rsidP="00F96F58">
            <w:pPr>
              <w:rPr>
                <w:lang w:val="en-US"/>
              </w:rPr>
            </w:pPr>
            <w:r>
              <w:rPr>
                <w:lang w:val="en-US"/>
              </w:rPr>
              <w:t>0.005833</w:t>
            </w:r>
          </w:p>
        </w:tc>
      </w:tr>
      <w:tr w:rsidR="008A76D0" w14:paraId="2B4D23C4" w14:textId="77777777">
        <w:trPr>
          <w:jc w:val="center"/>
        </w:trPr>
        <w:tc>
          <w:tcPr>
            <w:tcW w:w="2364" w:type="dxa"/>
          </w:tcPr>
          <w:p w14:paraId="52C9D021" w14:textId="75525C08" w:rsidR="008A76D0" w:rsidRDefault="008A76D0" w:rsidP="009747A9">
            <w:pPr>
              <w:rPr>
                <w:lang w:val="en-US"/>
              </w:rPr>
            </w:pPr>
            <w:r>
              <w:rPr>
                <w:lang w:val="en-US"/>
              </w:rPr>
              <w:t>Dataset 2 (subset 1)</w:t>
            </w:r>
          </w:p>
        </w:tc>
        <w:tc>
          <w:tcPr>
            <w:tcW w:w="2533" w:type="dxa"/>
          </w:tcPr>
          <w:p w14:paraId="6BC27BE1" w14:textId="162617C1" w:rsidR="008A76D0" w:rsidRDefault="008A76D0" w:rsidP="009747A9">
            <w:pPr>
              <w:rPr>
                <w:lang w:val="en-US"/>
              </w:rPr>
            </w:pPr>
            <w:r>
              <w:rPr>
                <w:lang w:val="en-US"/>
              </w:rPr>
              <w:t>Dataset 2 (subset 2)</w:t>
            </w:r>
          </w:p>
        </w:tc>
        <w:tc>
          <w:tcPr>
            <w:tcW w:w="2366" w:type="dxa"/>
          </w:tcPr>
          <w:p w14:paraId="72A9BC68" w14:textId="56EA9507" w:rsidR="008A76D0" w:rsidRDefault="00A81450" w:rsidP="009747A9">
            <w:pPr>
              <w:rPr>
                <w:lang w:val="en-US"/>
              </w:rPr>
            </w:pPr>
            <w:r>
              <w:rPr>
                <w:lang w:val="en-US"/>
              </w:rPr>
              <w:t>Dataset 2 is identical to Dataset 2</w:t>
            </w:r>
          </w:p>
        </w:tc>
        <w:tc>
          <w:tcPr>
            <w:tcW w:w="2366" w:type="dxa"/>
          </w:tcPr>
          <w:p w14:paraId="5B06B4A6" w14:textId="7C5C0E9E" w:rsidR="008A76D0" w:rsidRDefault="008A76D0" w:rsidP="009747A9">
            <w:pPr>
              <w:rPr>
                <w:lang w:val="en-US"/>
              </w:rPr>
            </w:pPr>
            <w:r>
              <w:rPr>
                <w:lang w:val="en-US"/>
              </w:rPr>
              <w:t>6.44706e-8</w:t>
            </w:r>
          </w:p>
        </w:tc>
      </w:tr>
      <w:tr w:rsidR="008A76D0" w14:paraId="41A9E694" w14:textId="77777777">
        <w:trPr>
          <w:jc w:val="center"/>
        </w:trPr>
        <w:tc>
          <w:tcPr>
            <w:tcW w:w="2364" w:type="dxa"/>
          </w:tcPr>
          <w:p w14:paraId="34235277" w14:textId="51E4CE5B" w:rsidR="008A76D0" w:rsidRDefault="008A76D0" w:rsidP="009747A9">
            <w:pPr>
              <w:rPr>
                <w:lang w:val="en-US"/>
              </w:rPr>
            </w:pPr>
            <w:r>
              <w:rPr>
                <w:lang w:val="en-US"/>
              </w:rPr>
              <w:t>Dataset 3 (subset 1)</w:t>
            </w:r>
          </w:p>
        </w:tc>
        <w:tc>
          <w:tcPr>
            <w:tcW w:w="2533" w:type="dxa"/>
          </w:tcPr>
          <w:p w14:paraId="4961D96A" w14:textId="4DD24923" w:rsidR="008A76D0" w:rsidRDefault="008A76D0" w:rsidP="009747A9">
            <w:pPr>
              <w:rPr>
                <w:lang w:val="en-US"/>
              </w:rPr>
            </w:pPr>
            <w:r>
              <w:rPr>
                <w:lang w:val="en-US"/>
              </w:rPr>
              <w:t>Dataset 3 (subset 2)</w:t>
            </w:r>
          </w:p>
        </w:tc>
        <w:tc>
          <w:tcPr>
            <w:tcW w:w="2366" w:type="dxa"/>
          </w:tcPr>
          <w:p w14:paraId="3024CBF7" w14:textId="74E034C3" w:rsidR="008A76D0" w:rsidRDefault="00A81450" w:rsidP="009747A9">
            <w:pPr>
              <w:rPr>
                <w:lang w:val="en-US"/>
              </w:rPr>
            </w:pPr>
            <w:r>
              <w:rPr>
                <w:lang w:val="en-US"/>
              </w:rPr>
              <w:t>Dataset 3 is identical to Dataset 3</w:t>
            </w:r>
          </w:p>
        </w:tc>
        <w:tc>
          <w:tcPr>
            <w:tcW w:w="2366" w:type="dxa"/>
          </w:tcPr>
          <w:p w14:paraId="7A163987" w14:textId="55E793FA" w:rsidR="008A76D0" w:rsidRDefault="008A76D0" w:rsidP="009747A9">
            <w:pPr>
              <w:rPr>
                <w:lang w:val="en-US"/>
              </w:rPr>
            </w:pPr>
            <w:r>
              <w:rPr>
                <w:lang w:val="en-US"/>
              </w:rPr>
              <w:t>4.21623e-20</w:t>
            </w:r>
          </w:p>
        </w:tc>
      </w:tr>
    </w:tbl>
    <w:p w14:paraId="3156C13A" w14:textId="77777777" w:rsidR="00E042EB" w:rsidRDefault="00E042EB" w:rsidP="00F96F58">
      <w:pPr>
        <w:rPr>
          <w:lang w:val="en-US"/>
        </w:rPr>
      </w:pPr>
    </w:p>
    <w:p w14:paraId="635EF143" w14:textId="2FC14967" w:rsidR="009E5987" w:rsidRDefault="009E5987" w:rsidP="009E5987">
      <w:pPr>
        <w:pStyle w:val="Caption"/>
        <w:keepNext/>
      </w:pPr>
      <w:bookmarkStart w:id="26" w:name="_Ref131657257"/>
      <w:r>
        <w:t xml:space="preserve">Table </w:t>
      </w:r>
      <w:r>
        <w:fldChar w:fldCharType="begin"/>
      </w:r>
      <w:r>
        <w:instrText xml:space="preserve"> SEQ Table \* ARABIC </w:instrText>
      </w:r>
      <w:r>
        <w:fldChar w:fldCharType="separate"/>
      </w:r>
      <w:r w:rsidR="00E76C87">
        <w:rPr>
          <w:noProof/>
        </w:rPr>
        <w:t>10</w:t>
      </w:r>
      <w:r>
        <w:fldChar w:fldCharType="end"/>
      </w:r>
      <w:bookmarkEnd w:id="26"/>
      <w:r>
        <w:t xml:space="preserve"> - Kolmogorov Smirnov Test when the analysed feature is the </w:t>
      </w:r>
      <w:r w:rsidR="00EF0CD9">
        <w:t>PDP</w:t>
      </w:r>
      <w:r>
        <w:t xml:space="preserve">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A81450" w14:paraId="1F5E60D1" w14:textId="77777777" w:rsidTr="3842C081">
        <w:trPr>
          <w:jc w:val="center"/>
        </w:trPr>
        <w:tc>
          <w:tcPr>
            <w:tcW w:w="4897" w:type="dxa"/>
            <w:gridSpan w:val="2"/>
          </w:tcPr>
          <w:p w14:paraId="4C5A8269" w14:textId="157BE2F6" w:rsidR="00A81450" w:rsidRPr="0098718F" w:rsidRDefault="00A81450">
            <w:pPr>
              <w:jc w:val="center"/>
              <w:rPr>
                <w:b/>
                <w:bCs/>
                <w:lang w:val="en-US"/>
              </w:rPr>
            </w:pPr>
            <w:r w:rsidRPr="0098718F">
              <w:rPr>
                <w:b/>
                <w:bCs/>
                <w:lang w:val="en-US"/>
              </w:rPr>
              <w:t xml:space="preserve">Dataset used in </w:t>
            </w:r>
            <w:hyperlink r:id="rId26" w:history="1">
              <w:r w:rsidRPr="0098718F">
                <w:rPr>
                  <w:b/>
                  <w:bCs/>
                  <w:lang w:val="en-US"/>
                </w:rPr>
                <w:t>Kolmogorov Smirnov Test</w:t>
              </w:r>
            </w:hyperlink>
            <w:r w:rsidRPr="0098718F">
              <w:rPr>
                <w:b/>
                <w:bCs/>
              </w:rPr>
              <w:t xml:space="preserve"> (</w:t>
            </w:r>
            <w:proofErr w:type="spellStart"/>
            <w:r w:rsidRPr="0098718F">
              <w:rPr>
                <w:b/>
                <w:bCs/>
                <w:lang w:val="en-US"/>
              </w:rPr>
              <w:t>Kstest</w:t>
            </w:r>
            <w:proofErr w:type="spellEnd"/>
            <w:r w:rsidRPr="0098718F">
              <w:rPr>
                <w:b/>
                <w:bCs/>
                <w:lang w:val="en-US"/>
              </w:rPr>
              <w:t>)</w:t>
            </w:r>
          </w:p>
        </w:tc>
        <w:tc>
          <w:tcPr>
            <w:tcW w:w="2366" w:type="dxa"/>
            <w:vMerge w:val="restart"/>
          </w:tcPr>
          <w:p w14:paraId="4F120D24" w14:textId="77777777" w:rsidR="00A81450" w:rsidRDefault="00A81450">
            <w:pPr>
              <w:jc w:val="center"/>
              <w:rPr>
                <w:b/>
                <w:bCs/>
                <w:lang w:val="en-US"/>
              </w:rPr>
            </w:pPr>
          </w:p>
          <w:p w14:paraId="280871FB" w14:textId="48924145" w:rsidR="00A81450" w:rsidRPr="0098718F" w:rsidRDefault="00A81450">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63D77022" w14:textId="626717C9" w:rsidR="00A81450" w:rsidRPr="0098718F" w:rsidRDefault="00A81450">
            <w:pPr>
              <w:jc w:val="center"/>
              <w:rPr>
                <w:b/>
                <w:bCs/>
                <w:lang w:val="en-US"/>
              </w:rPr>
            </w:pPr>
            <w:r w:rsidRPr="0098718F">
              <w:rPr>
                <w:b/>
                <w:bCs/>
                <w:lang w:val="en-US"/>
              </w:rPr>
              <w:t>Probability of similarity (p-value)</w:t>
            </w:r>
          </w:p>
          <w:p w14:paraId="5AF5B645" w14:textId="77777777" w:rsidR="00A81450" w:rsidRPr="00190415" w:rsidRDefault="00A81450">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A81450" w14:paraId="4E3850B9" w14:textId="77777777" w:rsidTr="3842C081">
        <w:trPr>
          <w:jc w:val="center"/>
        </w:trPr>
        <w:tc>
          <w:tcPr>
            <w:tcW w:w="2364" w:type="dxa"/>
          </w:tcPr>
          <w:p w14:paraId="02B4ED0C" w14:textId="194BC9DC" w:rsidR="00A81450" w:rsidRPr="0098718F" w:rsidRDefault="30164EDE">
            <w:pPr>
              <w:jc w:val="center"/>
              <w:rPr>
                <w:b/>
                <w:bCs/>
                <w:lang w:val="en-US"/>
              </w:rPr>
            </w:pPr>
            <w:r w:rsidRPr="3842C081">
              <w:rPr>
                <w:b/>
                <w:bCs/>
                <w:lang w:val="en-US"/>
              </w:rPr>
              <w:t>Dataset used for Training</w:t>
            </w:r>
            <w:r w:rsidR="00A81450">
              <w:br/>
            </w:r>
            <w:r w:rsidRPr="3842C081">
              <w:rPr>
                <w:b/>
                <w:bCs/>
                <w:lang w:val="en-US"/>
              </w:rPr>
              <w:t>Z(x)</w:t>
            </w:r>
          </w:p>
        </w:tc>
        <w:tc>
          <w:tcPr>
            <w:tcW w:w="2533" w:type="dxa"/>
          </w:tcPr>
          <w:p w14:paraId="71F6A4E5" w14:textId="7775CBDE" w:rsidR="00A81450" w:rsidRPr="0098718F" w:rsidRDefault="30164EDE">
            <w:pPr>
              <w:jc w:val="center"/>
              <w:rPr>
                <w:b/>
                <w:bCs/>
                <w:lang w:val="en-US"/>
              </w:rPr>
            </w:pPr>
            <w:r w:rsidRPr="3842C081">
              <w:rPr>
                <w:b/>
                <w:bCs/>
                <w:lang w:val="en-US"/>
              </w:rPr>
              <w:t>New Dataset from new scenario</w:t>
            </w:r>
            <w:r w:rsidR="00A81450">
              <w:br/>
            </w:r>
            <w:r w:rsidRPr="3842C081">
              <w:rPr>
                <w:b/>
                <w:bCs/>
                <w:lang w:val="en-US"/>
              </w:rPr>
              <w:t>H(x)</w:t>
            </w:r>
          </w:p>
        </w:tc>
        <w:tc>
          <w:tcPr>
            <w:tcW w:w="2366" w:type="dxa"/>
            <w:vMerge/>
          </w:tcPr>
          <w:p w14:paraId="1AF07BCC" w14:textId="77777777" w:rsidR="00A81450" w:rsidRDefault="00A81450">
            <w:pPr>
              <w:jc w:val="center"/>
              <w:rPr>
                <w:lang w:val="en-US"/>
              </w:rPr>
            </w:pPr>
          </w:p>
        </w:tc>
        <w:tc>
          <w:tcPr>
            <w:tcW w:w="2366" w:type="dxa"/>
            <w:vMerge/>
          </w:tcPr>
          <w:p w14:paraId="6F3B3A4B" w14:textId="3C04B069" w:rsidR="00A81450" w:rsidRDefault="00A81450">
            <w:pPr>
              <w:jc w:val="center"/>
              <w:rPr>
                <w:lang w:val="en-US"/>
              </w:rPr>
            </w:pPr>
          </w:p>
        </w:tc>
      </w:tr>
      <w:tr w:rsidR="00A81450" w14:paraId="23CA67E2" w14:textId="77777777" w:rsidTr="3842C081">
        <w:trPr>
          <w:jc w:val="center"/>
        </w:trPr>
        <w:tc>
          <w:tcPr>
            <w:tcW w:w="2364" w:type="dxa"/>
          </w:tcPr>
          <w:p w14:paraId="617D9E40" w14:textId="77777777" w:rsidR="00A81450" w:rsidRDefault="00A81450" w:rsidP="00A81450">
            <w:pPr>
              <w:rPr>
                <w:lang w:val="en-US"/>
              </w:rPr>
            </w:pPr>
            <w:r>
              <w:rPr>
                <w:lang w:val="en-US"/>
              </w:rPr>
              <w:t>Dataset 1</w:t>
            </w:r>
          </w:p>
        </w:tc>
        <w:tc>
          <w:tcPr>
            <w:tcW w:w="2533" w:type="dxa"/>
          </w:tcPr>
          <w:p w14:paraId="2B2CDD4F" w14:textId="77777777" w:rsidR="00A81450" w:rsidRDefault="00A81450" w:rsidP="00A81450">
            <w:pPr>
              <w:rPr>
                <w:lang w:val="en-US"/>
              </w:rPr>
            </w:pPr>
            <w:r>
              <w:rPr>
                <w:lang w:val="en-US"/>
              </w:rPr>
              <w:t>Dataset 2</w:t>
            </w:r>
          </w:p>
        </w:tc>
        <w:tc>
          <w:tcPr>
            <w:tcW w:w="2366" w:type="dxa"/>
          </w:tcPr>
          <w:p w14:paraId="3CA7AB40" w14:textId="09FE26C7" w:rsidR="00A81450" w:rsidRDefault="00A81450" w:rsidP="00A81450">
            <w:pPr>
              <w:rPr>
                <w:lang w:val="en-US"/>
              </w:rPr>
            </w:pPr>
            <w:r>
              <w:rPr>
                <w:lang w:val="en-US"/>
              </w:rPr>
              <w:t>Dataset 1 is identical to Dataset 2</w:t>
            </w:r>
          </w:p>
        </w:tc>
        <w:tc>
          <w:tcPr>
            <w:tcW w:w="2366" w:type="dxa"/>
          </w:tcPr>
          <w:p w14:paraId="04D2BDDD" w14:textId="43B61DF2" w:rsidR="00A81450" w:rsidRDefault="00A81450" w:rsidP="00A81450">
            <w:pPr>
              <w:rPr>
                <w:lang w:val="en-US"/>
              </w:rPr>
            </w:pPr>
            <w:r>
              <w:rPr>
                <w:lang w:val="en-US"/>
              </w:rPr>
              <w:t>0.0</w:t>
            </w:r>
          </w:p>
        </w:tc>
      </w:tr>
      <w:tr w:rsidR="00A81450" w14:paraId="60D6F31B" w14:textId="77777777" w:rsidTr="3842C081">
        <w:trPr>
          <w:jc w:val="center"/>
        </w:trPr>
        <w:tc>
          <w:tcPr>
            <w:tcW w:w="2364" w:type="dxa"/>
          </w:tcPr>
          <w:p w14:paraId="26FFFD1B" w14:textId="77777777" w:rsidR="00A81450" w:rsidRDefault="00A81450" w:rsidP="00A81450">
            <w:pPr>
              <w:rPr>
                <w:lang w:val="en-US"/>
              </w:rPr>
            </w:pPr>
            <w:r>
              <w:rPr>
                <w:lang w:val="en-US"/>
              </w:rPr>
              <w:t xml:space="preserve">Dataset 1 </w:t>
            </w:r>
          </w:p>
        </w:tc>
        <w:tc>
          <w:tcPr>
            <w:tcW w:w="2533" w:type="dxa"/>
          </w:tcPr>
          <w:p w14:paraId="459DAA88" w14:textId="77777777" w:rsidR="00A81450" w:rsidRDefault="00A81450" w:rsidP="00A81450">
            <w:pPr>
              <w:rPr>
                <w:lang w:val="en-US"/>
              </w:rPr>
            </w:pPr>
            <w:r>
              <w:rPr>
                <w:lang w:val="en-US"/>
              </w:rPr>
              <w:t>Dataset 3</w:t>
            </w:r>
          </w:p>
        </w:tc>
        <w:tc>
          <w:tcPr>
            <w:tcW w:w="2366" w:type="dxa"/>
          </w:tcPr>
          <w:p w14:paraId="779D9367" w14:textId="76225EB5" w:rsidR="00A81450" w:rsidRDefault="00A81450" w:rsidP="00A81450">
            <w:pPr>
              <w:rPr>
                <w:lang w:val="en-US"/>
              </w:rPr>
            </w:pPr>
            <w:r>
              <w:rPr>
                <w:lang w:val="en-US"/>
              </w:rPr>
              <w:t>Dataset 1 is identical to Dataset 3</w:t>
            </w:r>
          </w:p>
        </w:tc>
        <w:tc>
          <w:tcPr>
            <w:tcW w:w="2366" w:type="dxa"/>
          </w:tcPr>
          <w:p w14:paraId="4B92FBE9" w14:textId="42B01189" w:rsidR="00A81450" w:rsidRDefault="00A81450" w:rsidP="00A81450">
            <w:pPr>
              <w:rPr>
                <w:lang w:val="en-US"/>
              </w:rPr>
            </w:pPr>
            <w:r>
              <w:rPr>
                <w:lang w:val="en-US"/>
              </w:rPr>
              <w:t>0.0</w:t>
            </w:r>
          </w:p>
        </w:tc>
      </w:tr>
      <w:tr w:rsidR="00A81450" w14:paraId="6F760023" w14:textId="77777777" w:rsidTr="3842C081">
        <w:trPr>
          <w:jc w:val="center"/>
        </w:trPr>
        <w:tc>
          <w:tcPr>
            <w:tcW w:w="2364" w:type="dxa"/>
          </w:tcPr>
          <w:p w14:paraId="31394E5E" w14:textId="77777777" w:rsidR="00A81450" w:rsidRDefault="00A81450" w:rsidP="00A81450">
            <w:pPr>
              <w:rPr>
                <w:lang w:val="en-US"/>
              </w:rPr>
            </w:pPr>
            <w:r>
              <w:rPr>
                <w:lang w:val="en-US"/>
              </w:rPr>
              <w:t>Dataset 2</w:t>
            </w:r>
          </w:p>
        </w:tc>
        <w:tc>
          <w:tcPr>
            <w:tcW w:w="2533" w:type="dxa"/>
          </w:tcPr>
          <w:p w14:paraId="7E8033C7" w14:textId="77777777" w:rsidR="00A81450" w:rsidRDefault="00A81450" w:rsidP="00A81450">
            <w:pPr>
              <w:rPr>
                <w:lang w:val="en-US"/>
              </w:rPr>
            </w:pPr>
            <w:r>
              <w:rPr>
                <w:lang w:val="en-US"/>
              </w:rPr>
              <w:t>Dataset 3</w:t>
            </w:r>
          </w:p>
        </w:tc>
        <w:tc>
          <w:tcPr>
            <w:tcW w:w="2366" w:type="dxa"/>
          </w:tcPr>
          <w:p w14:paraId="729C0B52" w14:textId="1F982B5C" w:rsidR="00A81450" w:rsidRDefault="00A81450" w:rsidP="00A81450">
            <w:pPr>
              <w:rPr>
                <w:lang w:val="en-US"/>
              </w:rPr>
            </w:pPr>
            <w:r>
              <w:rPr>
                <w:lang w:val="en-US"/>
              </w:rPr>
              <w:t>Dataset 2 is identical to Dataset 3</w:t>
            </w:r>
          </w:p>
        </w:tc>
        <w:tc>
          <w:tcPr>
            <w:tcW w:w="2366" w:type="dxa"/>
          </w:tcPr>
          <w:p w14:paraId="5823C629" w14:textId="7158B170" w:rsidR="00A81450" w:rsidRDefault="00A81450" w:rsidP="00A81450">
            <w:pPr>
              <w:rPr>
                <w:lang w:val="en-US"/>
              </w:rPr>
            </w:pPr>
            <w:r>
              <w:rPr>
                <w:lang w:val="en-US"/>
              </w:rPr>
              <w:t>3.95661e-62</w:t>
            </w:r>
          </w:p>
        </w:tc>
      </w:tr>
      <w:tr w:rsidR="00A81450" w14:paraId="0DEC3007" w14:textId="77777777" w:rsidTr="3842C081">
        <w:trPr>
          <w:jc w:val="center"/>
        </w:trPr>
        <w:tc>
          <w:tcPr>
            <w:tcW w:w="2364" w:type="dxa"/>
          </w:tcPr>
          <w:p w14:paraId="1CF0387A" w14:textId="77777777" w:rsidR="00A81450" w:rsidRDefault="00A81450" w:rsidP="00A81450">
            <w:pPr>
              <w:rPr>
                <w:lang w:val="en-US"/>
              </w:rPr>
            </w:pPr>
            <w:r>
              <w:rPr>
                <w:lang w:val="en-US"/>
              </w:rPr>
              <w:t>Dataset 1 (subset 1)</w:t>
            </w:r>
          </w:p>
        </w:tc>
        <w:tc>
          <w:tcPr>
            <w:tcW w:w="2533" w:type="dxa"/>
          </w:tcPr>
          <w:p w14:paraId="46B35A3D" w14:textId="77777777" w:rsidR="00A81450" w:rsidRDefault="00A81450" w:rsidP="00A81450">
            <w:pPr>
              <w:rPr>
                <w:lang w:val="en-US"/>
              </w:rPr>
            </w:pPr>
            <w:r>
              <w:rPr>
                <w:lang w:val="en-US"/>
              </w:rPr>
              <w:t>Dataset 1 (subset 2)</w:t>
            </w:r>
          </w:p>
        </w:tc>
        <w:tc>
          <w:tcPr>
            <w:tcW w:w="2366" w:type="dxa"/>
          </w:tcPr>
          <w:p w14:paraId="5B59551B" w14:textId="2BC42797" w:rsidR="00A81450" w:rsidRDefault="00A81450" w:rsidP="00A81450">
            <w:pPr>
              <w:rPr>
                <w:lang w:val="en-US"/>
              </w:rPr>
            </w:pPr>
            <w:r>
              <w:rPr>
                <w:lang w:val="en-US"/>
              </w:rPr>
              <w:t>Dataset 1 is identical to Dataset 1</w:t>
            </w:r>
          </w:p>
        </w:tc>
        <w:tc>
          <w:tcPr>
            <w:tcW w:w="2366" w:type="dxa"/>
          </w:tcPr>
          <w:p w14:paraId="4A5A86A4" w14:textId="4AC7501D" w:rsidR="00A81450" w:rsidRDefault="00A81450" w:rsidP="00A81450">
            <w:pPr>
              <w:rPr>
                <w:lang w:val="en-US"/>
              </w:rPr>
            </w:pPr>
            <w:r>
              <w:rPr>
                <w:lang w:val="en-US"/>
              </w:rPr>
              <w:t>0.0611</w:t>
            </w:r>
          </w:p>
        </w:tc>
      </w:tr>
      <w:tr w:rsidR="00A81450" w14:paraId="38A7CA56" w14:textId="77777777" w:rsidTr="3842C081">
        <w:trPr>
          <w:jc w:val="center"/>
        </w:trPr>
        <w:tc>
          <w:tcPr>
            <w:tcW w:w="2364" w:type="dxa"/>
          </w:tcPr>
          <w:p w14:paraId="38FB25FB" w14:textId="77777777" w:rsidR="00A81450" w:rsidRDefault="00A81450" w:rsidP="00A81450">
            <w:pPr>
              <w:rPr>
                <w:lang w:val="en-US"/>
              </w:rPr>
            </w:pPr>
            <w:r>
              <w:rPr>
                <w:lang w:val="en-US"/>
              </w:rPr>
              <w:t>Dataset 2 (subset 1)</w:t>
            </w:r>
          </w:p>
        </w:tc>
        <w:tc>
          <w:tcPr>
            <w:tcW w:w="2533" w:type="dxa"/>
          </w:tcPr>
          <w:p w14:paraId="15ECD2D2" w14:textId="77777777" w:rsidR="00A81450" w:rsidRDefault="00A81450" w:rsidP="00A81450">
            <w:pPr>
              <w:rPr>
                <w:lang w:val="en-US"/>
              </w:rPr>
            </w:pPr>
            <w:r>
              <w:rPr>
                <w:lang w:val="en-US"/>
              </w:rPr>
              <w:t>Dataset 2 (subset 2)</w:t>
            </w:r>
          </w:p>
        </w:tc>
        <w:tc>
          <w:tcPr>
            <w:tcW w:w="2366" w:type="dxa"/>
          </w:tcPr>
          <w:p w14:paraId="12FA7153" w14:textId="1F2F840E" w:rsidR="00A81450" w:rsidRDefault="00A81450" w:rsidP="00A81450">
            <w:pPr>
              <w:rPr>
                <w:lang w:val="en-US"/>
              </w:rPr>
            </w:pPr>
            <w:r>
              <w:rPr>
                <w:lang w:val="en-US"/>
              </w:rPr>
              <w:t>Dataset 2 is identical to Dataset 2</w:t>
            </w:r>
          </w:p>
        </w:tc>
        <w:tc>
          <w:tcPr>
            <w:tcW w:w="2366" w:type="dxa"/>
          </w:tcPr>
          <w:p w14:paraId="46C61887" w14:textId="486CDA2B" w:rsidR="00A81450" w:rsidRDefault="00A81450" w:rsidP="00A81450">
            <w:pPr>
              <w:rPr>
                <w:lang w:val="en-US"/>
              </w:rPr>
            </w:pPr>
            <w:r>
              <w:rPr>
                <w:lang w:val="en-US"/>
              </w:rPr>
              <w:t>0.06115</w:t>
            </w:r>
          </w:p>
        </w:tc>
      </w:tr>
      <w:tr w:rsidR="00A81450" w14:paraId="1131B76A" w14:textId="77777777" w:rsidTr="3842C081">
        <w:trPr>
          <w:jc w:val="center"/>
        </w:trPr>
        <w:tc>
          <w:tcPr>
            <w:tcW w:w="2364" w:type="dxa"/>
          </w:tcPr>
          <w:p w14:paraId="180A102C" w14:textId="77777777" w:rsidR="00A81450" w:rsidRDefault="00A81450" w:rsidP="00A81450">
            <w:pPr>
              <w:rPr>
                <w:lang w:val="en-US"/>
              </w:rPr>
            </w:pPr>
            <w:r>
              <w:rPr>
                <w:lang w:val="en-US"/>
              </w:rPr>
              <w:t>Dataset 3 (subset 1)</w:t>
            </w:r>
          </w:p>
        </w:tc>
        <w:tc>
          <w:tcPr>
            <w:tcW w:w="2533" w:type="dxa"/>
          </w:tcPr>
          <w:p w14:paraId="551B3409" w14:textId="77777777" w:rsidR="00A81450" w:rsidRDefault="00A81450" w:rsidP="00A81450">
            <w:pPr>
              <w:rPr>
                <w:lang w:val="en-US"/>
              </w:rPr>
            </w:pPr>
            <w:r>
              <w:rPr>
                <w:lang w:val="en-US"/>
              </w:rPr>
              <w:t>Dataset 3 (subset 2)</w:t>
            </w:r>
          </w:p>
        </w:tc>
        <w:tc>
          <w:tcPr>
            <w:tcW w:w="2366" w:type="dxa"/>
          </w:tcPr>
          <w:p w14:paraId="2F46EC42" w14:textId="7CE9C966" w:rsidR="00A81450" w:rsidRDefault="00A81450" w:rsidP="00A81450">
            <w:pPr>
              <w:rPr>
                <w:lang w:val="en-US"/>
              </w:rPr>
            </w:pPr>
            <w:r>
              <w:rPr>
                <w:lang w:val="en-US"/>
              </w:rPr>
              <w:t>Dataset 3 is identical to Dataset 3</w:t>
            </w:r>
          </w:p>
        </w:tc>
        <w:tc>
          <w:tcPr>
            <w:tcW w:w="2366" w:type="dxa"/>
          </w:tcPr>
          <w:p w14:paraId="40A4E6A9" w14:textId="410D1E0F" w:rsidR="00A81450" w:rsidRDefault="00A81450" w:rsidP="00A81450">
            <w:pPr>
              <w:rPr>
                <w:lang w:val="en-US"/>
              </w:rPr>
            </w:pPr>
            <w:r>
              <w:rPr>
                <w:lang w:val="en-US"/>
              </w:rPr>
              <w:t>0.00987</w:t>
            </w:r>
          </w:p>
        </w:tc>
      </w:tr>
    </w:tbl>
    <w:p w14:paraId="3F3EB2D2" w14:textId="77777777" w:rsidR="009E5987" w:rsidRDefault="009E5987" w:rsidP="00F96F58">
      <w:pPr>
        <w:rPr>
          <w:lang w:val="en-US"/>
        </w:rPr>
      </w:pPr>
    </w:p>
    <w:p w14:paraId="4258DAD0" w14:textId="77777777" w:rsidR="00E042EB" w:rsidRDefault="00E042EB" w:rsidP="00F96F58">
      <w:pPr>
        <w:rPr>
          <w:lang w:val="en-US"/>
        </w:rPr>
      </w:pPr>
    </w:p>
    <w:p w14:paraId="00ACC96F" w14:textId="4D0A80A2" w:rsidR="009E5987" w:rsidRDefault="009E5987" w:rsidP="009E5987">
      <w:pPr>
        <w:pStyle w:val="Caption"/>
        <w:keepNext/>
      </w:pPr>
      <w:bookmarkStart w:id="27" w:name="_Ref131657264"/>
      <w:r>
        <w:lastRenderedPageBreak/>
        <w:t xml:space="preserve">Table </w:t>
      </w:r>
      <w:r>
        <w:fldChar w:fldCharType="begin"/>
      </w:r>
      <w:r>
        <w:instrText xml:space="preserve"> SEQ Table \* ARABIC </w:instrText>
      </w:r>
      <w:r>
        <w:fldChar w:fldCharType="separate"/>
      </w:r>
      <w:r w:rsidR="00E76C87">
        <w:rPr>
          <w:noProof/>
        </w:rPr>
        <w:t>11</w:t>
      </w:r>
      <w:r>
        <w:fldChar w:fldCharType="end"/>
      </w:r>
      <w:bookmarkEnd w:id="27"/>
      <w:r>
        <w:t xml:space="preserve"> - Kolmogorov Smirnov Test when the analysed feature is the </w:t>
      </w:r>
      <w:r w:rsidR="00EF0CD9">
        <w:t>RSRP</w:t>
      </w:r>
      <w:r>
        <w:t xml:space="preserve">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9370A7" w14:paraId="0EAB26DD" w14:textId="77777777" w:rsidTr="3842C081">
        <w:trPr>
          <w:jc w:val="center"/>
        </w:trPr>
        <w:tc>
          <w:tcPr>
            <w:tcW w:w="4897" w:type="dxa"/>
            <w:gridSpan w:val="2"/>
          </w:tcPr>
          <w:p w14:paraId="7FB866EF" w14:textId="4956B605" w:rsidR="009370A7" w:rsidRPr="0098718F" w:rsidRDefault="009370A7">
            <w:pPr>
              <w:jc w:val="center"/>
              <w:rPr>
                <w:b/>
                <w:bCs/>
                <w:lang w:val="en-US"/>
              </w:rPr>
            </w:pPr>
            <w:r w:rsidRPr="0098718F">
              <w:rPr>
                <w:b/>
                <w:bCs/>
                <w:lang w:val="en-US"/>
              </w:rPr>
              <w:t xml:space="preserve">Dataset used in </w:t>
            </w:r>
            <w:hyperlink r:id="rId27" w:history="1">
              <w:r w:rsidRPr="0098718F">
                <w:rPr>
                  <w:b/>
                  <w:bCs/>
                  <w:lang w:val="en-US"/>
                </w:rPr>
                <w:t>Kolmogorov Smirnov Test</w:t>
              </w:r>
            </w:hyperlink>
            <w:r w:rsidRPr="0098718F">
              <w:rPr>
                <w:b/>
                <w:bCs/>
              </w:rPr>
              <w:t xml:space="preserve"> (</w:t>
            </w:r>
            <w:proofErr w:type="spellStart"/>
            <w:r w:rsidRPr="0098718F">
              <w:rPr>
                <w:b/>
                <w:bCs/>
                <w:lang w:val="en-US"/>
              </w:rPr>
              <w:t>Kstest</w:t>
            </w:r>
            <w:proofErr w:type="spellEnd"/>
            <w:r w:rsidRPr="0098718F">
              <w:rPr>
                <w:b/>
                <w:bCs/>
                <w:lang w:val="en-US"/>
              </w:rPr>
              <w:t>)</w:t>
            </w:r>
          </w:p>
        </w:tc>
        <w:tc>
          <w:tcPr>
            <w:tcW w:w="2366" w:type="dxa"/>
            <w:vMerge w:val="restart"/>
          </w:tcPr>
          <w:p w14:paraId="29AA682A" w14:textId="77777777" w:rsidR="009370A7" w:rsidRDefault="009370A7">
            <w:pPr>
              <w:jc w:val="center"/>
              <w:rPr>
                <w:b/>
                <w:bCs/>
                <w:lang w:val="en-US"/>
              </w:rPr>
            </w:pPr>
          </w:p>
          <w:p w14:paraId="336665E8" w14:textId="62B0636B" w:rsidR="009370A7" w:rsidRPr="0098718F" w:rsidRDefault="009370A7">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66B39689" w14:textId="467C8E28" w:rsidR="009370A7" w:rsidRPr="0098718F" w:rsidRDefault="009370A7">
            <w:pPr>
              <w:jc w:val="center"/>
              <w:rPr>
                <w:b/>
                <w:bCs/>
                <w:lang w:val="en-US"/>
              </w:rPr>
            </w:pPr>
            <w:r w:rsidRPr="0098718F">
              <w:rPr>
                <w:b/>
                <w:bCs/>
                <w:lang w:val="en-US"/>
              </w:rPr>
              <w:t>Probability of similarity (p-value)</w:t>
            </w:r>
          </w:p>
          <w:p w14:paraId="12A2E801" w14:textId="77777777" w:rsidR="009370A7" w:rsidRPr="00190415" w:rsidRDefault="009370A7">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9370A7" w14:paraId="2889BB48" w14:textId="77777777" w:rsidTr="3842C081">
        <w:trPr>
          <w:jc w:val="center"/>
        </w:trPr>
        <w:tc>
          <w:tcPr>
            <w:tcW w:w="2364" w:type="dxa"/>
          </w:tcPr>
          <w:p w14:paraId="56FE9E1D" w14:textId="3DA2FC23" w:rsidR="009370A7" w:rsidRPr="0098718F" w:rsidRDefault="7DE6C8E6">
            <w:pPr>
              <w:jc w:val="center"/>
              <w:rPr>
                <w:b/>
                <w:bCs/>
                <w:lang w:val="en-US"/>
              </w:rPr>
            </w:pPr>
            <w:r w:rsidRPr="3842C081">
              <w:rPr>
                <w:b/>
                <w:bCs/>
                <w:lang w:val="en-US"/>
              </w:rPr>
              <w:t>New Dataset from new scenario</w:t>
            </w:r>
            <w:r w:rsidR="009370A7">
              <w:br/>
            </w:r>
            <w:r w:rsidRPr="3842C081">
              <w:rPr>
                <w:b/>
                <w:bCs/>
                <w:lang w:val="en-US"/>
              </w:rPr>
              <w:t>H(x)</w:t>
            </w:r>
          </w:p>
        </w:tc>
        <w:tc>
          <w:tcPr>
            <w:tcW w:w="2533" w:type="dxa"/>
          </w:tcPr>
          <w:p w14:paraId="0104905C" w14:textId="04D200B4" w:rsidR="009370A7" w:rsidRPr="0098718F" w:rsidRDefault="7DE6C8E6">
            <w:pPr>
              <w:jc w:val="center"/>
              <w:rPr>
                <w:b/>
                <w:bCs/>
                <w:lang w:val="en-US"/>
              </w:rPr>
            </w:pPr>
            <w:r w:rsidRPr="3842C081">
              <w:rPr>
                <w:b/>
                <w:bCs/>
                <w:lang w:val="en-US"/>
              </w:rPr>
              <w:t>New Dataset from new scenario</w:t>
            </w:r>
            <w:r w:rsidR="009370A7">
              <w:br/>
            </w:r>
            <w:r w:rsidRPr="3842C081">
              <w:rPr>
                <w:b/>
                <w:bCs/>
                <w:lang w:val="en-US"/>
              </w:rPr>
              <w:t>H(x)</w:t>
            </w:r>
          </w:p>
        </w:tc>
        <w:tc>
          <w:tcPr>
            <w:tcW w:w="2366" w:type="dxa"/>
            <w:vMerge/>
          </w:tcPr>
          <w:p w14:paraId="43BD928F" w14:textId="77777777" w:rsidR="009370A7" w:rsidRDefault="009370A7">
            <w:pPr>
              <w:jc w:val="center"/>
              <w:rPr>
                <w:lang w:val="en-US"/>
              </w:rPr>
            </w:pPr>
          </w:p>
        </w:tc>
        <w:tc>
          <w:tcPr>
            <w:tcW w:w="2366" w:type="dxa"/>
            <w:vMerge/>
          </w:tcPr>
          <w:p w14:paraId="7F20CDF2" w14:textId="5505348B" w:rsidR="009370A7" w:rsidRDefault="009370A7">
            <w:pPr>
              <w:jc w:val="center"/>
              <w:rPr>
                <w:lang w:val="en-US"/>
              </w:rPr>
            </w:pPr>
          </w:p>
        </w:tc>
      </w:tr>
      <w:tr w:rsidR="009370A7" w14:paraId="5050CD7E" w14:textId="77777777" w:rsidTr="3842C081">
        <w:trPr>
          <w:jc w:val="center"/>
        </w:trPr>
        <w:tc>
          <w:tcPr>
            <w:tcW w:w="2364" w:type="dxa"/>
          </w:tcPr>
          <w:p w14:paraId="46E28CDA" w14:textId="77777777" w:rsidR="009370A7" w:rsidRDefault="009370A7" w:rsidP="009370A7">
            <w:pPr>
              <w:rPr>
                <w:lang w:val="en-US"/>
              </w:rPr>
            </w:pPr>
            <w:r>
              <w:rPr>
                <w:lang w:val="en-US"/>
              </w:rPr>
              <w:t>Dataset 1</w:t>
            </w:r>
          </w:p>
        </w:tc>
        <w:tc>
          <w:tcPr>
            <w:tcW w:w="2533" w:type="dxa"/>
          </w:tcPr>
          <w:p w14:paraId="7C425CE9" w14:textId="77777777" w:rsidR="009370A7" w:rsidRDefault="009370A7" w:rsidP="009370A7">
            <w:pPr>
              <w:rPr>
                <w:lang w:val="en-US"/>
              </w:rPr>
            </w:pPr>
            <w:r>
              <w:rPr>
                <w:lang w:val="en-US"/>
              </w:rPr>
              <w:t>Dataset 2</w:t>
            </w:r>
          </w:p>
        </w:tc>
        <w:tc>
          <w:tcPr>
            <w:tcW w:w="2366" w:type="dxa"/>
          </w:tcPr>
          <w:p w14:paraId="4D9BE704" w14:textId="7F234A1E" w:rsidR="009370A7" w:rsidRDefault="009370A7" w:rsidP="009370A7">
            <w:pPr>
              <w:rPr>
                <w:lang w:val="en-US"/>
              </w:rPr>
            </w:pPr>
            <w:r>
              <w:rPr>
                <w:lang w:val="en-US"/>
              </w:rPr>
              <w:t>Dataset 1 is identical to Dataset 2</w:t>
            </w:r>
          </w:p>
        </w:tc>
        <w:tc>
          <w:tcPr>
            <w:tcW w:w="2366" w:type="dxa"/>
          </w:tcPr>
          <w:p w14:paraId="492CA207" w14:textId="71FB37E3" w:rsidR="009370A7" w:rsidRDefault="009370A7" w:rsidP="009370A7">
            <w:pPr>
              <w:rPr>
                <w:lang w:val="en-US"/>
              </w:rPr>
            </w:pPr>
            <w:r>
              <w:rPr>
                <w:lang w:val="en-US"/>
              </w:rPr>
              <w:t>0.0</w:t>
            </w:r>
          </w:p>
        </w:tc>
      </w:tr>
      <w:tr w:rsidR="009370A7" w14:paraId="27E9C45C" w14:textId="77777777" w:rsidTr="3842C081">
        <w:trPr>
          <w:jc w:val="center"/>
        </w:trPr>
        <w:tc>
          <w:tcPr>
            <w:tcW w:w="2364" w:type="dxa"/>
          </w:tcPr>
          <w:p w14:paraId="46E84AA4" w14:textId="77777777" w:rsidR="009370A7" w:rsidRDefault="009370A7" w:rsidP="009370A7">
            <w:pPr>
              <w:rPr>
                <w:lang w:val="en-US"/>
              </w:rPr>
            </w:pPr>
            <w:r>
              <w:rPr>
                <w:lang w:val="en-US"/>
              </w:rPr>
              <w:t xml:space="preserve">Dataset 1 </w:t>
            </w:r>
          </w:p>
        </w:tc>
        <w:tc>
          <w:tcPr>
            <w:tcW w:w="2533" w:type="dxa"/>
          </w:tcPr>
          <w:p w14:paraId="588456AF" w14:textId="77777777" w:rsidR="009370A7" w:rsidRDefault="009370A7" w:rsidP="009370A7">
            <w:pPr>
              <w:rPr>
                <w:lang w:val="en-US"/>
              </w:rPr>
            </w:pPr>
            <w:r>
              <w:rPr>
                <w:lang w:val="en-US"/>
              </w:rPr>
              <w:t>Dataset 3</w:t>
            </w:r>
          </w:p>
        </w:tc>
        <w:tc>
          <w:tcPr>
            <w:tcW w:w="2366" w:type="dxa"/>
          </w:tcPr>
          <w:p w14:paraId="15576E0E" w14:textId="07DF702A" w:rsidR="009370A7" w:rsidRDefault="009370A7" w:rsidP="009370A7">
            <w:pPr>
              <w:rPr>
                <w:lang w:val="en-US"/>
              </w:rPr>
            </w:pPr>
            <w:r>
              <w:rPr>
                <w:lang w:val="en-US"/>
              </w:rPr>
              <w:t>Dataset 1 is identical to Dataset 3</w:t>
            </w:r>
          </w:p>
        </w:tc>
        <w:tc>
          <w:tcPr>
            <w:tcW w:w="2366" w:type="dxa"/>
          </w:tcPr>
          <w:p w14:paraId="24DC0648" w14:textId="1761932A" w:rsidR="009370A7" w:rsidRDefault="009370A7" w:rsidP="009370A7">
            <w:pPr>
              <w:rPr>
                <w:lang w:val="en-US"/>
              </w:rPr>
            </w:pPr>
            <w:r>
              <w:rPr>
                <w:lang w:val="en-US"/>
              </w:rPr>
              <w:t>8.83912e-168</w:t>
            </w:r>
          </w:p>
        </w:tc>
      </w:tr>
      <w:tr w:rsidR="009370A7" w14:paraId="08A9112F" w14:textId="77777777" w:rsidTr="3842C081">
        <w:trPr>
          <w:jc w:val="center"/>
        </w:trPr>
        <w:tc>
          <w:tcPr>
            <w:tcW w:w="2364" w:type="dxa"/>
          </w:tcPr>
          <w:p w14:paraId="4E1ECCD8" w14:textId="77777777" w:rsidR="009370A7" w:rsidRDefault="009370A7" w:rsidP="009370A7">
            <w:pPr>
              <w:rPr>
                <w:lang w:val="en-US"/>
              </w:rPr>
            </w:pPr>
            <w:r>
              <w:rPr>
                <w:lang w:val="en-US"/>
              </w:rPr>
              <w:t>Dataset 2</w:t>
            </w:r>
          </w:p>
        </w:tc>
        <w:tc>
          <w:tcPr>
            <w:tcW w:w="2533" w:type="dxa"/>
          </w:tcPr>
          <w:p w14:paraId="0EA568FE" w14:textId="77777777" w:rsidR="009370A7" w:rsidRDefault="009370A7" w:rsidP="009370A7">
            <w:pPr>
              <w:rPr>
                <w:lang w:val="en-US"/>
              </w:rPr>
            </w:pPr>
            <w:r>
              <w:rPr>
                <w:lang w:val="en-US"/>
              </w:rPr>
              <w:t>Dataset 3</w:t>
            </w:r>
          </w:p>
        </w:tc>
        <w:tc>
          <w:tcPr>
            <w:tcW w:w="2366" w:type="dxa"/>
          </w:tcPr>
          <w:p w14:paraId="4BDA6324" w14:textId="21DEBA20" w:rsidR="009370A7" w:rsidRDefault="009370A7" w:rsidP="009370A7">
            <w:pPr>
              <w:rPr>
                <w:lang w:val="en-US"/>
              </w:rPr>
            </w:pPr>
            <w:r>
              <w:rPr>
                <w:lang w:val="en-US"/>
              </w:rPr>
              <w:t>Dataset 2 is identical to Dataset 3</w:t>
            </w:r>
          </w:p>
        </w:tc>
        <w:tc>
          <w:tcPr>
            <w:tcW w:w="2366" w:type="dxa"/>
          </w:tcPr>
          <w:p w14:paraId="3ABD3BBA" w14:textId="2067DEC8" w:rsidR="009370A7" w:rsidRDefault="009370A7" w:rsidP="009370A7">
            <w:pPr>
              <w:rPr>
                <w:lang w:val="en-US"/>
              </w:rPr>
            </w:pPr>
            <w:r>
              <w:rPr>
                <w:lang w:val="en-US"/>
              </w:rPr>
              <w:t>2.8052e-16</w:t>
            </w:r>
          </w:p>
        </w:tc>
      </w:tr>
      <w:tr w:rsidR="009370A7" w14:paraId="102C7538" w14:textId="77777777" w:rsidTr="3842C081">
        <w:trPr>
          <w:jc w:val="center"/>
        </w:trPr>
        <w:tc>
          <w:tcPr>
            <w:tcW w:w="2364" w:type="dxa"/>
          </w:tcPr>
          <w:p w14:paraId="5904FDE8" w14:textId="77777777" w:rsidR="009370A7" w:rsidRDefault="009370A7" w:rsidP="009370A7">
            <w:pPr>
              <w:rPr>
                <w:lang w:val="en-US"/>
              </w:rPr>
            </w:pPr>
            <w:r>
              <w:rPr>
                <w:lang w:val="en-US"/>
              </w:rPr>
              <w:t>Dataset 1 (subset 1)</w:t>
            </w:r>
          </w:p>
        </w:tc>
        <w:tc>
          <w:tcPr>
            <w:tcW w:w="2533" w:type="dxa"/>
          </w:tcPr>
          <w:p w14:paraId="2F8D9236" w14:textId="77777777" w:rsidR="009370A7" w:rsidRDefault="009370A7" w:rsidP="009370A7">
            <w:pPr>
              <w:rPr>
                <w:lang w:val="en-US"/>
              </w:rPr>
            </w:pPr>
            <w:r>
              <w:rPr>
                <w:lang w:val="en-US"/>
              </w:rPr>
              <w:t>Dataset 1 (subset 2)</w:t>
            </w:r>
          </w:p>
        </w:tc>
        <w:tc>
          <w:tcPr>
            <w:tcW w:w="2366" w:type="dxa"/>
          </w:tcPr>
          <w:p w14:paraId="3BE14F4A" w14:textId="7897204F" w:rsidR="009370A7" w:rsidRDefault="009370A7" w:rsidP="009370A7">
            <w:pPr>
              <w:rPr>
                <w:lang w:val="en-US"/>
              </w:rPr>
            </w:pPr>
            <w:r>
              <w:rPr>
                <w:lang w:val="en-US"/>
              </w:rPr>
              <w:t>Dataset 1 is identical to Dataset 1</w:t>
            </w:r>
          </w:p>
        </w:tc>
        <w:tc>
          <w:tcPr>
            <w:tcW w:w="2366" w:type="dxa"/>
          </w:tcPr>
          <w:p w14:paraId="548BBF08" w14:textId="37867272" w:rsidR="009370A7" w:rsidRDefault="009370A7" w:rsidP="009370A7">
            <w:pPr>
              <w:rPr>
                <w:lang w:val="en-US"/>
              </w:rPr>
            </w:pPr>
            <w:r>
              <w:rPr>
                <w:lang w:val="en-US"/>
              </w:rPr>
              <w:t>0.9476</w:t>
            </w:r>
          </w:p>
        </w:tc>
      </w:tr>
      <w:tr w:rsidR="009370A7" w14:paraId="108AC101" w14:textId="77777777" w:rsidTr="3842C081">
        <w:trPr>
          <w:jc w:val="center"/>
        </w:trPr>
        <w:tc>
          <w:tcPr>
            <w:tcW w:w="2364" w:type="dxa"/>
          </w:tcPr>
          <w:p w14:paraId="14999A9F" w14:textId="77777777" w:rsidR="009370A7" w:rsidRDefault="009370A7" w:rsidP="009370A7">
            <w:pPr>
              <w:rPr>
                <w:lang w:val="en-US"/>
              </w:rPr>
            </w:pPr>
            <w:r>
              <w:rPr>
                <w:lang w:val="en-US"/>
              </w:rPr>
              <w:t>Dataset 2 (subset 1)</w:t>
            </w:r>
          </w:p>
        </w:tc>
        <w:tc>
          <w:tcPr>
            <w:tcW w:w="2533" w:type="dxa"/>
          </w:tcPr>
          <w:p w14:paraId="63CD7EDB" w14:textId="77777777" w:rsidR="009370A7" w:rsidRDefault="009370A7" w:rsidP="009370A7">
            <w:pPr>
              <w:rPr>
                <w:lang w:val="en-US"/>
              </w:rPr>
            </w:pPr>
            <w:r>
              <w:rPr>
                <w:lang w:val="en-US"/>
              </w:rPr>
              <w:t>Dataset 2 (subset 2)</w:t>
            </w:r>
          </w:p>
        </w:tc>
        <w:tc>
          <w:tcPr>
            <w:tcW w:w="2366" w:type="dxa"/>
          </w:tcPr>
          <w:p w14:paraId="1D476FB1" w14:textId="58BF69DD" w:rsidR="009370A7" w:rsidRDefault="009370A7" w:rsidP="009370A7">
            <w:pPr>
              <w:rPr>
                <w:lang w:val="en-US"/>
              </w:rPr>
            </w:pPr>
            <w:r>
              <w:rPr>
                <w:lang w:val="en-US"/>
              </w:rPr>
              <w:t>Dataset 2 is identical to Dataset 2</w:t>
            </w:r>
          </w:p>
        </w:tc>
        <w:tc>
          <w:tcPr>
            <w:tcW w:w="2366" w:type="dxa"/>
          </w:tcPr>
          <w:p w14:paraId="58CECC91" w14:textId="753C16E6" w:rsidR="009370A7" w:rsidRDefault="009370A7" w:rsidP="009370A7">
            <w:pPr>
              <w:rPr>
                <w:lang w:val="en-US"/>
              </w:rPr>
            </w:pPr>
            <w:r>
              <w:rPr>
                <w:lang w:val="en-US"/>
              </w:rPr>
              <w:t>0.5007</w:t>
            </w:r>
          </w:p>
        </w:tc>
      </w:tr>
      <w:tr w:rsidR="009370A7" w14:paraId="3CFBCEA0" w14:textId="77777777" w:rsidTr="3842C081">
        <w:trPr>
          <w:jc w:val="center"/>
        </w:trPr>
        <w:tc>
          <w:tcPr>
            <w:tcW w:w="2364" w:type="dxa"/>
          </w:tcPr>
          <w:p w14:paraId="361AED2D" w14:textId="77777777" w:rsidR="009370A7" w:rsidRDefault="009370A7" w:rsidP="009370A7">
            <w:pPr>
              <w:rPr>
                <w:lang w:val="en-US"/>
              </w:rPr>
            </w:pPr>
            <w:r>
              <w:rPr>
                <w:lang w:val="en-US"/>
              </w:rPr>
              <w:t>Dataset 3 (subset 1)</w:t>
            </w:r>
          </w:p>
        </w:tc>
        <w:tc>
          <w:tcPr>
            <w:tcW w:w="2533" w:type="dxa"/>
          </w:tcPr>
          <w:p w14:paraId="42099876" w14:textId="77777777" w:rsidR="009370A7" w:rsidRDefault="009370A7" w:rsidP="009370A7">
            <w:pPr>
              <w:rPr>
                <w:lang w:val="en-US"/>
              </w:rPr>
            </w:pPr>
            <w:r>
              <w:rPr>
                <w:lang w:val="en-US"/>
              </w:rPr>
              <w:t>Dataset 3 (subset 2)</w:t>
            </w:r>
          </w:p>
        </w:tc>
        <w:tc>
          <w:tcPr>
            <w:tcW w:w="2366" w:type="dxa"/>
          </w:tcPr>
          <w:p w14:paraId="7F00FB98" w14:textId="424D242B" w:rsidR="009370A7" w:rsidRDefault="009370A7" w:rsidP="009370A7">
            <w:pPr>
              <w:rPr>
                <w:lang w:val="en-US"/>
              </w:rPr>
            </w:pPr>
            <w:r>
              <w:rPr>
                <w:lang w:val="en-US"/>
              </w:rPr>
              <w:t>Dataset 3 is identical to Dataset 3</w:t>
            </w:r>
          </w:p>
        </w:tc>
        <w:tc>
          <w:tcPr>
            <w:tcW w:w="2366" w:type="dxa"/>
          </w:tcPr>
          <w:p w14:paraId="534C9BA4" w14:textId="34DF8BBF" w:rsidR="009370A7" w:rsidRDefault="009370A7" w:rsidP="009370A7">
            <w:pPr>
              <w:rPr>
                <w:lang w:val="en-US"/>
              </w:rPr>
            </w:pPr>
            <w:r>
              <w:rPr>
                <w:lang w:val="en-US"/>
              </w:rPr>
              <w:t>0.51094</w:t>
            </w:r>
          </w:p>
        </w:tc>
      </w:tr>
    </w:tbl>
    <w:p w14:paraId="72D8C28E" w14:textId="77777777" w:rsidR="009E5987" w:rsidRDefault="009E5987" w:rsidP="00F96F58">
      <w:pPr>
        <w:rPr>
          <w:lang w:val="en-US"/>
        </w:rPr>
      </w:pPr>
    </w:p>
    <w:p w14:paraId="4F51A944" w14:textId="114BE1DE" w:rsidR="00582667" w:rsidRPr="000707EA" w:rsidRDefault="00CA03D5" w:rsidP="00B100FD">
      <w:pPr>
        <w:jc w:val="both"/>
        <w:rPr>
          <w:b/>
          <w:bCs/>
          <w:lang w:val="en-US"/>
        </w:rPr>
      </w:pPr>
      <w:r w:rsidRPr="000707EA">
        <w:rPr>
          <w:b/>
          <w:bCs/>
          <w:lang w:val="en-US"/>
        </w:rPr>
        <w:t xml:space="preserve">Observation </w:t>
      </w:r>
      <w:r w:rsidR="00313AB3">
        <w:rPr>
          <w:b/>
          <w:bCs/>
          <w:lang w:val="en-US"/>
        </w:rPr>
        <w:t>7</w:t>
      </w:r>
      <w:r w:rsidR="00FB1F5C" w:rsidRPr="000707EA">
        <w:rPr>
          <w:b/>
          <w:bCs/>
          <w:lang w:val="en-US"/>
        </w:rPr>
        <w:t xml:space="preserve">: </w:t>
      </w:r>
      <w:r w:rsidR="00DA7D4B" w:rsidRPr="000707EA">
        <w:rPr>
          <w:b/>
          <w:bCs/>
          <w:lang w:val="en-US"/>
        </w:rPr>
        <w:t>The performance monitoring</w:t>
      </w:r>
      <w:r w:rsidR="00B34F09" w:rsidRPr="000707EA">
        <w:rPr>
          <w:b/>
          <w:bCs/>
          <w:lang w:val="en-US"/>
        </w:rPr>
        <w:t xml:space="preserve"> </w:t>
      </w:r>
      <w:r w:rsidR="000D4412">
        <w:rPr>
          <w:b/>
          <w:bCs/>
          <w:lang w:val="en-US"/>
        </w:rPr>
        <w:t xml:space="preserve">based on </w:t>
      </w:r>
      <w:r w:rsidR="000C65AB">
        <w:rPr>
          <w:b/>
          <w:bCs/>
          <w:lang w:val="en-US"/>
        </w:rPr>
        <w:t xml:space="preserve">distribution comparison </w:t>
      </w:r>
      <w:r w:rsidR="00BB4BE2">
        <w:rPr>
          <w:b/>
          <w:bCs/>
          <w:lang w:val="en-US"/>
        </w:rPr>
        <w:t xml:space="preserve">of different datasets </w:t>
      </w:r>
      <w:r w:rsidR="00B34F09" w:rsidRPr="000707EA">
        <w:rPr>
          <w:b/>
          <w:bCs/>
          <w:lang w:val="en-US"/>
        </w:rPr>
        <w:t xml:space="preserve">is impacted by the feature </w:t>
      </w:r>
      <w:r w:rsidR="00D30948">
        <w:rPr>
          <w:b/>
          <w:bCs/>
          <w:lang w:val="en-US"/>
        </w:rPr>
        <w:t xml:space="preserve">that is </w:t>
      </w:r>
      <w:r w:rsidR="00B34F09" w:rsidRPr="000707EA">
        <w:rPr>
          <w:b/>
          <w:bCs/>
          <w:lang w:val="en-US"/>
        </w:rPr>
        <w:t xml:space="preserve">selected to monitor. For instance, </w:t>
      </w:r>
      <w:r w:rsidR="00CF009D">
        <w:rPr>
          <w:b/>
          <w:bCs/>
          <w:lang w:val="en-US"/>
        </w:rPr>
        <w:t>evaluating</w:t>
      </w:r>
      <w:r w:rsidR="00CF009D" w:rsidRPr="000707EA">
        <w:rPr>
          <w:b/>
          <w:bCs/>
          <w:lang w:val="en-US"/>
        </w:rPr>
        <w:t xml:space="preserve"> </w:t>
      </w:r>
      <w:r w:rsidR="00263089" w:rsidRPr="000707EA">
        <w:rPr>
          <w:b/>
          <w:bCs/>
          <w:lang w:val="en-US"/>
        </w:rPr>
        <w:t>the</w:t>
      </w:r>
      <w:r w:rsidR="002524CD">
        <w:rPr>
          <w:b/>
          <w:bCs/>
          <w:lang w:val="en-US"/>
        </w:rPr>
        <w:t xml:space="preserve"> similarity</w:t>
      </w:r>
      <w:r w:rsidR="00263089" w:rsidRPr="000707EA">
        <w:rPr>
          <w:b/>
          <w:bCs/>
          <w:lang w:val="en-US"/>
        </w:rPr>
        <w:t xml:space="preserve"> between two distributions</w:t>
      </w:r>
      <w:r w:rsidR="00FE7855">
        <w:rPr>
          <w:b/>
          <w:bCs/>
          <w:lang w:val="en-US"/>
        </w:rPr>
        <w:t xml:space="preserve"> with </w:t>
      </w:r>
      <w:hyperlink r:id="rId28" w:history="1">
        <w:r w:rsidR="00D261C4" w:rsidRPr="0098718F">
          <w:rPr>
            <w:b/>
            <w:bCs/>
            <w:lang w:val="en-US"/>
          </w:rPr>
          <w:t>Kolmogorov Smirnov Test</w:t>
        </w:r>
      </w:hyperlink>
      <w:r w:rsidR="00D261C4" w:rsidRPr="0098718F">
        <w:rPr>
          <w:b/>
          <w:bCs/>
        </w:rPr>
        <w:t xml:space="preserve"> (</w:t>
      </w:r>
      <w:proofErr w:type="spellStart"/>
      <w:r w:rsidR="00D261C4" w:rsidRPr="0098718F">
        <w:rPr>
          <w:b/>
          <w:bCs/>
          <w:lang w:val="en-US"/>
        </w:rPr>
        <w:t>Kstest</w:t>
      </w:r>
      <w:proofErr w:type="spellEnd"/>
      <w:r w:rsidR="00D261C4" w:rsidRPr="0098718F">
        <w:rPr>
          <w:b/>
          <w:bCs/>
          <w:lang w:val="en-US"/>
        </w:rPr>
        <w:t>)</w:t>
      </w:r>
      <w:r w:rsidR="00D261C4">
        <w:rPr>
          <w:b/>
          <w:bCs/>
          <w:lang w:val="en-US"/>
        </w:rPr>
        <w:t xml:space="preserve"> </w:t>
      </w:r>
      <w:r w:rsidR="00FE7855">
        <w:rPr>
          <w:b/>
          <w:bCs/>
          <w:lang w:val="en-US"/>
        </w:rPr>
        <w:t>method</w:t>
      </w:r>
      <w:r w:rsidR="00263089" w:rsidRPr="000707EA">
        <w:rPr>
          <w:b/>
          <w:bCs/>
          <w:lang w:val="en-US"/>
        </w:rPr>
        <w:t>, the RSRP measurement provide</w:t>
      </w:r>
      <w:r w:rsidR="00476B5C">
        <w:rPr>
          <w:b/>
          <w:bCs/>
          <w:lang w:val="en-US"/>
        </w:rPr>
        <w:t>s</w:t>
      </w:r>
      <w:r w:rsidR="00263089" w:rsidRPr="000707EA">
        <w:rPr>
          <w:b/>
          <w:bCs/>
          <w:lang w:val="en-US"/>
        </w:rPr>
        <w:t xml:space="preserve"> </w:t>
      </w:r>
      <w:r w:rsidR="00D632AB" w:rsidRPr="000707EA">
        <w:rPr>
          <w:b/>
          <w:bCs/>
          <w:lang w:val="en-US"/>
        </w:rPr>
        <w:t xml:space="preserve">accurate </w:t>
      </w:r>
      <w:r w:rsidR="00726D6B">
        <w:rPr>
          <w:b/>
          <w:bCs/>
          <w:lang w:val="en-US"/>
        </w:rPr>
        <w:t xml:space="preserve">distribution comparison </w:t>
      </w:r>
      <w:r w:rsidR="00D632AB" w:rsidRPr="000707EA">
        <w:rPr>
          <w:b/>
          <w:bCs/>
          <w:lang w:val="en-US"/>
        </w:rPr>
        <w:t xml:space="preserve">compared to CIR and PDP. </w:t>
      </w:r>
    </w:p>
    <w:p w14:paraId="3373196A" w14:textId="3DFB5B10" w:rsidR="00582667" w:rsidRDefault="00083447" w:rsidP="00B100FD">
      <w:pPr>
        <w:jc w:val="both"/>
        <w:rPr>
          <w:lang w:val="en-US"/>
        </w:rPr>
      </w:pPr>
      <w:r w:rsidRPr="000707EA">
        <w:rPr>
          <w:b/>
          <w:bCs/>
          <w:lang w:val="en-US"/>
        </w:rPr>
        <w:t xml:space="preserve">Proposal </w:t>
      </w:r>
      <w:r w:rsidR="00AA21CA">
        <w:rPr>
          <w:b/>
          <w:bCs/>
          <w:lang w:val="en-US"/>
        </w:rPr>
        <w:t>7</w:t>
      </w:r>
      <w:r w:rsidRPr="000707EA">
        <w:rPr>
          <w:b/>
          <w:bCs/>
          <w:lang w:val="en-US"/>
        </w:rPr>
        <w:t xml:space="preserve">: </w:t>
      </w:r>
      <w:r w:rsidR="009F6731" w:rsidRPr="000707EA">
        <w:rPr>
          <w:b/>
          <w:bCs/>
          <w:lang w:val="en-US"/>
        </w:rPr>
        <w:t xml:space="preserve">To RAN1 further </w:t>
      </w:r>
      <w:r w:rsidR="002C5142" w:rsidRPr="000707EA">
        <w:rPr>
          <w:b/>
          <w:bCs/>
          <w:lang w:val="en-US"/>
        </w:rPr>
        <w:t>evaluate</w:t>
      </w:r>
      <w:r w:rsidR="009F6731" w:rsidRPr="000707EA">
        <w:rPr>
          <w:b/>
          <w:bCs/>
          <w:lang w:val="en-US"/>
        </w:rPr>
        <w:t xml:space="preserve"> the impact of at least RSRP</w:t>
      </w:r>
      <w:r w:rsidR="002C5142" w:rsidRPr="000707EA">
        <w:rPr>
          <w:b/>
          <w:bCs/>
          <w:lang w:val="en-US"/>
        </w:rPr>
        <w:t xml:space="preserve"> measurement as dominant feature for performance monitoring</w:t>
      </w:r>
      <w:r w:rsidR="00FB1A44" w:rsidRPr="000707EA">
        <w:rPr>
          <w:b/>
          <w:bCs/>
          <w:lang w:val="en-US"/>
        </w:rPr>
        <w:t>.</w:t>
      </w:r>
    </w:p>
    <w:p w14:paraId="3DD8D9EB" w14:textId="77777777" w:rsidR="00582667" w:rsidRPr="00F96F58" w:rsidRDefault="00582667" w:rsidP="00F96F58">
      <w:pPr>
        <w:rPr>
          <w:lang w:val="en-US"/>
        </w:rPr>
      </w:pPr>
    </w:p>
    <w:p w14:paraId="4E8BA178" w14:textId="564AFA8D" w:rsidR="0084318B" w:rsidRDefault="00A3213F" w:rsidP="0084318B">
      <w:pPr>
        <w:pStyle w:val="Heading3"/>
        <w:rPr>
          <w:lang w:val="en-US"/>
        </w:rPr>
      </w:pPr>
      <w:r>
        <w:rPr>
          <w:lang w:val="en-US"/>
        </w:rPr>
        <w:t xml:space="preserve">monitoring based </w:t>
      </w:r>
      <w:r w:rsidR="005524DB">
        <w:rPr>
          <w:lang w:val="en-US"/>
        </w:rPr>
        <w:t xml:space="preserve">on </w:t>
      </w:r>
      <w:r w:rsidR="00CE2777">
        <w:rPr>
          <w:lang w:val="en-US"/>
        </w:rPr>
        <w:t>machine learning classifier</w:t>
      </w:r>
    </w:p>
    <w:p w14:paraId="603881E5" w14:textId="6595A830" w:rsidR="00A7489A" w:rsidRDefault="661B69D2" w:rsidP="002A4778">
      <w:pPr>
        <w:jc w:val="both"/>
        <w:rPr>
          <w:rFonts w:cs="Arial"/>
          <w:lang w:val="en-US"/>
        </w:rPr>
      </w:pPr>
      <w:r w:rsidRPr="00C15698">
        <w:rPr>
          <w:rFonts w:cs="Arial"/>
          <w:lang w:val="en-US"/>
        </w:rPr>
        <w:t>Another</w:t>
      </w:r>
      <w:r w:rsidR="703878FE" w:rsidRPr="00C15698">
        <w:rPr>
          <w:rFonts w:cs="Arial"/>
          <w:lang w:val="en-US"/>
        </w:rPr>
        <w:t xml:space="preserve"> potential</w:t>
      </w:r>
      <w:r w:rsidR="71FA4685" w:rsidRPr="00C15698">
        <w:rPr>
          <w:rFonts w:cs="Arial"/>
          <w:lang w:val="en-US"/>
        </w:rPr>
        <w:t xml:space="preserve"> method to </w:t>
      </w:r>
      <w:r w:rsidR="4434F777" w:rsidRPr="00C15698">
        <w:rPr>
          <w:rFonts w:cs="Arial"/>
          <w:lang w:val="en-US"/>
        </w:rPr>
        <w:t>identify</w:t>
      </w:r>
      <w:r w:rsidR="14ADD85E" w:rsidRPr="00C15698">
        <w:rPr>
          <w:rFonts w:cs="Arial"/>
          <w:lang w:val="en-US"/>
        </w:rPr>
        <w:t xml:space="preserve"> </w:t>
      </w:r>
      <w:r w:rsidR="2ED5011C" w:rsidRPr="00C15698">
        <w:rPr>
          <w:rFonts w:cs="Arial"/>
          <w:lang w:val="en-US"/>
        </w:rPr>
        <w:t xml:space="preserve">similarities between two different datasets is using </w:t>
      </w:r>
      <w:r w:rsidR="474C58C0" w:rsidRPr="00C15698">
        <w:rPr>
          <w:rFonts w:cs="Arial"/>
          <w:lang w:val="en-US"/>
        </w:rPr>
        <w:t>a customized ML classifier</w:t>
      </w:r>
      <w:r w:rsidR="376E3F6F" w:rsidRPr="00C15698">
        <w:rPr>
          <w:rFonts w:cs="Arial"/>
          <w:lang w:val="en-US"/>
        </w:rPr>
        <w:t>.</w:t>
      </w:r>
      <w:r w:rsidR="11D9CF11">
        <w:rPr>
          <w:rFonts w:cs="Arial"/>
          <w:lang w:val="en-US"/>
        </w:rPr>
        <w:t xml:space="preserve"> Here, we define </w:t>
      </w:r>
      <w:r w:rsidR="78CEAFF1">
        <w:rPr>
          <w:rFonts w:cs="Arial"/>
          <w:lang w:val="en-US"/>
        </w:rPr>
        <w:t xml:space="preserve">the hypothesis that </w:t>
      </w:r>
      <w:r w:rsidR="64A7EC7C">
        <w:rPr>
          <w:rFonts w:cs="Arial"/>
          <w:lang w:val="en-US"/>
        </w:rPr>
        <w:t xml:space="preserve">using </w:t>
      </w:r>
      <w:r w:rsidR="1E6EBD50">
        <w:rPr>
          <w:rFonts w:cs="Arial"/>
          <w:lang w:val="en-US"/>
        </w:rPr>
        <w:t xml:space="preserve">a </w:t>
      </w:r>
      <w:r w:rsidR="46F69940">
        <w:rPr>
          <w:rFonts w:cs="Arial"/>
          <w:lang w:val="en-US"/>
        </w:rPr>
        <w:t>well-trained</w:t>
      </w:r>
      <w:r w:rsidR="1E6EBD50">
        <w:rPr>
          <w:rFonts w:cs="Arial"/>
          <w:lang w:val="en-US"/>
        </w:rPr>
        <w:t xml:space="preserve"> </w:t>
      </w:r>
      <w:r w:rsidR="597D78AB">
        <w:rPr>
          <w:rFonts w:cs="Arial"/>
          <w:lang w:val="en-US"/>
        </w:rPr>
        <w:t xml:space="preserve">ML </w:t>
      </w:r>
      <w:r w:rsidR="1E6EBD50">
        <w:rPr>
          <w:rFonts w:cs="Arial"/>
          <w:lang w:val="en-US"/>
        </w:rPr>
        <w:t>classifier</w:t>
      </w:r>
      <w:r w:rsidR="46F69940">
        <w:rPr>
          <w:rFonts w:cs="Arial"/>
          <w:lang w:val="en-US"/>
        </w:rPr>
        <w:t xml:space="preserve"> between two dataset</w:t>
      </w:r>
      <w:r w:rsidR="2526BF6F">
        <w:rPr>
          <w:rFonts w:cs="Arial"/>
          <w:lang w:val="en-US"/>
        </w:rPr>
        <w:t>s</w:t>
      </w:r>
      <w:r w:rsidR="46F69940">
        <w:rPr>
          <w:rFonts w:cs="Arial"/>
          <w:lang w:val="en-US"/>
        </w:rPr>
        <w:t xml:space="preserve"> sharing the same statistical distribution, the </w:t>
      </w:r>
      <w:r w:rsidR="12CBE03B">
        <w:rPr>
          <w:rFonts w:cs="Arial"/>
          <w:lang w:val="en-US"/>
        </w:rPr>
        <w:t xml:space="preserve">classification performance will be </w:t>
      </w:r>
      <w:r w:rsidR="1BE05042">
        <w:rPr>
          <w:rFonts w:cs="Arial"/>
          <w:lang w:val="en-US"/>
        </w:rPr>
        <w:t>similar than</w:t>
      </w:r>
      <w:r w:rsidR="097A4211">
        <w:rPr>
          <w:rFonts w:cs="Arial"/>
          <w:lang w:val="en-US"/>
        </w:rPr>
        <w:t xml:space="preserve"> </w:t>
      </w:r>
      <w:r w:rsidR="459568C1">
        <w:rPr>
          <w:rFonts w:cs="Arial"/>
          <w:lang w:val="en-US"/>
        </w:rPr>
        <w:t xml:space="preserve">a </w:t>
      </w:r>
      <w:r w:rsidR="76F34F0C">
        <w:rPr>
          <w:rFonts w:cs="Arial"/>
          <w:lang w:val="en-US"/>
        </w:rPr>
        <w:t>random</w:t>
      </w:r>
      <w:r w:rsidR="097A4211">
        <w:rPr>
          <w:rFonts w:cs="Arial"/>
          <w:lang w:val="en-US"/>
        </w:rPr>
        <w:t xml:space="preserve"> classifier</w:t>
      </w:r>
      <w:r w:rsidR="45C3EA33">
        <w:rPr>
          <w:rFonts w:cs="Arial"/>
          <w:lang w:val="en-US"/>
        </w:rPr>
        <w:t xml:space="preserve">, which </w:t>
      </w:r>
      <w:r w:rsidR="15068D76">
        <w:rPr>
          <w:rFonts w:cs="Arial"/>
          <w:lang w:val="en-US"/>
        </w:rPr>
        <w:t>represents a reference of an inaccurate classification.</w:t>
      </w:r>
      <w:r w:rsidR="70B9CE90">
        <w:rPr>
          <w:rFonts w:cs="Arial"/>
          <w:lang w:val="en-US"/>
        </w:rPr>
        <w:t xml:space="preserve"> In contrast, </w:t>
      </w:r>
      <w:r w:rsidR="0F179CA8">
        <w:rPr>
          <w:rFonts w:cs="Arial"/>
          <w:lang w:val="en-US"/>
        </w:rPr>
        <w:t xml:space="preserve">if two datasets have different statistical </w:t>
      </w:r>
      <w:r w:rsidR="4501729C">
        <w:rPr>
          <w:rFonts w:cs="Arial"/>
          <w:lang w:val="en-US"/>
        </w:rPr>
        <w:t>distributions</w:t>
      </w:r>
      <w:r w:rsidR="0F179CA8">
        <w:rPr>
          <w:rFonts w:cs="Arial"/>
          <w:lang w:val="en-US"/>
        </w:rPr>
        <w:t xml:space="preserve">, the </w:t>
      </w:r>
      <w:r w:rsidR="7E4EE7E4">
        <w:rPr>
          <w:rFonts w:cs="Arial"/>
          <w:lang w:val="en-US"/>
        </w:rPr>
        <w:t>classification performance</w:t>
      </w:r>
      <w:r w:rsidR="13297EE1">
        <w:rPr>
          <w:rFonts w:cs="Arial"/>
          <w:lang w:val="en-US"/>
        </w:rPr>
        <w:t xml:space="preserve"> should </w:t>
      </w:r>
      <w:r w:rsidR="655B8477">
        <w:rPr>
          <w:rFonts w:cs="Arial"/>
          <w:lang w:val="en-US"/>
        </w:rPr>
        <w:t xml:space="preserve">be represented by a curve in </w:t>
      </w:r>
      <w:r w:rsidR="6AB81E51">
        <w:rPr>
          <w:rFonts w:cs="Arial"/>
          <w:lang w:val="en-US"/>
        </w:rPr>
        <w:t>the direction</w:t>
      </w:r>
      <w:r w:rsidR="655B8477">
        <w:rPr>
          <w:rFonts w:cs="Arial"/>
          <w:lang w:val="en-US"/>
        </w:rPr>
        <w:t xml:space="preserve"> of the upper left corner</w:t>
      </w:r>
      <w:r w:rsidR="7EE2425B">
        <w:rPr>
          <w:rFonts w:cs="Arial"/>
          <w:lang w:val="en-US"/>
        </w:rPr>
        <w:t xml:space="preserve"> as illustrated in </w:t>
      </w:r>
      <w:r w:rsidR="00396C58">
        <w:rPr>
          <w:rFonts w:cs="Arial"/>
          <w:lang w:val="en-US"/>
        </w:rPr>
        <w:fldChar w:fldCharType="begin"/>
      </w:r>
      <w:r w:rsidR="00396C58">
        <w:rPr>
          <w:rFonts w:cs="Arial"/>
          <w:lang w:val="en-US"/>
        </w:rPr>
        <w:instrText xml:space="preserve"> REF _Ref131749179 \h </w:instrText>
      </w:r>
      <w:r w:rsidR="00396C58">
        <w:rPr>
          <w:rFonts w:cs="Arial"/>
          <w:lang w:val="en-US"/>
        </w:rPr>
      </w:r>
      <w:r w:rsidR="00396C58">
        <w:rPr>
          <w:rFonts w:cs="Arial"/>
          <w:lang w:val="en-US"/>
        </w:rPr>
        <w:fldChar w:fldCharType="separate"/>
      </w:r>
      <w:r w:rsidR="308E7DA6">
        <w:t xml:space="preserve">Figure </w:t>
      </w:r>
      <w:r w:rsidR="308E7DA6">
        <w:rPr>
          <w:noProof/>
        </w:rPr>
        <w:t>8</w:t>
      </w:r>
      <w:r w:rsidR="00396C58">
        <w:rPr>
          <w:rFonts w:cs="Arial"/>
          <w:lang w:val="en-US"/>
        </w:rPr>
        <w:fldChar w:fldCharType="end"/>
      </w:r>
      <w:r w:rsidR="655B8477">
        <w:rPr>
          <w:rFonts w:cs="Arial"/>
          <w:lang w:val="en-US"/>
        </w:rPr>
        <w:t>.</w:t>
      </w:r>
      <w:r w:rsidR="2D309619">
        <w:rPr>
          <w:rFonts w:cs="Arial"/>
          <w:lang w:val="en-US"/>
        </w:rPr>
        <w:t xml:space="preserve"> </w:t>
      </w:r>
      <w:r w:rsidR="763C4214">
        <w:rPr>
          <w:rFonts w:cs="Arial"/>
          <w:lang w:val="en-US"/>
        </w:rPr>
        <w:t xml:space="preserve">To evaluate </w:t>
      </w:r>
      <w:r w:rsidR="1F7BE343">
        <w:rPr>
          <w:rFonts w:cs="Arial"/>
          <w:lang w:val="en-US"/>
        </w:rPr>
        <w:t xml:space="preserve">represent graphically the binary classification we consider the </w:t>
      </w:r>
      <w:r w:rsidR="11F09ECE">
        <w:rPr>
          <w:rFonts w:cs="Arial"/>
          <w:lang w:val="en-US"/>
        </w:rPr>
        <w:t>receiver operating characteristic (ROC)</w:t>
      </w:r>
      <w:r w:rsidR="2287F7C6">
        <w:rPr>
          <w:rFonts w:cs="Arial"/>
          <w:lang w:val="en-US"/>
        </w:rPr>
        <w:t xml:space="preserve"> curve and the</w:t>
      </w:r>
      <w:r w:rsidR="05774A14">
        <w:rPr>
          <w:rFonts w:cs="Arial"/>
          <w:lang w:val="en-US"/>
        </w:rPr>
        <w:t xml:space="preserve"> area under the curve (AUC)</w:t>
      </w:r>
      <w:r w:rsidR="4785BE6A">
        <w:rPr>
          <w:rFonts w:cs="Arial"/>
          <w:lang w:val="en-US"/>
        </w:rPr>
        <w:t xml:space="preserve"> to indicate </w:t>
      </w:r>
      <w:r w:rsidR="4E9C539A">
        <w:rPr>
          <w:rFonts w:cs="Arial"/>
          <w:lang w:val="en-US"/>
        </w:rPr>
        <w:t xml:space="preserve">numerically </w:t>
      </w:r>
      <w:r w:rsidR="4785BE6A">
        <w:rPr>
          <w:rFonts w:cs="Arial"/>
          <w:lang w:val="en-US"/>
        </w:rPr>
        <w:t xml:space="preserve">the </w:t>
      </w:r>
      <w:r w:rsidR="019FA48C">
        <w:rPr>
          <w:rFonts w:cs="Arial"/>
          <w:lang w:val="en-US"/>
        </w:rPr>
        <w:t>classification qualit</w:t>
      </w:r>
      <w:r w:rsidR="4E9C539A">
        <w:rPr>
          <w:rFonts w:cs="Arial"/>
          <w:lang w:val="en-US"/>
        </w:rPr>
        <w:t>y</w:t>
      </w:r>
      <w:r w:rsidR="7B4FCD51">
        <w:rPr>
          <w:rFonts w:cs="Arial"/>
          <w:lang w:val="en-US"/>
        </w:rPr>
        <w:t xml:space="preserve">, </w:t>
      </w:r>
      <w:r w:rsidR="649110BB">
        <w:rPr>
          <w:rFonts w:cs="Arial"/>
          <w:lang w:val="en-US"/>
        </w:rPr>
        <w:t>an AUC score of 0.5 indicates a very bad binary classification quality, and a value greater than 0.</w:t>
      </w:r>
      <w:r w:rsidR="0F0130D0">
        <w:rPr>
          <w:rFonts w:cs="Arial"/>
          <w:lang w:val="en-US"/>
        </w:rPr>
        <w:t>6 indicates a good classifier</w:t>
      </w:r>
      <w:r w:rsidR="4E9C539A">
        <w:rPr>
          <w:rFonts w:cs="Arial"/>
          <w:lang w:val="en-US"/>
        </w:rPr>
        <w:t>.</w:t>
      </w:r>
    </w:p>
    <w:p w14:paraId="2C7FAECF" w14:textId="77777777" w:rsidR="000A54FC" w:rsidRDefault="00A75BDD" w:rsidP="00B100FD">
      <w:pPr>
        <w:keepNext/>
        <w:jc w:val="center"/>
      </w:pPr>
      <w:r>
        <w:rPr>
          <w:rFonts w:cs="Arial"/>
          <w:noProof/>
          <w:lang w:val="en-US"/>
        </w:rPr>
        <w:lastRenderedPageBreak/>
        <w:drawing>
          <wp:inline distT="0" distB="0" distL="0" distR="0" wp14:anchorId="2AB47A0E" wp14:editId="218715FD">
            <wp:extent cx="2740158" cy="259080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0158" cy="2590805"/>
                    </a:xfrm>
                    <a:prstGeom prst="rect">
                      <a:avLst/>
                    </a:prstGeom>
                  </pic:spPr>
                </pic:pic>
              </a:graphicData>
            </a:graphic>
          </wp:inline>
        </w:drawing>
      </w:r>
    </w:p>
    <w:p w14:paraId="0608DC54" w14:textId="3476956F" w:rsidR="00A75BDD" w:rsidRDefault="000A54FC" w:rsidP="00B100FD">
      <w:pPr>
        <w:pStyle w:val="Caption"/>
        <w:jc w:val="center"/>
        <w:rPr>
          <w:rFonts w:cs="Arial"/>
          <w:lang w:val="en-US"/>
        </w:rPr>
      </w:pPr>
      <w:bookmarkStart w:id="28" w:name="_Ref131749179"/>
      <w:r>
        <w:t xml:space="preserve">Figure </w:t>
      </w:r>
      <w:r>
        <w:fldChar w:fldCharType="begin"/>
      </w:r>
      <w:r>
        <w:instrText xml:space="preserve"> SEQ Figure \* ARABIC </w:instrText>
      </w:r>
      <w:r>
        <w:fldChar w:fldCharType="separate"/>
      </w:r>
      <w:r w:rsidR="00E76C87">
        <w:rPr>
          <w:noProof/>
        </w:rPr>
        <w:t>8</w:t>
      </w:r>
      <w:r>
        <w:fldChar w:fldCharType="end"/>
      </w:r>
      <w:bookmarkEnd w:id="28"/>
      <w:r>
        <w:t xml:space="preserve"> - Illustration of ROC curve. The fundamental information is indicated to differentiate the quality of binary classifiers.</w:t>
      </w:r>
    </w:p>
    <w:p w14:paraId="79D0D19A" w14:textId="4D7E1B58" w:rsidR="00025641" w:rsidRPr="00C15698" w:rsidRDefault="2BEB62F8" w:rsidP="00E76C87">
      <w:pPr>
        <w:jc w:val="both"/>
        <w:rPr>
          <w:rFonts w:cs="Arial"/>
          <w:lang w:val="en-US"/>
        </w:rPr>
      </w:pPr>
      <w:r w:rsidRPr="00C15698">
        <w:rPr>
          <w:rFonts w:cs="Arial"/>
          <w:lang w:val="en-US"/>
        </w:rPr>
        <w:t xml:space="preserve">The strategy is based </w:t>
      </w:r>
      <w:r w:rsidR="12D6A8A6" w:rsidRPr="00C15698">
        <w:rPr>
          <w:rFonts w:cs="Arial"/>
          <w:lang w:val="en-US"/>
        </w:rPr>
        <w:t>on an arbitrarily labeling of two</w:t>
      </w:r>
      <w:r w:rsidR="067C81B4" w:rsidRPr="00C15698">
        <w:rPr>
          <w:rFonts w:cs="Arial"/>
          <w:lang w:val="en-US"/>
        </w:rPr>
        <w:t xml:space="preserve"> </w:t>
      </w:r>
      <w:r w:rsidR="0DBD2FF3" w:rsidRPr="00C15698">
        <w:rPr>
          <w:rFonts w:cs="Arial"/>
          <w:lang w:val="en-US"/>
        </w:rPr>
        <w:t>datasets</w:t>
      </w:r>
      <w:r w:rsidR="4D091C69">
        <w:rPr>
          <w:rFonts w:cs="Arial"/>
          <w:lang w:val="en-US"/>
        </w:rPr>
        <w:t xml:space="preserve"> of RSRP measurements </w:t>
      </w:r>
      <w:r w:rsidR="63BD33D9">
        <w:rPr>
          <w:rFonts w:cs="Arial"/>
          <w:lang w:val="en-US"/>
        </w:rPr>
        <w:t xml:space="preserve">representing two different </w:t>
      </w:r>
      <w:r w:rsidR="3103FCFF">
        <w:rPr>
          <w:rFonts w:cs="Arial"/>
          <w:lang w:val="en-US"/>
        </w:rPr>
        <w:t>scenarios (</w:t>
      </w:r>
      <w:r w:rsidR="7874E88F">
        <w:rPr>
          <w:rFonts w:cs="Arial"/>
          <w:lang w:val="en-US"/>
        </w:rPr>
        <w:t xml:space="preserve">one </w:t>
      </w:r>
      <w:r w:rsidR="24F1E3BF">
        <w:rPr>
          <w:rFonts w:cs="Arial"/>
          <w:lang w:val="en-US"/>
        </w:rPr>
        <w:t xml:space="preserve">is representing the </w:t>
      </w:r>
      <w:proofErr w:type="spellStart"/>
      <w:r w:rsidR="24F1E3BF">
        <w:rPr>
          <w:rFonts w:cs="Arial"/>
          <w:lang w:val="en-US"/>
        </w:rPr>
        <w:t>InF</w:t>
      </w:r>
      <w:proofErr w:type="spellEnd"/>
      <w:r w:rsidR="24F1E3BF">
        <w:rPr>
          <w:rFonts w:cs="Arial"/>
          <w:lang w:val="en-US"/>
        </w:rPr>
        <w:t>-DH with clutter density</w:t>
      </w:r>
      <w:r w:rsidR="29A8A1FD">
        <w:rPr>
          <w:rFonts w:cs="Arial"/>
          <w:lang w:val="en-US"/>
        </w:rPr>
        <w:t xml:space="preserve"> of</w:t>
      </w:r>
      <w:r w:rsidR="24F1E3BF">
        <w:rPr>
          <w:rFonts w:cs="Arial"/>
          <w:lang w:val="en-US"/>
        </w:rPr>
        <w:t xml:space="preserve"> 40% and the other </w:t>
      </w:r>
      <w:proofErr w:type="spellStart"/>
      <w:r w:rsidR="24F1E3BF">
        <w:rPr>
          <w:rFonts w:cs="Arial"/>
          <w:lang w:val="en-US"/>
        </w:rPr>
        <w:t>InF</w:t>
      </w:r>
      <w:proofErr w:type="spellEnd"/>
      <w:r w:rsidR="24F1E3BF">
        <w:rPr>
          <w:rFonts w:cs="Arial"/>
          <w:lang w:val="en-US"/>
        </w:rPr>
        <w:t>-DH with clutter density of 60%</w:t>
      </w:r>
      <w:r w:rsidR="31145E18">
        <w:rPr>
          <w:rFonts w:cs="Arial"/>
          <w:lang w:val="en-US"/>
        </w:rPr>
        <w:t>)</w:t>
      </w:r>
      <w:r w:rsidR="7A6CB5B7" w:rsidRPr="00C15698">
        <w:rPr>
          <w:rFonts w:cs="Arial"/>
          <w:lang w:val="en-US"/>
        </w:rPr>
        <w:t xml:space="preserve">. For </w:t>
      </w:r>
      <w:r w:rsidR="77322EA7" w:rsidRPr="00C15698">
        <w:rPr>
          <w:rFonts w:cs="Arial"/>
          <w:lang w:val="en-US"/>
        </w:rPr>
        <w:t>instance,</w:t>
      </w:r>
      <w:r w:rsidR="7A6CB5B7" w:rsidRPr="00C15698">
        <w:rPr>
          <w:rFonts w:cs="Arial"/>
          <w:lang w:val="en-US"/>
        </w:rPr>
        <w:t xml:space="preserve"> dataset 1 is labeled with flag ‘1’ and dataset 2 is labeled with </w:t>
      </w:r>
      <w:r w:rsidR="5114DC5C" w:rsidRPr="00C15698">
        <w:rPr>
          <w:rFonts w:cs="Arial"/>
          <w:lang w:val="en-US"/>
        </w:rPr>
        <w:t>flag ‘</w:t>
      </w:r>
      <w:r w:rsidR="7F7EAA6D" w:rsidRPr="00C15698">
        <w:rPr>
          <w:rFonts w:cs="Arial"/>
          <w:lang w:val="en-US"/>
        </w:rPr>
        <w:t>2</w:t>
      </w:r>
      <w:r w:rsidR="5114DC5C" w:rsidRPr="00C15698">
        <w:rPr>
          <w:rFonts w:cs="Arial"/>
          <w:lang w:val="en-US"/>
        </w:rPr>
        <w:t>’</w:t>
      </w:r>
      <w:r w:rsidR="62E2A9DD" w:rsidRPr="00C15698">
        <w:rPr>
          <w:rFonts w:cs="Arial"/>
          <w:lang w:val="en-US"/>
        </w:rPr>
        <w:t>.</w:t>
      </w:r>
      <w:r w:rsidR="7F3384DA" w:rsidRPr="00C15698">
        <w:rPr>
          <w:rFonts w:cs="Arial"/>
          <w:lang w:val="en-US"/>
        </w:rPr>
        <w:t xml:space="preserve"> If the distribution of dataset 1 and dataset 2 are identical, it is expected to get a </w:t>
      </w:r>
      <w:r w:rsidR="165EF079" w:rsidRPr="00C15698">
        <w:rPr>
          <w:rFonts w:cs="Arial"/>
          <w:lang w:val="en-US"/>
        </w:rPr>
        <w:t xml:space="preserve">very </w:t>
      </w:r>
      <w:r w:rsidR="1BAB823B" w:rsidRPr="00C15698">
        <w:rPr>
          <w:rFonts w:cs="Arial"/>
          <w:lang w:val="en-US"/>
        </w:rPr>
        <w:t xml:space="preserve">inaccurate classifier. </w:t>
      </w:r>
      <w:r w:rsidR="61F0D448" w:rsidRPr="00C15698">
        <w:rPr>
          <w:rFonts w:cs="Arial"/>
          <w:lang w:val="en-US"/>
        </w:rPr>
        <w:t xml:space="preserve">In contrast, if the distributions are not </w:t>
      </w:r>
      <w:r w:rsidR="4CB6211D" w:rsidRPr="00C15698">
        <w:rPr>
          <w:rFonts w:cs="Arial"/>
          <w:lang w:val="en-US"/>
        </w:rPr>
        <w:t xml:space="preserve">similar, </w:t>
      </w:r>
      <w:r w:rsidR="12F78CB5" w:rsidRPr="00C15698">
        <w:rPr>
          <w:rFonts w:cs="Arial"/>
          <w:lang w:val="en-US"/>
        </w:rPr>
        <w:t xml:space="preserve">the classifier performance </w:t>
      </w:r>
      <w:r w:rsidR="4B9E19D8" w:rsidRPr="00C15698">
        <w:rPr>
          <w:rFonts w:cs="Arial"/>
          <w:lang w:val="en-US"/>
        </w:rPr>
        <w:t xml:space="preserve">could be </w:t>
      </w:r>
      <w:r w:rsidR="6E6BAA67" w:rsidRPr="00C15698">
        <w:rPr>
          <w:rFonts w:cs="Arial"/>
          <w:lang w:val="en-US"/>
        </w:rPr>
        <w:t xml:space="preserve">more than acceptable. </w:t>
      </w:r>
      <w:r w:rsidR="00025641" w:rsidRPr="00B100FD">
        <w:rPr>
          <w:rFonts w:cs="Arial"/>
          <w:lang w:val="en-US"/>
        </w:rPr>
        <w:br/>
      </w:r>
      <w:r w:rsidR="00025641" w:rsidRPr="00B100FD">
        <w:rPr>
          <w:rFonts w:cs="Arial"/>
          <w:lang w:val="en-US"/>
        </w:rPr>
        <w:br/>
      </w:r>
      <w:r w:rsidR="7EF2DA0C" w:rsidRPr="00B100FD">
        <w:rPr>
          <w:rFonts w:cs="Arial"/>
          <w:lang w:val="en-US"/>
        </w:rPr>
        <w:t xml:space="preserve">In </w:t>
      </w:r>
      <w:r w:rsidR="00C15698">
        <w:rPr>
          <w:rFonts w:cs="Arial"/>
          <w:lang w:val="en-US"/>
        </w:rPr>
        <w:fldChar w:fldCharType="begin"/>
      </w:r>
      <w:r w:rsidR="00C15698">
        <w:rPr>
          <w:rFonts w:cs="Arial"/>
          <w:lang w:val="en-US"/>
        </w:rPr>
        <w:instrText xml:space="preserve"> REF _Ref131659733 \h </w:instrText>
      </w:r>
      <w:r w:rsidR="00AE31A8">
        <w:rPr>
          <w:rFonts w:cs="Arial"/>
          <w:lang w:val="en-US"/>
        </w:rPr>
        <w:instrText xml:space="preserve"> \* MERGEFORMAT </w:instrText>
      </w:r>
      <w:r w:rsidR="00C15698">
        <w:rPr>
          <w:rFonts w:cs="Arial"/>
          <w:lang w:val="en-US"/>
        </w:rPr>
      </w:r>
      <w:r w:rsidR="00C15698">
        <w:rPr>
          <w:rFonts w:cs="Arial"/>
          <w:lang w:val="en-US"/>
        </w:rPr>
        <w:fldChar w:fldCharType="separate"/>
      </w:r>
      <w:r w:rsidR="308E7DA6" w:rsidRPr="00B100FD">
        <w:rPr>
          <w:rFonts w:cs="Arial"/>
          <w:lang w:val="en-US"/>
        </w:rPr>
        <w:t>Figure 9</w:t>
      </w:r>
      <w:r w:rsidR="00C15698">
        <w:rPr>
          <w:rFonts w:cs="Arial"/>
          <w:lang w:val="en-US"/>
        </w:rPr>
        <w:fldChar w:fldCharType="end"/>
      </w:r>
      <w:r w:rsidR="7EF2DA0C" w:rsidRPr="00B100FD">
        <w:rPr>
          <w:rFonts w:cs="Arial"/>
          <w:lang w:val="en-US"/>
        </w:rPr>
        <w:t xml:space="preserve"> and </w:t>
      </w:r>
      <w:r w:rsidR="00C15698">
        <w:rPr>
          <w:rFonts w:cs="Arial"/>
          <w:lang w:val="en-US"/>
        </w:rPr>
        <w:fldChar w:fldCharType="begin"/>
      </w:r>
      <w:r w:rsidR="00C15698">
        <w:rPr>
          <w:rFonts w:cs="Arial"/>
          <w:lang w:val="en-US"/>
        </w:rPr>
        <w:instrText xml:space="preserve"> REF _Ref131659740 \h </w:instrText>
      </w:r>
      <w:r w:rsidR="00AE31A8">
        <w:rPr>
          <w:rFonts w:cs="Arial"/>
          <w:lang w:val="en-US"/>
        </w:rPr>
        <w:instrText xml:space="preserve"> \* MERGEFORMAT </w:instrText>
      </w:r>
      <w:r w:rsidR="00C15698">
        <w:rPr>
          <w:rFonts w:cs="Arial"/>
          <w:lang w:val="en-US"/>
        </w:rPr>
      </w:r>
      <w:r w:rsidR="00C15698">
        <w:rPr>
          <w:rFonts w:cs="Arial"/>
          <w:lang w:val="en-US"/>
        </w:rPr>
        <w:fldChar w:fldCharType="separate"/>
      </w:r>
      <w:r w:rsidR="308E7DA6" w:rsidRPr="00B100FD">
        <w:rPr>
          <w:rFonts w:cs="Arial"/>
          <w:lang w:val="en-US"/>
        </w:rPr>
        <w:t>Figure 10</w:t>
      </w:r>
      <w:r w:rsidR="00C15698">
        <w:rPr>
          <w:rFonts w:cs="Arial"/>
          <w:lang w:val="en-US"/>
        </w:rPr>
        <w:fldChar w:fldCharType="end"/>
      </w:r>
      <w:r w:rsidR="3505FA72">
        <w:rPr>
          <w:rFonts w:cs="Arial"/>
          <w:lang w:val="en-US"/>
        </w:rPr>
        <w:t xml:space="preserve"> </w:t>
      </w:r>
      <w:r w:rsidR="36F580E5" w:rsidRPr="00B100FD">
        <w:rPr>
          <w:rFonts w:cs="Arial"/>
          <w:lang w:val="en-US"/>
        </w:rPr>
        <w:t xml:space="preserve">we use a </w:t>
      </w:r>
      <w:r w:rsidR="1FAF755B">
        <w:rPr>
          <w:rFonts w:cs="Arial"/>
          <w:lang w:val="en-US"/>
        </w:rPr>
        <w:t>ROC</w:t>
      </w:r>
      <w:r w:rsidR="36F580E5" w:rsidRPr="00B100FD">
        <w:rPr>
          <w:rFonts w:cs="Arial"/>
          <w:lang w:val="en-US"/>
        </w:rPr>
        <w:t xml:space="preserve"> curve to </w:t>
      </w:r>
      <w:r w:rsidR="4B4621D0" w:rsidRPr="00B100FD">
        <w:rPr>
          <w:rFonts w:cs="Arial"/>
          <w:lang w:val="en-US"/>
        </w:rPr>
        <w:t xml:space="preserve">represent graphically the performance of </w:t>
      </w:r>
      <w:r w:rsidR="4D43FCA7" w:rsidRPr="00B100FD">
        <w:rPr>
          <w:rFonts w:cs="Arial"/>
          <w:lang w:val="en-US"/>
        </w:rPr>
        <w:t xml:space="preserve">the </w:t>
      </w:r>
      <w:r w:rsidR="07DA9D85" w:rsidRPr="00B100FD">
        <w:rPr>
          <w:rFonts w:cs="Arial"/>
          <w:lang w:val="en-US"/>
        </w:rPr>
        <w:t xml:space="preserve">ML classifier in two different scenarios. </w:t>
      </w:r>
      <w:r w:rsidR="4A459B6F" w:rsidRPr="00B100FD">
        <w:rPr>
          <w:rFonts w:cs="Arial"/>
          <w:lang w:val="en-US"/>
        </w:rPr>
        <w:t>In both figures we include a blue line to indicate the reference of inaccurate classification</w:t>
      </w:r>
      <w:r w:rsidR="12623E51">
        <w:rPr>
          <w:rFonts w:cs="Arial"/>
          <w:lang w:val="en-US"/>
        </w:rPr>
        <w:t xml:space="preserve"> (AUC score</w:t>
      </w:r>
      <w:r w:rsidR="36C2B963">
        <w:rPr>
          <w:rFonts w:cs="Arial"/>
          <w:lang w:val="en-US"/>
        </w:rPr>
        <w:t xml:space="preserve"> of 0.5</w:t>
      </w:r>
      <w:r w:rsidR="12623E51">
        <w:rPr>
          <w:rFonts w:cs="Arial"/>
          <w:lang w:val="en-US"/>
        </w:rPr>
        <w:t>)</w:t>
      </w:r>
      <w:r w:rsidR="4A459B6F" w:rsidRPr="00B100FD">
        <w:rPr>
          <w:rFonts w:cs="Arial"/>
          <w:lang w:val="en-US"/>
        </w:rPr>
        <w:t xml:space="preserve">. </w:t>
      </w:r>
      <w:r w:rsidR="00AE31A8">
        <w:rPr>
          <w:rFonts w:cs="Arial"/>
          <w:lang w:val="en-US"/>
        </w:rPr>
        <w:fldChar w:fldCharType="begin"/>
      </w:r>
      <w:r w:rsidR="00AE31A8">
        <w:rPr>
          <w:rFonts w:cs="Arial"/>
          <w:lang w:val="en-US"/>
        </w:rPr>
        <w:instrText xml:space="preserve"> REF _Ref131659733 \h </w:instrText>
      </w:r>
      <w:r w:rsidR="00F55B29">
        <w:rPr>
          <w:rFonts w:cs="Arial"/>
          <w:lang w:val="en-US"/>
        </w:rPr>
        <w:instrText xml:space="preserve"> \* MERGEFORMAT </w:instrText>
      </w:r>
      <w:r w:rsidR="00AE31A8">
        <w:rPr>
          <w:rFonts w:cs="Arial"/>
          <w:lang w:val="en-US"/>
        </w:rPr>
      </w:r>
      <w:r w:rsidR="00AE31A8">
        <w:rPr>
          <w:rFonts w:cs="Arial"/>
          <w:lang w:val="en-US"/>
        </w:rPr>
        <w:fldChar w:fldCharType="separate"/>
      </w:r>
      <w:r w:rsidR="308E7DA6" w:rsidRPr="00B100FD">
        <w:rPr>
          <w:rFonts w:cs="Arial"/>
          <w:lang w:val="en-US"/>
        </w:rPr>
        <w:t>Figure 9</w:t>
      </w:r>
      <w:r w:rsidR="00AE31A8">
        <w:rPr>
          <w:rFonts w:cs="Arial"/>
          <w:lang w:val="en-US"/>
        </w:rPr>
        <w:fldChar w:fldCharType="end"/>
      </w:r>
      <w:r w:rsidR="691B2A7D">
        <w:rPr>
          <w:rFonts w:cs="Arial"/>
          <w:lang w:val="en-US"/>
        </w:rPr>
        <w:t xml:space="preserve"> </w:t>
      </w:r>
      <w:r w:rsidR="5DE325EA" w:rsidRPr="00B100FD">
        <w:rPr>
          <w:rFonts w:cs="Arial"/>
          <w:lang w:val="en-US"/>
        </w:rPr>
        <w:t>considers</w:t>
      </w:r>
      <w:r w:rsidR="089B1AF4" w:rsidRPr="00B100FD">
        <w:rPr>
          <w:rFonts w:cs="Arial"/>
          <w:lang w:val="en-US"/>
        </w:rPr>
        <w:t xml:space="preserve"> </w:t>
      </w:r>
      <w:r w:rsidR="374442A9" w:rsidRPr="00B100FD">
        <w:rPr>
          <w:rFonts w:cs="Arial"/>
          <w:lang w:val="en-US"/>
        </w:rPr>
        <w:t xml:space="preserve">two datasets with </w:t>
      </w:r>
      <w:r w:rsidR="3145CB7B" w:rsidRPr="00B100FD">
        <w:rPr>
          <w:rFonts w:cs="Arial"/>
          <w:lang w:val="en-US"/>
        </w:rPr>
        <w:t>identical distribution</w:t>
      </w:r>
      <w:r w:rsidR="2F6C4B07" w:rsidRPr="00B100FD">
        <w:rPr>
          <w:rFonts w:cs="Arial"/>
          <w:lang w:val="en-US"/>
        </w:rPr>
        <w:t xml:space="preserve"> showing </w:t>
      </w:r>
      <w:r w:rsidR="34578778" w:rsidRPr="00B100FD">
        <w:rPr>
          <w:rFonts w:cs="Arial"/>
          <w:lang w:val="en-US"/>
        </w:rPr>
        <w:t>a very bad performance of the ML classifier</w:t>
      </w:r>
      <w:r w:rsidR="724335C1">
        <w:rPr>
          <w:rFonts w:cs="Arial"/>
          <w:lang w:val="en-US"/>
        </w:rPr>
        <w:t xml:space="preserve"> (AUC score of </w:t>
      </w:r>
      <w:r w:rsidR="59F05E9C">
        <w:rPr>
          <w:rFonts w:cs="Arial"/>
          <w:lang w:val="en-US"/>
        </w:rPr>
        <w:t>0.</w:t>
      </w:r>
      <w:r w:rsidR="0387F41C">
        <w:rPr>
          <w:rFonts w:cs="Arial"/>
          <w:lang w:val="en-US"/>
        </w:rPr>
        <w:t>5069</w:t>
      </w:r>
      <w:r w:rsidR="4527E3FC">
        <w:rPr>
          <w:rFonts w:cs="Arial"/>
          <w:lang w:val="en-US"/>
        </w:rPr>
        <w:t>)</w:t>
      </w:r>
      <w:r w:rsidR="34578778" w:rsidRPr="00B100FD">
        <w:rPr>
          <w:rFonts w:cs="Arial"/>
          <w:lang w:val="en-US"/>
        </w:rPr>
        <w:t>. In contrast</w:t>
      </w:r>
      <w:r w:rsidR="250F2D8B" w:rsidRPr="00B100FD">
        <w:rPr>
          <w:rFonts w:cs="Arial"/>
          <w:lang w:val="en-US"/>
        </w:rPr>
        <w:t>,</w:t>
      </w:r>
      <w:r w:rsidR="34578778" w:rsidRPr="00B100FD">
        <w:rPr>
          <w:rFonts w:cs="Arial"/>
          <w:lang w:val="en-US"/>
        </w:rPr>
        <w:t xml:space="preserve"> </w:t>
      </w:r>
      <w:r w:rsidR="00AE31A8">
        <w:rPr>
          <w:rFonts w:cs="Arial"/>
          <w:lang w:val="en-US"/>
        </w:rPr>
        <w:fldChar w:fldCharType="begin"/>
      </w:r>
      <w:r w:rsidR="00AE31A8">
        <w:rPr>
          <w:rFonts w:cs="Arial"/>
          <w:lang w:val="en-US"/>
        </w:rPr>
        <w:instrText xml:space="preserve"> REF _Ref131659740 \h </w:instrText>
      </w:r>
      <w:r w:rsidR="00F55B29">
        <w:rPr>
          <w:rFonts w:cs="Arial"/>
          <w:lang w:val="en-US"/>
        </w:rPr>
        <w:instrText xml:space="preserve"> \* MERGEFORMAT </w:instrText>
      </w:r>
      <w:r w:rsidR="00AE31A8">
        <w:rPr>
          <w:rFonts w:cs="Arial"/>
          <w:lang w:val="en-US"/>
        </w:rPr>
      </w:r>
      <w:r w:rsidR="00AE31A8">
        <w:rPr>
          <w:rFonts w:cs="Arial"/>
          <w:lang w:val="en-US"/>
        </w:rPr>
        <w:fldChar w:fldCharType="separate"/>
      </w:r>
      <w:r w:rsidR="308E7DA6" w:rsidRPr="00B100FD">
        <w:rPr>
          <w:rFonts w:cs="Arial"/>
          <w:lang w:val="en-US"/>
        </w:rPr>
        <w:t>Figure 10</w:t>
      </w:r>
      <w:r w:rsidR="00AE31A8">
        <w:rPr>
          <w:rFonts w:cs="Arial"/>
          <w:lang w:val="en-US"/>
        </w:rPr>
        <w:fldChar w:fldCharType="end"/>
      </w:r>
      <w:r w:rsidR="1ABE7026">
        <w:rPr>
          <w:rFonts w:cs="Arial"/>
          <w:lang w:val="en-US"/>
        </w:rPr>
        <w:t xml:space="preserve"> indicates that the classifier has a better</w:t>
      </w:r>
      <w:r w:rsidR="51731B69">
        <w:rPr>
          <w:rFonts w:cs="Arial"/>
          <w:lang w:val="en-US"/>
        </w:rPr>
        <w:t xml:space="preserve"> ability </w:t>
      </w:r>
      <w:r w:rsidR="05F89FA6">
        <w:rPr>
          <w:rFonts w:cs="Arial"/>
          <w:lang w:val="en-US"/>
        </w:rPr>
        <w:t>to</w:t>
      </w:r>
      <w:r w:rsidR="51731B69">
        <w:rPr>
          <w:rFonts w:cs="Arial"/>
          <w:lang w:val="en-US"/>
        </w:rPr>
        <w:t xml:space="preserve"> classif</w:t>
      </w:r>
      <w:r w:rsidR="05F89FA6">
        <w:rPr>
          <w:rFonts w:cs="Arial"/>
          <w:lang w:val="en-US"/>
        </w:rPr>
        <w:t>y</w:t>
      </w:r>
      <w:r w:rsidR="64A3148C">
        <w:rPr>
          <w:rFonts w:cs="Arial"/>
          <w:lang w:val="en-US"/>
        </w:rPr>
        <w:t>, which indicates that both</w:t>
      </w:r>
      <w:r w:rsidR="4F68CEBF">
        <w:rPr>
          <w:rFonts w:cs="Arial"/>
          <w:lang w:val="en-US"/>
        </w:rPr>
        <w:t xml:space="preserve"> datasets </w:t>
      </w:r>
      <w:r w:rsidR="6B40B412">
        <w:rPr>
          <w:rFonts w:cs="Arial"/>
          <w:lang w:val="en-US"/>
        </w:rPr>
        <w:t>are not sharing the same distribution</w:t>
      </w:r>
      <w:r w:rsidR="5FA44B16">
        <w:rPr>
          <w:rFonts w:cs="Arial"/>
          <w:lang w:val="en-US"/>
        </w:rPr>
        <w:t xml:space="preserve"> (AUC score of</w:t>
      </w:r>
      <w:r w:rsidR="02A03C73">
        <w:rPr>
          <w:rFonts w:cs="Arial"/>
          <w:lang w:val="en-US"/>
        </w:rPr>
        <w:t xml:space="preserve"> 0.743)</w:t>
      </w:r>
      <w:r w:rsidR="6B40B412">
        <w:rPr>
          <w:rFonts w:cs="Arial"/>
          <w:lang w:val="en-US"/>
        </w:rPr>
        <w:t>.</w:t>
      </w:r>
    </w:p>
    <w:p w14:paraId="50110CE8" w14:textId="77777777" w:rsidR="00C61019" w:rsidRDefault="00631A6C" w:rsidP="00B100FD">
      <w:pPr>
        <w:jc w:val="center"/>
      </w:pPr>
      <w:r>
        <w:rPr>
          <w:noProof/>
          <w:lang w:val="en-US"/>
        </w:rPr>
        <w:drawing>
          <wp:inline distT="0" distB="0" distL="0" distR="0" wp14:anchorId="0C5803A4" wp14:editId="2DF8DCFC">
            <wp:extent cx="4829901" cy="3219933"/>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4829901" cy="3219933"/>
                    </a:xfrm>
                    <a:prstGeom prst="rect">
                      <a:avLst/>
                    </a:prstGeom>
                    <a:noFill/>
                    <a:ln>
                      <a:noFill/>
                    </a:ln>
                  </pic:spPr>
                </pic:pic>
              </a:graphicData>
            </a:graphic>
          </wp:inline>
        </w:drawing>
      </w:r>
    </w:p>
    <w:p w14:paraId="68E47A76" w14:textId="494A1660" w:rsidR="004D35D3" w:rsidRDefault="00C61019" w:rsidP="00C61019">
      <w:pPr>
        <w:pStyle w:val="Caption"/>
        <w:rPr>
          <w:lang w:val="en-US"/>
        </w:rPr>
      </w:pPr>
      <w:bookmarkStart w:id="29" w:name="_Ref131659733"/>
      <w:r>
        <w:t xml:space="preserve">Figure </w:t>
      </w:r>
      <w:r>
        <w:fldChar w:fldCharType="begin"/>
      </w:r>
      <w:r>
        <w:instrText xml:space="preserve"> SEQ Figure \* ARABIC </w:instrText>
      </w:r>
      <w:r>
        <w:fldChar w:fldCharType="separate"/>
      </w:r>
      <w:r w:rsidR="00E76C87">
        <w:rPr>
          <w:noProof/>
        </w:rPr>
        <w:t>9</w:t>
      </w:r>
      <w:r>
        <w:fldChar w:fldCharType="end"/>
      </w:r>
      <w:bookmarkEnd w:id="29"/>
      <w:r>
        <w:t xml:space="preserve"> - ROC curve of Binary classification performance of two datasets with similar statistical distribution of the RSRP</w:t>
      </w:r>
      <w:r w:rsidR="005E7F22">
        <w:t xml:space="preserve"> with AUC score of 0.5</w:t>
      </w:r>
      <w:r w:rsidR="00C05F30">
        <w:t>069</w:t>
      </w:r>
      <w:r>
        <w:rPr>
          <w:noProof/>
        </w:rPr>
        <w:t>.</w:t>
      </w:r>
    </w:p>
    <w:p w14:paraId="3CBC273C" w14:textId="77777777" w:rsidR="009E7D47" w:rsidRDefault="009E7D47" w:rsidP="004C603A">
      <w:pPr>
        <w:rPr>
          <w:lang w:val="en-US"/>
        </w:rPr>
      </w:pPr>
    </w:p>
    <w:p w14:paraId="079FA396" w14:textId="77777777" w:rsidR="00C61019" w:rsidRDefault="009E7D47" w:rsidP="00B100FD">
      <w:pPr>
        <w:keepNext/>
        <w:jc w:val="center"/>
      </w:pPr>
      <w:r>
        <w:rPr>
          <w:noProof/>
          <w:lang w:val="en-US"/>
        </w:rPr>
        <w:lastRenderedPageBreak/>
        <w:drawing>
          <wp:inline distT="0" distB="0" distL="0" distR="0" wp14:anchorId="7375DD29" wp14:editId="11AF1F03">
            <wp:extent cx="4853479" cy="3235653"/>
            <wp:effectExtent l="0" t="0" r="444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4853479" cy="3235653"/>
                    </a:xfrm>
                    <a:prstGeom prst="rect">
                      <a:avLst/>
                    </a:prstGeom>
                    <a:noFill/>
                    <a:ln>
                      <a:noFill/>
                    </a:ln>
                  </pic:spPr>
                </pic:pic>
              </a:graphicData>
            </a:graphic>
          </wp:inline>
        </w:drawing>
      </w:r>
    </w:p>
    <w:p w14:paraId="600B69D4" w14:textId="5414AF05" w:rsidR="009E7D47" w:rsidRDefault="00C61019" w:rsidP="00C61019">
      <w:pPr>
        <w:pStyle w:val="Caption"/>
      </w:pPr>
      <w:bookmarkStart w:id="30" w:name="_Ref131665791"/>
      <w:bookmarkStart w:id="31" w:name="_Ref131659740"/>
      <w:r>
        <w:t>Figure</w:t>
      </w:r>
      <w:bookmarkEnd w:id="30"/>
      <w:r>
        <w:t xml:space="preserve"> </w:t>
      </w:r>
      <w:r>
        <w:fldChar w:fldCharType="begin"/>
      </w:r>
      <w:r>
        <w:instrText xml:space="preserve"> SEQ Figure \* ARABIC </w:instrText>
      </w:r>
      <w:r>
        <w:fldChar w:fldCharType="separate"/>
      </w:r>
      <w:r w:rsidR="00E76C87">
        <w:rPr>
          <w:noProof/>
        </w:rPr>
        <w:t>10</w:t>
      </w:r>
      <w:r>
        <w:fldChar w:fldCharType="end"/>
      </w:r>
      <w:bookmarkEnd w:id="31"/>
      <w:r>
        <w:t xml:space="preserve"> </w:t>
      </w:r>
      <w:r w:rsidRPr="00320BAB">
        <w:t xml:space="preserve">- ROC curve of Binary classification performance of two datasets with </w:t>
      </w:r>
      <w:r>
        <w:t>different</w:t>
      </w:r>
      <w:r w:rsidRPr="00320BAB">
        <w:t xml:space="preserve"> statistical distribution of the RSRP</w:t>
      </w:r>
      <w:r w:rsidR="00C05F30">
        <w:t xml:space="preserve"> with AUC score of 0.</w:t>
      </w:r>
      <w:r w:rsidR="00465C45">
        <w:t>743</w:t>
      </w:r>
      <w:r w:rsidRPr="00320BAB">
        <w:t>.</w:t>
      </w:r>
    </w:p>
    <w:p w14:paraId="1A9F4818" w14:textId="77777777" w:rsidR="00EC688E" w:rsidRDefault="00EC688E" w:rsidP="00EC688E">
      <w:pPr>
        <w:rPr>
          <w:lang w:val="en-US"/>
        </w:rPr>
      </w:pPr>
    </w:p>
    <w:p w14:paraId="157371D3" w14:textId="1402F8A9" w:rsidR="00EC688E" w:rsidRDefault="2092EC79" w:rsidP="00B100FD">
      <w:pPr>
        <w:jc w:val="both"/>
        <w:rPr>
          <w:b/>
          <w:bCs/>
          <w:lang w:val="en-US"/>
        </w:rPr>
      </w:pPr>
      <w:r w:rsidRPr="3842C081">
        <w:rPr>
          <w:b/>
          <w:bCs/>
          <w:lang w:val="en-US"/>
        </w:rPr>
        <w:t>Observation</w:t>
      </w:r>
      <w:r w:rsidR="31FA92CC" w:rsidRPr="3842C081">
        <w:rPr>
          <w:b/>
          <w:bCs/>
          <w:lang w:val="en-US"/>
        </w:rPr>
        <w:t xml:space="preserve"> </w:t>
      </w:r>
      <w:r w:rsidR="60F524A4" w:rsidRPr="3842C081">
        <w:rPr>
          <w:b/>
          <w:bCs/>
          <w:lang w:val="en-US"/>
        </w:rPr>
        <w:t>8</w:t>
      </w:r>
      <w:r w:rsidRPr="3842C081">
        <w:rPr>
          <w:b/>
          <w:bCs/>
          <w:lang w:val="en-US"/>
        </w:rPr>
        <w:t xml:space="preserve">: </w:t>
      </w:r>
      <w:r w:rsidR="7CB55021" w:rsidRPr="3842C081">
        <w:rPr>
          <w:b/>
          <w:bCs/>
          <w:lang w:val="en-US"/>
        </w:rPr>
        <w:t>For Performance monitoring</w:t>
      </w:r>
      <w:r w:rsidR="6691DEDB" w:rsidRPr="3842C081">
        <w:rPr>
          <w:b/>
          <w:bCs/>
          <w:lang w:val="en-US"/>
        </w:rPr>
        <w:t xml:space="preserve"> purposes</w:t>
      </w:r>
      <w:r w:rsidR="7CB55021" w:rsidRPr="3842C081">
        <w:rPr>
          <w:b/>
          <w:bCs/>
          <w:lang w:val="en-US"/>
        </w:rPr>
        <w:t xml:space="preserve">, using ML models </w:t>
      </w:r>
      <w:r w:rsidR="7B74EF11" w:rsidRPr="3842C081">
        <w:rPr>
          <w:b/>
          <w:bCs/>
          <w:lang w:val="en-US"/>
        </w:rPr>
        <w:t xml:space="preserve">as </w:t>
      </w:r>
      <w:r w:rsidR="2363B6F6" w:rsidRPr="3842C081">
        <w:rPr>
          <w:b/>
          <w:bCs/>
          <w:lang w:val="en-US"/>
        </w:rPr>
        <w:t xml:space="preserve">binary classification </w:t>
      </w:r>
      <w:r w:rsidR="4C36928D" w:rsidRPr="3842C081">
        <w:rPr>
          <w:b/>
          <w:bCs/>
          <w:lang w:val="en-US"/>
        </w:rPr>
        <w:t xml:space="preserve">provides </w:t>
      </w:r>
      <w:r w:rsidR="71DB90C6" w:rsidRPr="3842C081">
        <w:rPr>
          <w:b/>
          <w:bCs/>
          <w:lang w:val="en-US"/>
        </w:rPr>
        <w:t xml:space="preserve">an easily </w:t>
      </w:r>
      <w:r w:rsidR="5311FA75" w:rsidRPr="3842C081">
        <w:rPr>
          <w:b/>
          <w:bCs/>
          <w:lang w:val="en-US"/>
        </w:rPr>
        <w:t xml:space="preserve">discriminatory criteria </w:t>
      </w:r>
      <w:r w:rsidR="60FD9280" w:rsidRPr="3842C081">
        <w:rPr>
          <w:b/>
          <w:bCs/>
          <w:lang w:val="en-US"/>
        </w:rPr>
        <w:t xml:space="preserve">between </w:t>
      </w:r>
      <w:r w:rsidR="2C6FBE75" w:rsidRPr="3842C081">
        <w:rPr>
          <w:b/>
          <w:bCs/>
          <w:lang w:val="en-US"/>
        </w:rPr>
        <w:t xml:space="preserve">two </w:t>
      </w:r>
      <w:r w:rsidR="30D2BA83" w:rsidRPr="3842C081">
        <w:rPr>
          <w:b/>
          <w:bCs/>
          <w:lang w:val="en-US"/>
        </w:rPr>
        <w:t xml:space="preserve">different </w:t>
      </w:r>
      <w:r w:rsidR="3CFA3FAE" w:rsidRPr="3842C081">
        <w:rPr>
          <w:b/>
          <w:bCs/>
          <w:lang w:val="en-US"/>
        </w:rPr>
        <w:t>dataset</w:t>
      </w:r>
      <w:r w:rsidR="05D7F83E" w:rsidRPr="3842C081">
        <w:rPr>
          <w:b/>
          <w:bCs/>
          <w:lang w:val="en-US"/>
        </w:rPr>
        <w:t xml:space="preserve"> </w:t>
      </w:r>
      <w:r w:rsidR="3547F989" w:rsidRPr="3842C081">
        <w:rPr>
          <w:b/>
          <w:bCs/>
          <w:lang w:val="en-US"/>
        </w:rPr>
        <w:t>distributions</w:t>
      </w:r>
      <w:r w:rsidR="43F570D8" w:rsidRPr="3842C081">
        <w:rPr>
          <w:b/>
          <w:bCs/>
          <w:lang w:val="en-US"/>
        </w:rPr>
        <w:t xml:space="preserve">. However, in real scenarios </w:t>
      </w:r>
      <w:r w:rsidR="2F9C1B5D" w:rsidRPr="3842C081">
        <w:rPr>
          <w:b/>
          <w:bCs/>
          <w:lang w:val="en-US"/>
        </w:rPr>
        <w:t xml:space="preserve">it is expected to get a </w:t>
      </w:r>
      <w:r w:rsidR="5D4B6BF2" w:rsidRPr="3842C081">
        <w:rPr>
          <w:b/>
          <w:bCs/>
          <w:lang w:val="en-US"/>
        </w:rPr>
        <w:t>diverse</w:t>
      </w:r>
      <w:r w:rsidR="2F9C1B5D" w:rsidRPr="3842C081">
        <w:rPr>
          <w:b/>
          <w:bCs/>
          <w:lang w:val="en-US"/>
        </w:rPr>
        <w:t xml:space="preserve"> </w:t>
      </w:r>
      <w:r w:rsidR="326A4CD7" w:rsidRPr="3842C081">
        <w:rPr>
          <w:b/>
          <w:bCs/>
          <w:lang w:val="en-US"/>
        </w:rPr>
        <w:t xml:space="preserve">set of distributions. Thus, </w:t>
      </w:r>
      <w:r w:rsidR="192B3058" w:rsidRPr="3842C081">
        <w:rPr>
          <w:b/>
          <w:bCs/>
          <w:lang w:val="en-US"/>
        </w:rPr>
        <w:t xml:space="preserve">an extension </w:t>
      </w:r>
      <w:r w:rsidR="52D7CD26" w:rsidRPr="3842C081">
        <w:rPr>
          <w:b/>
          <w:bCs/>
          <w:lang w:val="en-US"/>
        </w:rPr>
        <w:t xml:space="preserve">of a binary classification to a multi-class classification </w:t>
      </w:r>
      <w:r w:rsidR="1D03BD95" w:rsidRPr="3842C081">
        <w:rPr>
          <w:b/>
          <w:bCs/>
          <w:lang w:val="en-US"/>
        </w:rPr>
        <w:t xml:space="preserve">could be a potential alternative, however </w:t>
      </w:r>
      <w:r w:rsidR="1DAF6A18" w:rsidRPr="3842C081">
        <w:rPr>
          <w:b/>
          <w:bCs/>
          <w:lang w:val="en-US"/>
        </w:rPr>
        <w:t>an extra</w:t>
      </w:r>
      <w:r w:rsidR="059194AF" w:rsidRPr="3842C081">
        <w:rPr>
          <w:b/>
          <w:bCs/>
          <w:lang w:val="en-US"/>
        </w:rPr>
        <w:t xml:space="preserve"> </w:t>
      </w:r>
      <w:r w:rsidR="1DAF6A18" w:rsidRPr="3842C081">
        <w:rPr>
          <w:b/>
          <w:bCs/>
          <w:lang w:val="en-US"/>
        </w:rPr>
        <w:t>expense of model and computational complexity</w:t>
      </w:r>
      <w:r w:rsidR="5047DBB7" w:rsidRPr="3842C081">
        <w:rPr>
          <w:b/>
          <w:bCs/>
          <w:lang w:val="en-US"/>
        </w:rPr>
        <w:t xml:space="preserve"> could be expected</w:t>
      </w:r>
      <w:r w:rsidR="30D2BA83" w:rsidRPr="3842C081">
        <w:rPr>
          <w:b/>
          <w:bCs/>
          <w:lang w:val="en-US"/>
        </w:rPr>
        <w:t xml:space="preserve">. </w:t>
      </w:r>
    </w:p>
    <w:p w14:paraId="615C8319" w14:textId="10652C5E" w:rsidR="001801B4" w:rsidRPr="001801B4" w:rsidRDefault="00FF2F85" w:rsidP="00B100FD">
      <w:pPr>
        <w:jc w:val="both"/>
      </w:pPr>
      <w:r>
        <w:rPr>
          <w:b/>
          <w:bCs/>
          <w:lang w:val="en-US"/>
        </w:rPr>
        <w:t>Proposal 8:</w:t>
      </w:r>
      <w:r w:rsidR="00B449C6">
        <w:rPr>
          <w:b/>
          <w:bCs/>
          <w:lang w:val="en-US"/>
        </w:rPr>
        <w:t xml:space="preserve"> </w:t>
      </w:r>
      <w:r w:rsidR="00C74205">
        <w:rPr>
          <w:b/>
          <w:bCs/>
          <w:lang w:val="en-US"/>
        </w:rPr>
        <w:t>To RAN1</w:t>
      </w:r>
      <w:r w:rsidR="00CF2F4B">
        <w:rPr>
          <w:b/>
          <w:bCs/>
          <w:lang w:val="en-US"/>
        </w:rPr>
        <w:t xml:space="preserve"> further </w:t>
      </w:r>
      <w:r w:rsidR="001A3001">
        <w:rPr>
          <w:b/>
          <w:bCs/>
          <w:lang w:val="en-US"/>
        </w:rPr>
        <w:t xml:space="preserve">study </w:t>
      </w:r>
      <w:r w:rsidR="00374201">
        <w:rPr>
          <w:b/>
          <w:bCs/>
          <w:lang w:val="en-US"/>
        </w:rPr>
        <w:t xml:space="preserve">and evaluate </w:t>
      </w:r>
      <w:r w:rsidR="00F325C1">
        <w:rPr>
          <w:b/>
          <w:bCs/>
          <w:lang w:val="en-US"/>
        </w:rPr>
        <w:t xml:space="preserve">the </w:t>
      </w:r>
      <w:r w:rsidR="00B03E01">
        <w:rPr>
          <w:b/>
          <w:bCs/>
          <w:lang w:val="en-US"/>
        </w:rPr>
        <w:t xml:space="preserve">monitoring </w:t>
      </w:r>
      <w:r w:rsidR="002C6A8A">
        <w:rPr>
          <w:b/>
          <w:bCs/>
          <w:lang w:val="en-US"/>
        </w:rPr>
        <w:t>performance</w:t>
      </w:r>
      <w:r w:rsidR="00203593">
        <w:rPr>
          <w:b/>
          <w:bCs/>
          <w:lang w:val="en-US"/>
        </w:rPr>
        <w:t xml:space="preserve"> based on AI/ML models</w:t>
      </w:r>
      <w:r w:rsidR="003363B8">
        <w:rPr>
          <w:b/>
          <w:bCs/>
          <w:lang w:val="en-US"/>
        </w:rPr>
        <w:t xml:space="preserve"> </w:t>
      </w:r>
      <w:r w:rsidR="00481A22">
        <w:rPr>
          <w:b/>
          <w:bCs/>
          <w:lang w:val="en-US"/>
        </w:rPr>
        <w:t xml:space="preserve">considering the </w:t>
      </w:r>
      <w:r w:rsidR="003363B8">
        <w:rPr>
          <w:b/>
          <w:bCs/>
          <w:lang w:val="en-US"/>
        </w:rPr>
        <w:t>model</w:t>
      </w:r>
      <w:r w:rsidR="002C6A8A">
        <w:rPr>
          <w:b/>
          <w:bCs/>
          <w:lang w:val="en-US"/>
        </w:rPr>
        <w:t xml:space="preserve"> </w:t>
      </w:r>
      <w:r w:rsidR="00AB01D4">
        <w:rPr>
          <w:b/>
          <w:bCs/>
          <w:lang w:val="en-US"/>
        </w:rPr>
        <w:t xml:space="preserve">and computational complexity </w:t>
      </w:r>
      <w:r w:rsidR="0058198C">
        <w:rPr>
          <w:b/>
          <w:bCs/>
          <w:lang w:val="en-US"/>
        </w:rPr>
        <w:t>of</w:t>
      </w:r>
      <w:r w:rsidR="00BE6D6B">
        <w:rPr>
          <w:b/>
          <w:bCs/>
          <w:lang w:val="en-US"/>
        </w:rPr>
        <w:t xml:space="preserve"> </w:t>
      </w:r>
      <w:r w:rsidR="00887B15">
        <w:rPr>
          <w:b/>
          <w:bCs/>
          <w:lang w:val="en-US"/>
        </w:rPr>
        <w:t xml:space="preserve">the </w:t>
      </w:r>
      <w:r w:rsidR="00BE6D6B">
        <w:rPr>
          <w:b/>
          <w:bCs/>
          <w:lang w:val="en-US"/>
        </w:rPr>
        <w:t>AI/ML model</w:t>
      </w:r>
      <w:r w:rsidR="00860B7A">
        <w:rPr>
          <w:b/>
          <w:bCs/>
          <w:lang w:val="en-US"/>
        </w:rPr>
        <w:t xml:space="preserve"> </w:t>
      </w:r>
      <w:r w:rsidR="000E7263">
        <w:rPr>
          <w:b/>
          <w:bCs/>
          <w:lang w:val="en-US"/>
        </w:rPr>
        <w:t>used for monitoring in a</w:t>
      </w:r>
      <w:r w:rsidR="00EF10E3">
        <w:rPr>
          <w:b/>
          <w:bCs/>
          <w:lang w:val="en-US"/>
        </w:rPr>
        <w:t xml:space="preserve"> common table between companies</w:t>
      </w:r>
      <w:r w:rsidR="000E059A">
        <w:rPr>
          <w:b/>
          <w:bCs/>
          <w:lang w:val="en-US"/>
        </w:rPr>
        <w:t>.</w:t>
      </w:r>
    </w:p>
    <w:p w14:paraId="2C421C92" w14:textId="77777777" w:rsidR="00AA0EF1" w:rsidRDefault="00AA0EF1" w:rsidP="069AA612">
      <w:pPr>
        <w:jc w:val="both"/>
        <w:rPr>
          <w:b/>
          <w:bCs/>
          <w:lang w:val="en-US"/>
        </w:rPr>
      </w:pPr>
    </w:p>
    <w:bookmarkEnd w:id="2"/>
    <w:p w14:paraId="618EE2D2" w14:textId="43988F56" w:rsidR="0073088B" w:rsidRDefault="00511D0E" w:rsidP="00B74CB3">
      <w:pPr>
        <w:pStyle w:val="Heading1"/>
        <w:rPr>
          <w:lang w:val="en-US"/>
        </w:rPr>
      </w:pPr>
      <w:r>
        <w:rPr>
          <w:lang w:val="en-US"/>
        </w:rPr>
        <w:t>Performance Evaluation</w:t>
      </w:r>
      <w:r w:rsidR="00DC580D">
        <w:rPr>
          <w:lang w:val="en-US"/>
        </w:rPr>
        <w:t xml:space="preserve"> on Different Settings</w:t>
      </w:r>
    </w:p>
    <w:p w14:paraId="3F1B4D1F" w14:textId="51E7AB1C" w:rsidR="00DC580D" w:rsidRDefault="007717EB" w:rsidP="00DC580D">
      <w:pPr>
        <w:pStyle w:val="Heading2"/>
        <w:rPr>
          <w:lang w:val="en-US"/>
        </w:rPr>
      </w:pPr>
      <w:r>
        <w:rPr>
          <w:lang w:val="en-US"/>
        </w:rPr>
        <w:t>Evaluation</w:t>
      </w:r>
      <w:r w:rsidR="00882D71">
        <w:rPr>
          <w:lang w:val="en-US"/>
        </w:rPr>
        <w:t xml:space="preserve"> for </w:t>
      </w:r>
      <w:r w:rsidR="00753C48">
        <w:rPr>
          <w:lang w:val="en-US"/>
        </w:rPr>
        <w:t xml:space="preserve">direct </w:t>
      </w:r>
      <w:r w:rsidR="00882D71">
        <w:rPr>
          <w:lang w:val="en-US"/>
        </w:rPr>
        <w:t>AI/ML positioning</w:t>
      </w:r>
    </w:p>
    <w:p w14:paraId="680DE663" w14:textId="592D0429" w:rsidR="00BA4E0F" w:rsidRPr="00100CEF" w:rsidRDefault="0099264F" w:rsidP="00BA4E0F">
      <w:pPr>
        <w:jc w:val="both"/>
        <w:rPr>
          <w:b/>
          <w:u w:val="single"/>
        </w:rPr>
      </w:pPr>
      <w:r w:rsidRPr="00B100FD">
        <w:rPr>
          <w:rFonts w:cs="Arial"/>
          <w:lang w:val="en-US"/>
        </w:rPr>
        <w:t>We</w:t>
      </w:r>
      <w:r w:rsidR="00BA4E0F">
        <w:rPr>
          <w:rFonts w:cs="Arial"/>
          <w:lang w:val="en-US"/>
        </w:rPr>
        <w:t xml:space="preserve"> consider scenario 1, </w:t>
      </w:r>
      <w:r w:rsidR="00BA4E0F" w:rsidRPr="00100CEF">
        <w:rPr>
          <w:rFonts w:cs="Arial"/>
          <w:lang w:val="en-US"/>
        </w:rPr>
        <w:t>defined by a clutter density of 40%, with a clutter height of 2 meters, clutter ceiling height of 10 meters</w:t>
      </w:r>
      <w:r w:rsidR="00BA4E0F">
        <w:rPr>
          <w:rFonts w:cs="Arial"/>
          <w:lang w:val="en-US"/>
        </w:rPr>
        <w:t>,</w:t>
      </w:r>
      <w:r w:rsidR="00BA4E0F" w:rsidRPr="00100CEF">
        <w:rPr>
          <w:rFonts w:cs="Arial"/>
          <w:lang w:val="en-US"/>
        </w:rPr>
        <w:t xml:space="preserve"> and clutter size of 2 meters. Further details of the deployment scenario and related assumptions are shown in </w:t>
      </w:r>
      <w:r w:rsidR="00775D68">
        <w:rPr>
          <w:rFonts w:cs="Arial"/>
          <w:lang w:val="en-US"/>
        </w:rPr>
        <w:t>Section 2</w:t>
      </w:r>
      <w:r w:rsidR="00BA4E0F">
        <w:rPr>
          <w:rFonts w:cs="Arial"/>
          <w:lang w:val="en-US"/>
        </w:rPr>
        <w:t>.</w:t>
      </w:r>
    </w:p>
    <w:p w14:paraId="784C612B" w14:textId="1D411C60" w:rsidR="00BA4E0F" w:rsidRDefault="00B85B61" w:rsidP="00BA4E0F">
      <w:pPr>
        <w:jc w:val="both"/>
        <w:rPr>
          <w:rFonts w:eastAsia="Times New Roman"/>
          <w:color w:val="000000" w:themeColor="text1"/>
          <w:lang w:val="en-US"/>
        </w:rPr>
      </w:pPr>
      <w:r>
        <w:rPr>
          <w:rFonts w:eastAsia="Times New Roman"/>
          <w:color w:val="000000" w:themeColor="text1"/>
          <w:lang w:val="en-US"/>
        </w:rPr>
        <w:t xml:space="preserve">Compared to our previous evaluations, here we use as </w:t>
      </w:r>
      <w:r w:rsidRPr="00B100FD">
        <w:rPr>
          <w:rFonts w:eastAsia="Times New Roman"/>
          <w:b/>
          <w:bCs/>
          <w:color w:val="000000" w:themeColor="text1"/>
          <w:lang w:val="en-US"/>
        </w:rPr>
        <w:t xml:space="preserve">input parameter the </w:t>
      </w:r>
      <w:r w:rsidR="00BA4E0F" w:rsidRPr="00B100FD">
        <w:rPr>
          <w:rFonts w:eastAsia="Times New Roman"/>
          <w:b/>
          <w:bCs/>
          <w:color w:val="000000" w:themeColor="text1"/>
          <w:lang w:val="en-US"/>
        </w:rPr>
        <w:t>downlink time of arrival (</w:t>
      </w:r>
      <w:proofErr w:type="spellStart"/>
      <w:r w:rsidR="00BA4E0F" w:rsidRPr="00B100FD">
        <w:rPr>
          <w:rFonts w:eastAsia="Times New Roman"/>
          <w:b/>
          <w:bCs/>
          <w:color w:val="000000" w:themeColor="text1"/>
          <w:lang w:val="en-US"/>
        </w:rPr>
        <w:t>ToA</w:t>
      </w:r>
      <w:proofErr w:type="spellEnd"/>
      <w:r w:rsidR="00BA4E0F" w:rsidRPr="00B100FD">
        <w:rPr>
          <w:rFonts w:eastAsia="Times New Roman"/>
          <w:b/>
          <w:bCs/>
          <w:color w:val="000000" w:themeColor="text1"/>
          <w:lang w:val="en-US"/>
        </w:rPr>
        <w:t>)</w:t>
      </w:r>
      <w:r w:rsidR="00BA4E0F" w:rsidRPr="656F9BB4">
        <w:rPr>
          <w:rFonts w:eastAsia="Times New Roman"/>
          <w:color w:val="000000" w:themeColor="text1"/>
          <w:lang w:val="en-US"/>
        </w:rPr>
        <w:t xml:space="preserve"> for each link between each BS and the specific UE (</w:t>
      </w:r>
      <w:r w:rsidR="00BA4E0F">
        <w:rPr>
          <w:rFonts w:eastAsia="Times New Roman"/>
          <w:color w:val="000000" w:themeColor="text1"/>
          <w:lang w:val="en-US"/>
        </w:rPr>
        <w:t xml:space="preserve">18 </w:t>
      </w:r>
      <w:proofErr w:type="spellStart"/>
      <w:r w:rsidR="00BA4E0F">
        <w:rPr>
          <w:rFonts w:eastAsia="Times New Roman"/>
          <w:color w:val="000000" w:themeColor="text1"/>
          <w:lang w:val="en-US"/>
        </w:rPr>
        <w:t>ToAs</w:t>
      </w:r>
      <w:proofErr w:type="spellEnd"/>
      <w:r w:rsidR="00BA4E0F">
        <w:rPr>
          <w:rFonts w:eastAsia="Times New Roman"/>
          <w:color w:val="000000" w:themeColor="text1"/>
          <w:lang w:val="en-US"/>
        </w:rPr>
        <w:t xml:space="preserve"> measurement </w:t>
      </w:r>
      <w:r w:rsidR="00BA4E0F" w:rsidRPr="656F9BB4">
        <w:rPr>
          <w:rFonts w:eastAsia="Times New Roman"/>
          <w:color w:val="000000" w:themeColor="text1"/>
          <w:lang w:val="en-US"/>
        </w:rPr>
        <w:t>per UE)</w:t>
      </w:r>
      <w:r w:rsidR="00BA4E0F">
        <w:rPr>
          <w:rFonts w:eastAsia="Times New Roman"/>
          <w:color w:val="000000" w:themeColor="text1"/>
          <w:lang w:val="en-US"/>
        </w:rPr>
        <w:t xml:space="preserve"> as well the </w:t>
      </w:r>
      <w:r w:rsidR="00BA4E0F" w:rsidRPr="656F9BB4">
        <w:rPr>
          <w:rFonts w:eastAsia="Times New Roman"/>
          <w:color w:val="000000" w:themeColor="text1"/>
          <w:lang w:val="en-US"/>
        </w:rPr>
        <w:t>ground</w:t>
      </w:r>
      <w:r w:rsidR="00BA4E0F" w:rsidRPr="00F5293C">
        <w:rPr>
          <w:rFonts w:eastAsia="Times New Roman"/>
          <w:color w:val="000000" w:themeColor="text1"/>
          <w:lang w:val="en-US"/>
        </w:rPr>
        <w:t xml:space="preserve"> truth</w:t>
      </w:r>
      <w:r w:rsidR="00BA4E0F" w:rsidRPr="656F9BB4">
        <w:rPr>
          <w:rFonts w:eastAsia="Times New Roman"/>
          <w:color w:val="000000" w:themeColor="text1"/>
          <w:lang w:val="en-US"/>
        </w:rPr>
        <w:t xml:space="preserve"> of UE </w:t>
      </w:r>
      <w:r w:rsidR="00BA4E0F">
        <w:rPr>
          <w:rFonts w:eastAsia="Times New Roman"/>
          <w:color w:val="000000" w:themeColor="text1"/>
          <w:lang w:val="en-US"/>
        </w:rPr>
        <w:t>horizontal-</w:t>
      </w:r>
      <w:r w:rsidR="00BA4E0F" w:rsidRPr="656F9BB4">
        <w:rPr>
          <w:rFonts w:eastAsia="Times New Roman"/>
          <w:color w:val="000000" w:themeColor="text1"/>
          <w:lang w:val="en-US"/>
        </w:rPr>
        <w:t>2D location.</w:t>
      </w:r>
    </w:p>
    <w:p w14:paraId="55D6AEA9" w14:textId="77777777" w:rsidR="00BA4E0F" w:rsidRPr="00BA4E0F" w:rsidRDefault="00BA4E0F" w:rsidP="00BA4E0F">
      <w:pPr>
        <w:rPr>
          <w:lang w:val="en-US"/>
        </w:rPr>
      </w:pPr>
    </w:p>
    <w:p w14:paraId="1FE0DAB2" w14:textId="70A368A3" w:rsidR="00F53944" w:rsidRDefault="007717EB" w:rsidP="00F53944">
      <w:pPr>
        <w:pStyle w:val="Heading3"/>
        <w:rPr>
          <w:rStyle w:val="normaltextrun"/>
          <w:rFonts w:cs="Arial"/>
        </w:rPr>
      </w:pPr>
      <w:r>
        <w:rPr>
          <w:rStyle w:val="normaltextrun"/>
          <w:rFonts w:cs="Arial"/>
        </w:rPr>
        <w:t>Impact</w:t>
      </w:r>
      <w:r w:rsidR="00F53944">
        <w:rPr>
          <w:rStyle w:val="normaltextrun"/>
          <w:rFonts w:cs="Arial"/>
        </w:rPr>
        <w:t xml:space="preserve"> of the number of TRPs measurement and IPD metric data size</w:t>
      </w:r>
      <w:r w:rsidR="00F53944" w:rsidRPr="046E3479">
        <w:rPr>
          <w:rStyle w:val="normaltextrun"/>
          <w:rFonts w:cs="Arial"/>
        </w:rPr>
        <w:t xml:space="preserve"> </w:t>
      </w:r>
    </w:p>
    <w:p w14:paraId="10329A29" w14:textId="77777777" w:rsidR="00F53944" w:rsidRPr="005F0B5D" w:rsidRDefault="00F53944" w:rsidP="00F53944">
      <w:pPr>
        <w:jc w:val="both"/>
        <w:rPr>
          <w:rFonts w:cs="Arial"/>
          <w:lang w:val="en-US"/>
        </w:rPr>
      </w:pPr>
      <w:r w:rsidRPr="005F0B5D">
        <w:rPr>
          <w:rFonts w:cs="Arial"/>
          <w:lang w:val="en-US"/>
        </w:rPr>
        <w:t xml:space="preserve">Positioning accuracy is evaluated for different </w:t>
      </w:r>
      <w:r w:rsidRPr="00933AE2">
        <w:rPr>
          <w:rFonts w:cs="Arial"/>
          <w:lang w:val="en-US"/>
        </w:rPr>
        <w:t>cases, using 90% CDF value of the</w:t>
      </w:r>
      <w:r>
        <w:rPr>
          <w:rFonts w:cs="Arial"/>
          <w:lang w:val="en-US"/>
        </w:rPr>
        <w:t xml:space="preserve"> calculated position error</w:t>
      </w:r>
      <w:r w:rsidRPr="005F0B5D">
        <w:rPr>
          <w:rFonts w:cs="Arial"/>
          <w:lang w:val="en-US"/>
        </w:rPr>
        <w:t>:</w:t>
      </w:r>
    </w:p>
    <w:p w14:paraId="0050D2EB" w14:textId="77777777" w:rsidR="00F53944" w:rsidRPr="005F0B5D" w:rsidRDefault="00F53944" w:rsidP="00F53944">
      <w:pPr>
        <w:pStyle w:val="ListParagraph"/>
        <w:numPr>
          <w:ilvl w:val="0"/>
          <w:numId w:val="11"/>
        </w:numPr>
        <w:jc w:val="both"/>
        <w:rPr>
          <w:rFonts w:cs="Arial"/>
          <w:sz w:val="20"/>
          <w:szCs w:val="20"/>
          <w:lang w:val="en-US"/>
        </w:rPr>
      </w:pPr>
      <w:proofErr w:type="spellStart"/>
      <w:r w:rsidRPr="005F0B5D">
        <w:rPr>
          <w:rFonts w:cs="Arial"/>
          <w:sz w:val="20"/>
          <w:szCs w:val="20"/>
          <w:lang w:val="en-US"/>
        </w:rPr>
        <w:t>ToA</w:t>
      </w:r>
      <w:proofErr w:type="spellEnd"/>
      <w:r>
        <w:rPr>
          <w:rFonts w:cs="Arial"/>
          <w:sz w:val="20"/>
          <w:szCs w:val="20"/>
          <w:lang w:val="en-US"/>
        </w:rPr>
        <w:t xml:space="preserve"> is</w:t>
      </w:r>
      <w:r w:rsidRPr="005F0B5D">
        <w:rPr>
          <w:rFonts w:cs="Arial"/>
          <w:sz w:val="20"/>
          <w:szCs w:val="20"/>
          <w:lang w:val="en-US"/>
        </w:rPr>
        <w:t xml:space="preserve"> measured from</w:t>
      </w:r>
      <w:r>
        <w:rPr>
          <w:rFonts w:cs="Arial"/>
          <w:sz w:val="20"/>
          <w:szCs w:val="20"/>
          <w:lang w:val="en-US"/>
        </w:rPr>
        <w:t xml:space="preserve"> a variable number of</w:t>
      </w:r>
      <w:r w:rsidRPr="005F0B5D">
        <w:rPr>
          <w:rFonts w:cs="Arial"/>
          <w:sz w:val="20"/>
          <w:szCs w:val="20"/>
          <w:lang w:val="en-US"/>
        </w:rPr>
        <w:t xml:space="preserve"> 18, 9</w:t>
      </w:r>
      <w:r>
        <w:rPr>
          <w:rFonts w:cs="Arial"/>
          <w:sz w:val="20"/>
          <w:szCs w:val="20"/>
          <w:lang w:val="en-US"/>
        </w:rPr>
        <w:t>,</w:t>
      </w:r>
      <w:r w:rsidRPr="005F0B5D">
        <w:rPr>
          <w:rFonts w:cs="Arial"/>
          <w:sz w:val="20"/>
          <w:szCs w:val="20"/>
          <w:lang w:val="en-US"/>
        </w:rPr>
        <w:t xml:space="preserve"> and 6 TRPs </w:t>
      </w:r>
    </w:p>
    <w:p w14:paraId="37B82171" w14:textId="77777777" w:rsidR="00F53944" w:rsidRPr="005F0B5D" w:rsidRDefault="00F53944" w:rsidP="00F53944">
      <w:pPr>
        <w:pStyle w:val="ListParagraph"/>
        <w:numPr>
          <w:ilvl w:val="0"/>
          <w:numId w:val="11"/>
        </w:numPr>
        <w:jc w:val="both"/>
        <w:rPr>
          <w:rFonts w:cs="Arial"/>
          <w:sz w:val="20"/>
          <w:szCs w:val="20"/>
          <w:lang w:val="en-US"/>
        </w:rPr>
      </w:pPr>
      <w:r w:rsidRPr="005F0B5D">
        <w:rPr>
          <w:rFonts w:cs="Arial"/>
          <w:sz w:val="20"/>
          <w:szCs w:val="20"/>
          <w:lang w:val="en-US"/>
        </w:rPr>
        <w:t>Different IPD metric values derived from different training/test partitions: [</w:t>
      </w:r>
      <w:r>
        <w:rPr>
          <w:rFonts w:cs="Arial"/>
          <w:sz w:val="20"/>
          <w:szCs w:val="20"/>
          <w:lang w:val="en-US"/>
        </w:rPr>
        <w:t>95%</w:t>
      </w:r>
      <w:r w:rsidRPr="005F0B5D">
        <w:rPr>
          <w:rFonts w:cs="Arial"/>
          <w:sz w:val="20"/>
          <w:szCs w:val="20"/>
          <w:lang w:val="en-US"/>
        </w:rPr>
        <w:t xml:space="preserve">, </w:t>
      </w:r>
      <w:r>
        <w:rPr>
          <w:rFonts w:cs="Arial"/>
          <w:sz w:val="20"/>
          <w:szCs w:val="20"/>
          <w:lang w:val="en-US"/>
        </w:rPr>
        <w:t>80%</w:t>
      </w:r>
      <w:r w:rsidRPr="005F0B5D">
        <w:rPr>
          <w:rFonts w:cs="Arial"/>
          <w:sz w:val="20"/>
          <w:szCs w:val="20"/>
          <w:lang w:val="en-US"/>
        </w:rPr>
        <w:t xml:space="preserve">, </w:t>
      </w:r>
      <w:r>
        <w:rPr>
          <w:rFonts w:cs="Arial"/>
          <w:sz w:val="20"/>
          <w:szCs w:val="20"/>
          <w:lang w:val="en-US"/>
        </w:rPr>
        <w:t>60%</w:t>
      </w:r>
      <w:r w:rsidRPr="005F0B5D">
        <w:rPr>
          <w:rFonts w:cs="Arial"/>
          <w:sz w:val="20"/>
          <w:szCs w:val="20"/>
          <w:lang w:val="en-US"/>
        </w:rPr>
        <w:t xml:space="preserve">, </w:t>
      </w:r>
      <w:r>
        <w:rPr>
          <w:rFonts w:cs="Arial"/>
          <w:sz w:val="20"/>
          <w:szCs w:val="20"/>
          <w:lang w:val="en-US"/>
        </w:rPr>
        <w:t>50%</w:t>
      </w:r>
      <w:r w:rsidRPr="005F0B5D">
        <w:rPr>
          <w:rFonts w:cs="Arial"/>
          <w:sz w:val="20"/>
          <w:szCs w:val="20"/>
          <w:lang w:val="en-US"/>
        </w:rPr>
        <w:t xml:space="preserve">, </w:t>
      </w:r>
      <w:r>
        <w:rPr>
          <w:rFonts w:cs="Arial"/>
          <w:sz w:val="20"/>
          <w:szCs w:val="20"/>
          <w:lang w:val="en-US"/>
        </w:rPr>
        <w:t>30%</w:t>
      </w:r>
      <w:r w:rsidRPr="005F0B5D">
        <w:rPr>
          <w:rFonts w:cs="Arial"/>
          <w:sz w:val="20"/>
          <w:szCs w:val="20"/>
          <w:lang w:val="en-US"/>
        </w:rPr>
        <w:t>]</w:t>
      </w:r>
    </w:p>
    <w:p w14:paraId="2DE7BC01" w14:textId="77777777" w:rsidR="00F53944" w:rsidRDefault="00F53944" w:rsidP="00F53944">
      <w:pPr>
        <w:jc w:val="center"/>
        <w:rPr>
          <w:rFonts w:cs="Arial"/>
          <w:b/>
          <w:bCs/>
          <w:lang w:val="en-US"/>
        </w:rPr>
      </w:pPr>
    </w:p>
    <w:p w14:paraId="2E242CF5" w14:textId="77777777" w:rsidR="00F53944" w:rsidRDefault="00F53944" w:rsidP="00F53944">
      <w:pPr>
        <w:keepNext/>
        <w:jc w:val="center"/>
      </w:pPr>
      <w:r>
        <w:rPr>
          <w:rFonts w:cs="Arial"/>
          <w:b/>
          <w:bCs/>
          <w:noProof/>
        </w:rPr>
        <w:lastRenderedPageBreak/>
        <w:drawing>
          <wp:inline distT="0" distB="0" distL="0" distR="0" wp14:anchorId="05694BEB" wp14:editId="339217A4">
            <wp:extent cx="3719015" cy="2833318"/>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25104" cy="2837957"/>
                    </a:xfrm>
                    <a:prstGeom prst="rect">
                      <a:avLst/>
                    </a:prstGeom>
                    <a:noFill/>
                    <a:ln>
                      <a:noFill/>
                    </a:ln>
                  </pic:spPr>
                </pic:pic>
              </a:graphicData>
            </a:graphic>
          </wp:inline>
        </w:drawing>
      </w:r>
    </w:p>
    <w:p w14:paraId="3CDD8E7E" w14:textId="47F239B0" w:rsidR="00F53944" w:rsidRDefault="00F53944" w:rsidP="00F53944">
      <w:pPr>
        <w:pStyle w:val="Caption"/>
        <w:jc w:val="center"/>
      </w:pPr>
      <w:bookmarkStart w:id="32" w:name="_Ref127113966"/>
      <w:r>
        <w:t xml:space="preserve">Figure </w:t>
      </w:r>
      <w:r>
        <w:fldChar w:fldCharType="begin"/>
      </w:r>
      <w:r>
        <w:instrText xml:space="preserve"> SEQ Figure \* ARABIC </w:instrText>
      </w:r>
      <w:r>
        <w:fldChar w:fldCharType="separate"/>
      </w:r>
      <w:r w:rsidR="00E76C87">
        <w:rPr>
          <w:noProof/>
        </w:rPr>
        <w:t>11</w:t>
      </w:r>
      <w:r>
        <w:fldChar w:fldCharType="end"/>
      </w:r>
      <w:bookmarkEnd w:id="32"/>
      <w:r>
        <w:t xml:space="preserve"> - </w:t>
      </w:r>
      <w:r w:rsidRPr="006C15CD">
        <w:t>Positioning accuracy vs. IPD for 18, 9</w:t>
      </w:r>
      <w:r>
        <w:t>,</w:t>
      </w:r>
      <w:r w:rsidRPr="006C15CD">
        <w:t xml:space="preserve"> and 6 TRPs cases</w:t>
      </w:r>
      <w:r>
        <w:t>.</w:t>
      </w:r>
    </w:p>
    <w:p w14:paraId="1AB0494C" w14:textId="77777777" w:rsidR="00F53944" w:rsidRPr="006B582C" w:rsidRDefault="00F53944" w:rsidP="00F53944"/>
    <w:p w14:paraId="77F8B40F" w14:textId="23F310A8" w:rsidR="00F53944" w:rsidRDefault="00F53944" w:rsidP="00F53944">
      <w:pPr>
        <w:rPr>
          <w:rFonts w:cs="Arial"/>
          <w:lang w:val="en-US"/>
        </w:rPr>
      </w:pPr>
      <w:r>
        <w:rPr>
          <w:rFonts w:cs="Arial"/>
          <w:lang w:val="en-US"/>
        </w:rPr>
        <w:fldChar w:fldCharType="begin"/>
      </w:r>
      <w:r>
        <w:rPr>
          <w:rFonts w:cs="Arial"/>
          <w:lang w:val="en-US"/>
        </w:rPr>
        <w:instrText xml:space="preserve"> REF _Ref127113966 \h </w:instrText>
      </w:r>
      <w:r>
        <w:rPr>
          <w:rFonts w:cs="Arial"/>
          <w:lang w:val="en-US"/>
        </w:rPr>
      </w:r>
      <w:r>
        <w:rPr>
          <w:rFonts w:cs="Arial"/>
          <w:lang w:val="en-US"/>
        </w:rPr>
        <w:fldChar w:fldCharType="separate"/>
      </w:r>
      <w:r w:rsidR="00E76C87">
        <w:t xml:space="preserve">Figure </w:t>
      </w:r>
      <w:r w:rsidR="00E76C87">
        <w:rPr>
          <w:noProof/>
        </w:rPr>
        <w:t>11</w:t>
      </w:r>
      <w:r>
        <w:rPr>
          <w:rFonts w:cs="Arial"/>
          <w:lang w:val="en-US"/>
        </w:rPr>
        <w:fldChar w:fldCharType="end"/>
      </w:r>
      <w:r w:rsidDel="00D679B9">
        <w:rPr>
          <w:rFonts w:cs="Arial"/>
          <w:lang w:val="en-US"/>
        </w:rPr>
        <w:t xml:space="preserve"> </w:t>
      </w:r>
      <w:r>
        <w:rPr>
          <w:rFonts w:cs="Arial"/>
          <w:lang w:val="en-US"/>
        </w:rPr>
        <w:t xml:space="preserve">presents the relation between the IPD metric and horizontal positioning accuracy on the test dataset for different TRPs cases: 18, 9, and 6. </w:t>
      </w:r>
    </w:p>
    <w:p w14:paraId="1B20A048" w14:textId="77777777" w:rsidR="00F53944" w:rsidRDefault="00F53944" w:rsidP="00F53944">
      <w:pPr>
        <w:rPr>
          <w:rFonts w:cs="Arial"/>
          <w:lang w:val="en-US"/>
        </w:rPr>
      </w:pPr>
      <w:r>
        <w:rPr>
          <w:rFonts w:cs="Arial"/>
          <w:lang w:val="en-US"/>
        </w:rPr>
        <w:t xml:space="preserve">The main conclusions derived from the obtained results are: </w:t>
      </w:r>
    </w:p>
    <w:p w14:paraId="4DB1B54F" w14:textId="77777777" w:rsidR="00F53944" w:rsidRPr="005E3786" w:rsidRDefault="00F53944" w:rsidP="00F53944">
      <w:pPr>
        <w:pStyle w:val="ListParagraph"/>
        <w:numPr>
          <w:ilvl w:val="0"/>
          <w:numId w:val="16"/>
        </w:numPr>
        <w:jc w:val="both"/>
        <w:rPr>
          <w:rFonts w:cs="Arial"/>
          <w:lang w:val="en-US"/>
        </w:rPr>
      </w:pPr>
      <w:r>
        <w:rPr>
          <w:rFonts w:cs="Arial"/>
          <w:sz w:val="20"/>
          <w:szCs w:val="20"/>
          <w:lang w:val="en-US"/>
        </w:rPr>
        <w:t xml:space="preserve">The positioning accuracy is improved with a higher number of TRPs measurements: from 5m accuracy with 6TRPs measurements to less than 3m with 18 TRPs measurements. </w:t>
      </w:r>
    </w:p>
    <w:p w14:paraId="358578A8" w14:textId="77777777" w:rsidR="00F53944" w:rsidRPr="00647ABB" w:rsidRDefault="00F53944" w:rsidP="00F53944">
      <w:pPr>
        <w:pStyle w:val="ListParagraph"/>
        <w:numPr>
          <w:ilvl w:val="0"/>
          <w:numId w:val="16"/>
        </w:numPr>
        <w:jc w:val="both"/>
        <w:rPr>
          <w:rFonts w:cs="Arial"/>
          <w:lang w:val="en-US"/>
        </w:rPr>
      </w:pPr>
      <w:r>
        <w:rPr>
          <w:rFonts w:cs="Arial"/>
          <w:sz w:val="20"/>
          <w:szCs w:val="20"/>
          <w:lang w:val="en-US"/>
        </w:rPr>
        <w:t xml:space="preserve">The positioning accuracy is enhanced with a lower IPD of the training data set with around 13% improvement. This enhancement is more important in the case of a lower number of TRPs.  </w:t>
      </w:r>
    </w:p>
    <w:p w14:paraId="5C72A084" w14:textId="77777777" w:rsidR="00F53944" w:rsidRDefault="00F53944" w:rsidP="00F53944">
      <w:pPr>
        <w:rPr>
          <w:rFonts w:cs="Arial"/>
          <w:lang w:val="en-US"/>
        </w:rPr>
      </w:pPr>
    </w:p>
    <w:p w14:paraId="3484DFD7" w14:textId="3ED2BA40" w:rsidR="00F53944" w:rsidRPr="002D7794" w:rsidRDefault="007717EB" w:rsidP="00F53944">
      <w:pPr>
        <w:pStyle w:val="Heading3"/>
        <w:rPr>
          <w:rStyle w:val="normaltextrun"/>
        </w:rPr>
      </w:pPr>
      <w:r>
        <w:rPr>
          <w:rStyle w:val="normaltextrun"/>
          <w:rFonts w:cs="Arial"/>
        </w:rPr>
        <w:t>Impact</w:t>
      </w:r>
      <w:r w:rsidR="00F53944">
        <w:rPr>
          <w:rStyle w:val="normaltextrun"/>
          <w:rFonts w:cs="Arial"/>
        </w:rPr>
        <w:t xml:space="preserve"> of clutter</w:t>
      </w:r>
      <w:r>
        <w:rPr>
          <w:rStyle w:val="normaltextrun"/>
          <w:rFonts w:cs="Arial"/>
        </w:rPr>
        <w:t xml:space="preserve"> density</w:t>
      </w:r>
      <w:r w:rsidR="00F53944">
        <w:rPr>
          <w:rStyle w:val="normaltextrun"/>
          <w:rFonts w:cs="Arial"/>
        </w:rPr>
        <w:t xml:space="preserve"> percentage</w:t>
      </w:r>
      <w:r w:rsidR="00F53944" w:rsidRPr="046E3479">
        <w:rPr>
          <w:rStyle w:val="normaltextrun"/>
          <w:rFonts w:cs="Arial"/>
        </w:rPr>
        <w:t xml:space="preserve"> </w:t>
      </w:r>
    </w:p>
    <w:p w14:paraId="688C068E" w14:textId="370A04D9" w:rsidR="00F53944" w:rsidRPr="00933AE2" w:rsidRDefault="00F53944" w:rsidP="00F53944">
      <w:pPr>
        <w:rPr>
          <w:rFonts w:cs="Arial"/>
          <w:lang w:val="en-US"/>
        </w:rPr>
      </w:pPr>
      <w:r w:rsidRPr="00933AE2">
        <w:rPr>
          <w:rFonts w:cs="Arial"/>
          <w:lang w:val="en-US"/>
        </w:rPr>
        <w:t>Positioning accuracy is evaluated for different clutter cases</w:t>
      </w:r>
      <w:r>
        <w:rPr>
          <w:rFonts w:cs="Arial"/>
          <w:lang w:val="en-US"/>
        </w:rPr>
        <w:t xml:space="preserve"> 40%, 50%, and 60% considering the ML model (</w:t>
      </w:r>
      <w:r w:rsidR="00D1375B">
        <w:rPr>
          <w:rFonts w:cs="Arial"/>
          <w:lang w:val="en-US"/>
        </w:rPr>
        <w:fldChar w:fldCharType="begin"/>
      </w:r>
      <w:r w:rsidR="00D1375B">
        <w:rPr>
          <w:rFonts w:cs="Arial"/>
          <w:lang w:val="en-US"/>
        </w:rPr>
        <w:instrText xml:space="preserve"> REF _Ref127114015 \h  \* MERGEFORMAT </w:instrText>
      </w:r>
      <w:r w:rsidR="00D1375B">
        <w:rPr>
          <w:rFonts w:cs="Arial"/>
          <w:lang w:val="en-US"/>
        </w:rPr>
      </w:r>
      <w:r w:rsidR="00D1375B">
        <w:rPr>
          <w:rFonts w:cs="Arial"/>
          <w:lang w:val="en-US"/>
        </w:rPr>
        <w:fldChar w:fldCharType="separate"/>
      </w:r>
      <w:r w:rsidR="00E76C87" w:rsidRPr="00B100FD">
        <w:rPr>
          <w:rFonts w:cs="Arial"/>
          <w:lang w:val="en-US"/>
        </w:rPr>
        <w:t>Figure 12</w:t>
      </w:r>
      <w:r w:rsidR="00D1375B">
        <w:rPr>
          <w:rFonts w:cs="Arial"/>
          <w:lang w:val="en-US"/>
        </w:rPr>
        <w:fldChar w:fldCharType="end"/>
      </w:r>
      <w:r>
        <w:rPr>
          <w:rFonts w:cs="Arial"/>
          <w:lang w:val="en-US"/>
        </w:rPr>
        <w:t xml:space="preserve">) with 18 TRPs measurements and a split of training/test data (70% &amp; 30%). </w:t>
      </w:r>
      <w:r w:rsidRPr="00872735">
        <w:rPr>
          <w:rFonts w:cs="Arial"/>
          <w:lang w:val="en-US"/>
        </w:rPr>
        <w:fldChar w:fldCharType="begin"/>
      </w:r>
      <w:r w:rsidRPr="00872735">
        <w:rPr>
          <w:rFonts w:cs="Arial"/>
          <w:lang w:val="en-US"/>
        </w:rPr>
        <w:instrText xml:space="preserve"> REF _Ref127114015 \h </w:instrText>
      </w:r>
      <w:r w:rsidR="00872735" w:rsidRPr="0055463A">
        <w:rPr>
          <w:rFonts w:cs="Arial"/>
          <w:lang w:val="en-US"/>
        </w:rPr>
        <w:instrText xml:space="preserve"> \* MERGEFORMAT </w:instrText>
      </w:r>
      <w:r w:rsidRPr="00872735">
        <w:rPr>
          <w:rFonts w:cs="Arial"/>
          <w:lang w:val="en-US"/>
        </w:rPr>
      </w:r>
      <w:r w:rsidRPr="00872735">
        <w:rPr>
          <w:rFonts w:cs="Arial"/>
          <w:lang w:val="en-US"/>
        </w:rPr>
        <w:fldChar w:fldCharType="separate"/>
      </w:r>
      <w:r w:rsidR="00E76C87" w:rsidRPr="0055463A">
        <w:t xml:space="preserve">Figure </w:t>
      </w:r>
      <w:r w:rsidR="00E76C87" w:rsidRPr="0055463A">
        <w:rPr>
          <w:noProof/>
        </w:rPr>
        <w:t>12</w:t>
      </w:r>
      <w:r w:rsidRPr="00872735">
        <w:rPr>
          <w:rFonts w:cs="Arial"/>
          <w:lang w:val="en-US"/>
        </w:rPr>
        <w:fldChar w:fldCharType="end"/>
      </w:r>
      <w:r w:rsidRPr="00872735">
        <w:rPr>
          <w:rFonts w:cs="Arial"/>
          <w:lang w:val="en-US"/>
        </w:rPr>
        <w:t xml:space="preserve"> shows</w:t>
      </w:r>
      <w:r>
        <w:rPr>
          <w:rFonts w:cs="Arial"/>
          <w:lang w:val="en-US"/>
        </w:rPr>
        <w:t xml:space="preserve"> the obtained horizontal positioning accuracy at respectively 50% and 90%. As expected, the positioning accuracy is degraded with increasing clutter percentage, which corresponds to higher NLOS.</w:t>
      </w:r>
      <w:r w:rsidRPr="00933AE2">
        <w:rPr>
          <w:rFonts w:cs="Arial"/>
          <w:lang w:val="en-US"/>
        </w:rPr>
        <w:t xml:space="preserve"> </w:t>
      </w:r>
    </w:p>
    <w:p w14:paraId="5EE4726A" w14:textId="77777777" w:rsidR="00F53944" w:rsidRDefault="00F53944" w:rsidP="00F53944">
      <w:pPr>
        <w:keepNext/>
        <w:jc w:val="center"/>
      </w:pPr>
      <w:r>
        <w:rPr>
          <w:rFonts w:cs="Arial"/>
          <w:b/>
          <w:bCs/>
          <w:noProof/>
        </w:rPr>
        <w:drawing>
          <wp:inline distT="0" distB="0" distL="0" distR="0" wp14:anchorId="06A1BAEF" wp14:editId="058D19D3">
            <wp:extent cx="3328416" cy="2535024"/>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1289" cy="2544829"/>
                    </a:xfrm>
                    <a:prstGeom prst="rect">
                      <a:avLst/>
                    </a:prstGeom>
                    <a:noFill/>
                    <a:ln>
                      <a:noFill/>
                    </a:ln>
                  </pic:spPr>
                </pic:pic>
              </a:graphicData>
            </a:graphic>
          </wp:inline>
        </w:drawing>
      </w:r>
    </w:p>
    <w:p w14:paraId="7D063DDF" w14:textId="0E4814F4" w:rsidR="00F53944" w:rsidRPr="002D7794" w:rsidRDefault="00F53944" w:rsidP="00F53944">
      <w:pPr>
        <w:jc w:val="center"/>
        <w:rPr>
          <w:b/>
        </w:rPr>
      </w:pPr>
      <w:bookmarkStart w:id="33" w:name="_Ref127114015"/>
      <w:r w:rsidRPr="002D7794">
        <w:rPr>
          <w:b/>
        </w:rPr>
        <w:t xml:space="preserve">Figure </w:t>
      </w:r>
      <w:r w:rsidRPr="002D7794">
        <w:rPr>
          <w:b/>
        </w:rPr>
        <w:fldChar w:fldCharType="begin"/>
      </w:r>
      <w:r w:rsidRPr="002D7794">
        <w:rPr>
          <w:b/>
        </w:rPr>
        <w:instrText xml:space="preserve"> SEQ Figure \* ARABIC </w:instrText>
      </w:r>
      <w:r w:rsidRPr="002D7794">
        <w:rPr>
          <w:b/>
        </w:rPr>
        <w:fldChar w:fldCharType="separate"/>
      </w:r>
      <w:r w:rsidR="00E76C87">
        <w:rPr>
          <w:b/>
          <w:noProof/>
        </w:rPr>
        <w:t>12</w:t>
      </w:r>
      <w:r w:rsidRPr="002D7794">
        <w:rPr>
          <w:b/>
        </w:rPr>
        <w:fldChar w:fldCharType="end"/>
      </w:r>
      <w:bookmarkEnd w:id="33"/>
      <w:r w:rsidRPr="002D7794">
        <w:rPr>
          <w:b/>
        </w:rPr>
        <w:t xml:space="preserve"> -Positioning accuracy vs. clutter case.</w:t>
      </w:r>
    </w:p>
    <w:p w14:paraId="73808D65" w14:textId="7E588EEE" w:rsidR="00F53944" w:rsidRDefault="00F53944" w:rsidP="00F53944">
      <w:pPr>
        <w:jc w:val="both"/>
        <w:rPr>
          <w:rFonts w:cs="Arial"/>
          <w:b/>
          <w:bCs/>
          <w:lang w:val="en-US"/>
        </w:rPr>
      </w:pPr>
      <w:r>
        <w:rPr>
          <w:rFonts w:cs="Arial"/>
          <w:b/>
          <w:bCs/>
          <w:lang w:val="en-US"/>
        </w:rPr>
        <w:lastRenderedPageBreak/>
        <w:t xml:space="preserve">Observation </w:t>
      </w:r>
      <w:r w:rsidR="00232AFA">
        <w:rPr>
          <w:rFonts w:cs="Arial"/>
          <w:b/>
          <w:bCs/>
          <w:lang w:val="en-US"/>
        </w:rPr>
        <w:t>9</w:t>
      </w:r>
      <w:r>
        <w:rPr>
          <w:rFonts w:cs="Arial"/>
          <w:b/>
          <w:bCs/>
          <w:lang w:val="en-US"/>
        </w:rPr>
        <w:t xml:space="preserve">: The </w:t>
      </w:r>
      <w:r w:rsidRPr="00AF39E0">
        <w:rPr>
          <w:rFonts w:cs="Arial"/>
          <w:b/>
          <w:bCs/>
          <w:lang w:val="en-US"/>
        </w:rPr>
        <w:t>positioning accuracy improve</w:t>
      </w:r>
      <w:r>
        <w:rPr>
          <w:rFonts w:cs="Arial"/>
          <w:b/>
          <w:bCs/>
          <w:lang w:val="en-US"/>
        </w:rPr>
        <w:t>s in correlation</w:t>
      </w:r>
      <w:r w:rsidRPr="00AF39E0">
        <w:rPr>
          <w:rFonts w:cs="Arial"/>
          <w:b/>
          <w:bCs/>
          <w:lang w:val="en-US"/>
        </w:rPr>
        <w:t xml:space="preserve"> with </w:t>
      </w:r>
      <w:r>
        <w:rPr>
          <w:rFonts w:cs="Arial"/>
          <w:b/>
          <w:bCs/>
          <w:lang w:val="en-US"/>
        </w:rPr>
        <w:t xml:space="preserve">a </w:t>
      </w:r>
      <w:r w:rsidRPr="00AF39E0">
        <w:rPr>
          <w:rFonts w:cs="Arial"/>
          <w:b/>
          <w:bCs/>
          <w:lang w:val="en-US"/>
        </w:rPr>
        <w:t>higher number of TRPs measurements: from 5m accuracy with 6TRPs measurements to less than 3m with 18 TRPs measurements.</w:t>
      </w:r>
    </w:p>
    <w:p w14:paraId="6B78334D" w14:textId="3D728A1F" w:rsidR="00F53944" w:rsidRPr="00DC580D" w:rsidRDefault="00F53944" w:rsidP="00B100FD">
      <w:pPr>
        <w:jc w:val="both"/>
        <w:rPr>
          <w:lang w:val="en-US"/>
        </w:rPr>
      </w:pPr>
      <w:r>
        <w:rPr>
          <w:rFonts w:cs="Arial"/>
          <w:b/>
          <w:bCs/>
          <w:lang w:val="en-US"/>
        </w:rPr>
        <w:t xml:space="preserve">Observation </w:t>
      </w:r>
      <w:r w:rsidR="004255C6">
        <w:rPr>
          <w:rFonts w:cs="Arial"/>
          <w:b/>
          <w:bCs/>
          <w:lang w:val="en-US"/>
        </w:rPr>
        <w:t>1</w:t>
      </w:r>
      <w:r w:rsidR="00DE3A19">
        <w:rPr>
          <w:rFonts w:cs="Arial"/>
          <w:b/>
          <w:bCs/>
          <w:lang w:val="en-US"/>
        </w:rPr>
        <w:t>0</w:t>
      </w:r>
      <w:r>
        <w:rPr>
          <w:rFonts w:cs="Arial"/>
          <w:b/>
          <w:bCs/>
          <w:lang w:val="en-US"/>
        </w:rPr>
        <w:t>:</w:t>
      </w:r>
      <w:r w:rsidRPr="00AF39E0">
        <w:t xml:space="preserve"> </w:t>
      </w:r>
      <w:r w:rsidRPr="00AF39E0">
        <w:rPr>
          <w:rFonts w:cs="Arial"/>
          <w:b/>
          <w:bCs/>
          <w:lang w:val="en-US"/>
        </w:rPr>
        <w:t xml:space="preserve">The positioning accuracy is enhanced with </w:t>
      </w:r>
      <w:r>
        <w:rPr>
          <w:rFonts w:cs="Arial"/>
          <w:b/>
          <w:bCs/>
          <w:lang w:val="en-US"/>
        </w:rPr>
        <w:t xml:space="preserve">a </w:t>
      </w:r>
      <w:r w:rsidRPr="00AF39E0">
        <w:rPr>
          <w:rFonts w:cs="Arial"/>
          <w:b/>
          <w:bCs/>
          <w:lang w:val="en-US"/>
        </w:rPr>
        <w:t>lower IPD</w:t>
      </w:r>
      <w:r w:rsidR="00B569FE">
        <w:rPr>
          <w:rFonts w:cs="Arial"/>
          <w:b/>
          <w:bCs/>
          <w:lang w:val="en-US"/>
        </w:rPr>
        <w:t xml:space="preserve"> value</w:t>
      </w:r>
      <w:r w:rsidRPr="00AF39E0">
        <w:rPr>
          <w:rFonts w:cs="Arial"/>
          <w:b/>
          <w:bCs/>
          <w:lang w:val="en-US"/>
        </w:rPr>
        <w:t xml:space="preserve"> of the training dataset with around 13</w:t>
      </w:r>
      <w:r>
        <w:rPr>
          <w:rFonts w:cs="Arial"/>
          <w:b/>
          <w:bCs/>
          <w:lang w:val="en-US"/>
        </w:rPr>
        <w:t xml:space="preserve"> </w:t>
      </w:r>
      <w:r w:rsidRPr="00AF39E0">
        <w:rPr>
          <w:rFonts w:cs="Arial"/>
          <w:b/>
          <w:bCs/>
          <w:lang w:val="en-US"/>
        </w:rPr>
        <w:t xml:space="preserve">% improvement. This enhancement is more important </w:t>
      </w:r>
      <w:r>
        <w:rPr>
          <w:rFonts w:cs="Arial"/>
          <w:b/>
          <w:bCs/>
          <w:lang w:val="en-US"/>
        </w:rPr>
        <w:t>in</w:t>
      </w:r>
      <w:r w:rsidRPr="00AF39E0">
        <w:rPr>
          <w:rFonts w:cs="Arial"/>
          <w:b/>
          <w:bCs/>
          <w:lang w:val="en-US"/>
        </w:rPr>
        <w:t xml:space="preserve"> the case of </w:t>
      </w:r>
      <w:r>
        <w:rPr>
          <w:rFonts w:cs="Arial"/>
          <w:b/>
          <w:bCs/>
          <w:lang w:val="en-US"/>
        </w:rPr>
        <w:t xml:space="preserve">a </w:t>
      </w:r>
      <w:r w:rsidRPr="00AF39E0">
        <w:rPr>
          <w:rFonts w:cs="Arial"/>
          <w:b/>
          <w:bCs/>
          <w:lang w:val="en-US"/>
        </w:rPr>
        <w:t>lower number of TRPs</w:t>
      </w:r>
      <w:r w:rsidR="00D22CE3">
        <w:rPr>
          <w:rFonts w:cs="Arial"/>
          <w:b/>
          <w:bCs/>
          <w:lang w:val="en-US"/>
        </w:rPr>
        <w:t xml:space="preserve"> when the input parameter</w:t>
      </w:r>
      <w:r w:rsidR="00FD585C">
        <w:rPr>
          <w:rFonts w:cs="Arial"/>
          <w:b/>
          <w:bCs/>
          <w:lang w:val="en-US"/>
        </w:rPr>
        <w:t xml:space="preserve"> is </w:t>
      </w:r>
      <w:proofErr w:type="spellStart"/>
      <w:r w:rsidR="00FD585C">
        <w:rPr>
          <w:rFonts w:cs="Arial"/>
          <w:b/>
          <w:bCs/>
          <w:lang w:val="en-US"/>
        </w:rPr>
        <w:t>ToA</w:t>
      </w:r>
      <w:proofErr w:type="spellEnd"/>
      <w:r w:rsidRPr="00AF39E0">
        <w:rPr>
          <w:rFonts w:cs="Arial"/>
          <w:b/>
          <w:bCs/>
          <w:lang w:val="en-US"/>
        </w:rPr>
        <w:t>.</w:t>
      </w:r>
    </w:p>
    <w:p w14:paraId="667650C2" w14:textId="167761FD" w:rsidR="00DC580D" w:rsidRDefault="00DC580D" w:rsidP="00B74CB3">
      <w:pPr>
        <w:pStyle w:val="Heading2"/>
        <w:rPr>
          <w:lang w:val="en-US"/>
        </w:rPr>
      </w:pPr>
      <w:r>
        <w:rPr>
          <w:lang w:val="en-US"/>
        </w:rPr>
        <w:t>Generalization for AI/ML Assisted positioning</w:t>
      </w:r>
    </w:p>
    <w:p w14:paraId="2763BFC6" w14:textId="67788ECE" w:rsidR="00DC580D" w:rsidRDefault="00DC580D" w:rsidP="00B74CB3">
      <w:pPr>
        <w:pStyle w:val="Heading3"/>
        <w:rPr>
          <w:lang w:val="en-US"/>
        </w:rPr>
      </w:pPr>
      <w:r>
        <w:rPr>
          <w:lang w:val="en-US"/>
        </w:rPr>
        <w:t>Different Clutter Parameters</w:t>
      </w:r>
    </w:p>
    <w:p w14:paraId="4795729D" w14:textId="7AAA1E37" w:rsidR="00917C0E" w:rsidRDefault="00917C0E" w:rsidP="00B74CB3">
      <w:pPr>
        <w:pStyle w:val="Heading4"/>
        <w:rPr>
          <w:lang w:val="en-US"/>
        </w:rPr>
      </w:pPr>
      <w:r>
        <w:rPr>
          <w:lang w:val="en-US"/>
        </w:rPr>
        <w:t>LOS/NLOS classification</w:t>
      </w:r>
    </w:p>
    <w:p w14:paraId="389FC5D5" w14:textId="77777777" w:rsidR="002D3B5D" w:rsidRPr="00EC1EBF" w:rsidRDefault="002D3B5D" w:rsidP="002D3B5D">
      <w:r>
        <w:t>In the 3GPP RAN1-111 meeting, the following agreement was approved by participant companies:</w:t>
      </w:r>
    </w:p>
    <w:tbl>
      <w:tblPr>
        <w:tblStyle w:val="TableGrid"/>
        <w:tblW w:w="9630" w:type="dxa"/>
        <w:tblLayout w:type="fixed"/>
        <w:tblLook w:val="06A0" w:firstRow="1" w:lastRow="0" w:firstColumn="1" w:lastColumn="0" w:noHBand="1" w:noVBand="1"/>
      </w:tblPr>
      <w:tblGrid>
        <w:gridCol w:w="9630"/>
      </w:tblGrid>
      <w:tr w:rsidR="002D3B5D" w14:paraId="2FFFF395" w14:textId="77777777">
        <w:trPr>
          <w:trHeight w:val="300"/>
        </w:trPr>
        <w:tc>
          <w:tcPr>
            <w:tcW w:w="9630" w:type="dxa"/>
          </w:tcPr>
          <w:p w14:paraId="64754DAD" w14:textId="77777777" w:rsidR="002D3B5D" w:rsidRPr="007221A0" w:rsidRDefault="002D3B5D">
            <w:pPr>
              <w:spacing w:line="240" w:lineRule="exact"/>
              <w:rPr>
                <w:rFonts w:ascii="Times" w:eastAsia="Batang" w:hAnsi="Times"/>
                <w:i/>
                <w:iCs/>
                <w:sz w:val="16"/>
                <w:szCs w:val="16"/>
                <w:lang w:val="en-US"/>
              </w:rPr>
            </w:pPr>
            <w:r w:rsidRPr="007221A0">
              <w:rPr>
                <w:rFonts w:ascii="Times" w:eastAsia="Batang" w:hAnsi="Times"/>
                <w:i/>
                <w:iCs/>
                <w:sz w:val="16"/>
                <w:szCs w:val="16"/>
                <w:highlight w:val="green"/>
              </w:rPr>
              <w:t>Agreement</w:t>
            </w:r>
            <w:r w:rsidRPr="007221A0">
              <w:rPr>
                <w:rFonts w:ascii="Times" w:eastAsia="Batang" w:hAnsi="Times"/>
                <w:i/>
                <w:iCs/>
                <w:sz w:val="16"/>
                <w:szCs w:val="16"/>
              </w:rPr>
              <w:t xml:space="preserve"> </w:t>
            </w:r>
          </w:p>
          <w:p w14:paraId="0331C2C3" w14:textId="77777777" w:rsidR="002D3B5D" w:rsidRPr="007221A0" w:rsidRDefault="002D3B5D">
            <w:pPr>
              <w:spacing w:line="240" w:lineRule="exact"/>
              <w:rPr>
                <w:rFonts w:ascii="Times" w:eastAsia="Batang" w:hAnsi="Times"/>
                <w:i/>
                <w:iCs/>
                <w:sz w:val="16"/>
                <w:szCs w:val="16"/>
                <w:lang w:val="en-US"/>
              </w:rPr>
            </w:pPr>
            <w:r w:rsidRPr="007221A0">
              <w:rPr>
                <w:rFonts w:ascii="Times" w:eastAsia="Batang" w:hAnsi="Times"/>
                <w:i/>
                <w:iCs/>
                <w:sz w:val="16"/>
                <w:szCs w:val="16"/>
              </w:rPr>
              <w:t>For both direct and AI/ML assisted positioning methods, investigate at least the impact of the amount of fine-tuning data on the positioning accuracy of the fine-tuned model.</w:t>
            </w:r>
          </w:p>
          <w:p w14:paraId="27096F4F" w14:textId="77777777" w:rsidR="002D3B5D" w:rsidRDefault="002D3B5D" w:rsidP="00B74CB3">
            <w:pPr>
              <w:pStyle w:val="ListParagraph"/>
              <w:numPr>
                <w:ilvl w:val="0"/>
                <w:numId w:val="5"/>
              </w:numPr>
              <w:spacing w:line="240" w:lineRule="exact"/>
              <w:jc w:val="both"/>
              <w:rPr>
                <w:rFonts w:ascii="Times" w:eastAsia="Batang" w:hAnsi="Times"/>
                <w:i/>
                <w:iCs/>
                <w:sz w:val="18"/>
                <w:szCs w:val="18"/>
                <w:lang w:val="en-US"/>
              </w:rPr>
            </w:pPr>
            <w:r w:rsidRPr="007221A0">
              <w:rPr>
                <w:rFonts w:ascii="Times" w:eastAsia="Batang" w:hAnsi="Times"/>
                <w:i/>
                <w:iCs/>
                <w:sz w:val="16"/>
                <w:szCs w:val="16"/>
                <w:lang w:val="en-US"/>
              </w:rPr>
              <w:t>The fine-tuning data is the training dataset from the target deployment scenario.</w:t>
            </w:r>
          </w:p>
        </w:tc>
      </w:tr>
    </w:tbl>
    <w:p w14:paraId="0930695C" w14:textId="77777777" w:rsidR="002D3B5D" w:rsidRDefault="002D3B5D" w:rsidP="002D3B5D">
      <w:pPr>
        <w:jc w:val="both"/>
        <w:rPr>
          <w:rStyle w:val="normaltextrun"/>
          <w:rFonts w:cs="Arial"/>
        </w:rPr>
      </w:pPr>
    </w:p>
    <w:tbl>
      <w:tblPr>
        <w:tblStyle w:val="TableGrid"/>
        <w:tblW w:w="0" w:type="auto"/>
        <w:tblLook w:val="04A0" w:firstRow="1" w:lastRow="0" w:firstColumn="1" w:lastColumn="0" w:noHBand="0" w:noVBand="1"/>
      </w:tblPr>
      <w:tblGrid>
        <w:gridCol w:w="9629"/>
      </w:tblGrid>
      <w:tr w:rsidR="002D3B5D" w14:paraId="68B4B503" w14:textId="77777777">
        <w:tc>
          <w:tcPr>
            <w:tcW w:w="9629" w:type="dxa"/>
          </w:tcPr>
          <w:p w14:paraId="214693D0" w14:textId="77777777" w:rsidR="002D3B5D" w:rsidRPr="007221A0" w:rsidRDefault="002D3B5D">
            <w:pPr>
              <w:spacing w:line="240" w:lineRule="exact"/>
              <w:jc w:val="both"/>
              <w:rPr>
                <w:rFonts w:ascii="Times" w:eastAsia="Batang" w:hAnsi="Times"/>
                <w:i/>
                <w:iCs/>
                <w:sz w:val="16"/>
                <w:szCs w:val="16"/>
                <w:lang w:val="en-US" w:eastAsia="zh-CN"/>
              </w:rPr>
            </w:pPr>
            <w:r w:rsidRPr="007221A0">
              <w:rPr>
                <w:rFonts w:ascii="Times" w:eastAsia="Batang" w:hAnsi="Times"/>
                <w:i/>
                <w:iCs/>
                <w:sz w:val="16"/>
                <w:szCs w:val="16"/>
                <w:highlight w:val="green"/>
                <w:lang w:eastAsia="zh-CN"/>
              </w:rPr>
              <w:t>Agreement</w:t>
            </w:r>
            <w:r w:rsidRPr="007221A0">
              <w:rPr>
                <w:rFonts w:ascii="Times" w:eastAsia="Batang" w:hAnsi="Times"/>
                <w:i/>
                <w:iCs/>
                <w:sz w:val="16"/>
                <w:szCs w:val="16"/>
                <w:lang w:eastAsia="zh-CN"/>
              </w:rPr>
              <w:t xml:space="preserve"> </w:t>
            </w:r>
          </w:p>
          <w:p w14:paraId="2BA15E8B" w14:textId="77777777" w:rsidR="002D3B5D" w:rsidRDefault="002D3B5D">
            <w:pPr>
              <w:jc w:val="both"/>
              <w:rPr>
                <w:rStyle w:val="normaltextrun"/>
                <w:rFonts w:cs="Arial"/>
              </w:rPr>
            </w:pPr>
            <w:r w:rsidRPr="007221A0">
              <w:rPr>
                <w:rFonts w:ascii="Times" w:eastAsia="Batang" w:hAnsi="Times"/>
                <w:i/>
                <w:iCs/>
                <w:sz w:val="16"/>
                <w:szCs w:val="16"/>
                <w:lang w:eastAsia="zh-CN"/>
              </w:rPr>
              <w:t>For AI/ML assisted approach, for a given AI/ML model design (e.g., input, output, single-TRP vs multi-TRP), identify the generalization aspects where model fine-tuning/mixed training dataset/model switching is necessary.</w:t>
            </w:r>
          </w:p>
        </w:tc>
      </w:tr>
    </w:tbl>
    <w:p w14:paraId="77912EF8" w14:textId="77777777" w:rsidR="002D3B5D" w:rsidRDefault="002D3B5D" w:rsidP="002D3B5D">
      <w:pPr>
        <w:jc w:val="both"/>
        <w:rPr>
          <w:rStyle w:val="normaltextrun"/>
          <w:rFonts w:cs="Arial"/>
        </w:rPr>
      </w:pPr>
    </w:p>
    <w:p w14:paraId="17C3DC1A" w14:textId="0C44BB07" w:rsidR="002D3B5D" w:rsidRDefault="002D3B5D" w:rsidP="002D3B5D">
      <w:pPr>
        <w:jc w:val="both"/>
        <w:rPr>
          <w:rStyle w:val="normaltextrun"/>
          <w:rFonts w:cs="Arial"/>
        </w:rPr>
      </w:pPr>
      <w:r>
        <w:rPr>
          <w:rStyle w:val="normaltextrun"/>
          <w:rFonts w:cs="Arial"/>
        </w:rPr>
        <w:t xml:space="preserve">The AI/ML assisted positioning methods aims to enhance specific parameters that could be used in a second instance for a legacy methodology. The metric considered in this report is the LOS/NLOS indicator. The summary of the evaluation is </w:t>
      </w:r>
      <w:r w:rsidR="00922166">
        <w:rPr>
          <w:rStyle w:val="normaltextrun"/>
          <w:rFonts w:cs="Arial"/>
        </w:rPr>
        <w:t xml:space="preserve">shared in </w:t>
      </w:r>
      <w:r w:rsidR="00922166">
        <w:rPr>
          <w:rStyle w:val="normaltextrun"/>
          <w:rFonts w:cs="Arial"/>
        </w:rPr>
        <w:fldChar w:fldCharType="begin"/>
      </w:r>
      <w:r w:rsidR="00922166">
        <w:rPr>
          <w:rStyle w:val="normaltextrun"/>
          <w:rFonts w:cs="Arial"/>
        </w:rPr>
        <w:instrText xml:space="preserve"> REF _Ref127108845 \h </w:instrText>
      </w:r>
      <w:r w:rsidR="00922166">
        <w:rPr>
          <w:rStyle w:val="normaltextrun"/>
          <w:rFonts w:cs="Arial"/>
        </w:rPr>
      </w:r>
      <w:r w:rsidR="00922166">
        <w:rPr>
          <w:rStyle w:val="normaltextrun"/>
          <w:rFonts w:cs="Arial"/>
        </w:rPr>
        <w:fldChar w:fldCharType="separate"/>
      </w:r>
      <w:r w:rsidR="00E76C87">
        <w:t xml:space="preserve">Table </w:t>
      </w:r>
      <w:r w:rsidR="00E76C87">
        <w:rPr>
          <w:noProof/>
        </w:rPr>
        <w:t>12</w:t>
      </w:r>
      <w:r w:rsidR="00922166">
        <w:rPr>
          <w:rStyle w:val="normaltextrun"/>
          <w:rFonts w:cs="Arial"/>
        </w:rPr>
        <w:fldChar w:fldCharType="end"/>
      </w:r>
      <w:r>
        <w:rPr>
          <w:rStyle w:val="normaltextrun"/>
          <w:rFonts w:cs="Arial"/>
        </w:rPr>
        <w:t xml:space="preserve">. </w:t>
      </w:r>
      <w:r w:rsidR="00922166">
        <w:rPr>
          <w:rStyle w:val="normaltextrun"/>
          <w:rFonts w:cs="Arial"/>
        </w:rPr>
        <w:t>Here</w:t>
      </w:r>
      <w:r>
        <w:rPr>
          <w:rStyle w:val="normaltextrun"/>
          <w:rFonts w:cs="Arial"/>
        </w:rPr>
        <w:t xml:space="preserve">, the column related to the amount of data used in the fine-tuning is highlighted in </w:t>
      </w:r>
      <w:r w:rsidR="007F22DE" w:rsidRPr="007F22DE">
        <w:rPr>
          <w:rStyle w:val="normaltextrun"/>
          <w:rFonts w:cs="Arial"/>
          <w:shd w:val="clear" w:color="auto" w:fill="E7E6E6" w:themeFill="background2"/>
        </w:rPr>
        <w:t>grey</w:t>
      </w:r>
      <w:r w:rsidR="007F22DE">
        <w:rPr>
          <w:rStyle w:val="normaltextrun"/>
          <w:rFonts w:cs="Arial"/>
        </w:rPr>
        <w:t xml:space="preserve"> shading</w:t>
      </w:r>
      <w:r>
        <w:rPr>
          <w:rStyle w:val="normaltextrun"/>
          <w:rFonts w:cs="Arial"/>
        </w:rPr>
        <w:t>.</w:t>
      </w:r>
    </w:p>
    <w:p w14:paraId="26549FF9" w14:textId="519FE905" w:rsidR="002D3B5D" w:rsidRDefault="002D3B5D" w:rsidP="002D3B5D">
      <w:pPr>
        <w:jc w:val="both"/>
        <w:rPr>
          <w:rStyle w:val="normaltextrun"/>
          <w:rFonts w:cs="Arial"/>
        </w:rPr>
      </w:pPr>
      <w:r>
        <w:rPr>
          <w:rStyle w:val="normaltextrun"/>
          <w:rFonts w:cs="Arial"/>
        </w:rPr>
        <w:t>In</w:t>
      </w:r>
      <w:r w:rsidR="008C3279">
        <w:rPr>
          <w:rStyle w:val="normaltextrun"/>
          <w:rFonts w:cs="Arial"/>
        </w:rPr>
        <w:t xml:space="preserve"> </w:t>
      </w:r>
      <w:r w:rsidR="008C3279">
        <w:rPr>
          <w:rStyle w:val="normaltextrun"/>
          <w:rFonts w:cs="Arial"/>
        </w:rPr>
        <w:fldChar w:fldCharType="begin"/>
      </w:r>
      <w:r w:rsidR="008C3279">
        <w:rPr>
          <w:rStyle w:val="normaltextrun"/>
          <w:rFonts w:cs="Arial"/>
        </w:rPr>
        <w:instrText xml:space="preserve"> REF _Ref127108845 \h </w:instrText>
      </w:r>
      <w:r w:rsidR="008C3279">
        <w:rPr>
          <w:rStyle w:val="normaltextrun"/>
          <w:rFonts w:cs="Arial"/>
        </w:rPr>
      </w:r>
      <w:r w:rsidR="00000000">
        <w:rPr>
          <w:rStyle w:val="normaltextrun"/>
          <w:rFonts w:cs="Arial"/>
        </w:rPr>
        <w:fldChar w:fldCharType="separate"/>
      </w:r>
      <w:r w:rsidR="008C3279">
        <w:rPr>
          <w:rStyle w:val="normaltextrun"/>
          <w:rFonts w:cs="Arial"/>
        </w:rPr>
        <w:fldChar w:fldCharType="end"/>
      </w:r>
      <w:r>
        <w:rPr>
          <w:rStyle w:val="normaltextrun"/>
          <w:rFonts w:cs="Arial"/>
        </w:rPr>
        <w:fldChar w:fldCharType="begin"/>
      </w:r>
      <w:r>
        <w:rPr>
          <w:rStyle w:val="normaltextrun"/>
          <w:rFonts w:cs="Arial"/>
        </w:rPr>
        <w:instrText xml:space="preserve"> REF _Ref127108831 \h </w:instrText>
      </w:r>
      <w:r>
        <w:rPr>
          <w:rStyle w:val="normaltextrun"/>
          <w:rFonts w:cs="Arial"/>
        </w:rPr>
      </w:r>
      <w:r>
        <w:rPr>
          <w:rStyle w:val="normaltextrun"/>
          <w:rFonts w:cs="Arial"/>
        </w:rPr>
        <w:fldChar w:fldCharType="end"/>
      </w:r>
      <w:r>
        <w:rPr>
          <w:rStyle w:val="normaltextrun"/>
          <w:rFonts w:cs="Arial"/>
        </w:rPr>
        <w:t>, the model is trained with dataset 2 and tuned with dataset 1. Here the performance is always over 90% in all cases. However, the F1-score is very low for all scenarios, which indicates that the generalization of a model originally trained in an unbalanced dataset (ex., NLOS rate 99% and LOS rate 1%) introduces a low-quality prediction of LOS, instead that the accuracy is high.</w:t>
      </w:r>
    </w:p>
    <w:p w14:paraId="15366949" w14:textId="306A1AB5" w:rsidR="002D3B5D" w:rsidRDefault="002D3B5D" w:rsidP="00B100FD">
      <w:pPr>
        <w:pStyle w:val="Caption"/>
        <w:keepNext/>
        <w:jc w:val="both"/>
      </w:pPr>
      <w:bookmarkStart w:id="34" w:name="_Ref127108845"/>
      <w:r>
        <w:t xml:space="preserve">Table </w:t>
      </w:r>
      <w:r>
        <w:fldChar w:fldCharType="begin"/>
      </w:r>
      <w:r>
        <w:instrText xml:space="preserve"> SEQ Table \* ARABIC </w:instrText>
      </w:r>
      <w:r>
        <w:fldChar w:fldCharType="separate"/>
      </w:r>
      <w:r w:rsidR="00E76C87">
        <w:rPr>
          <w:noProof/>
        </w:rPr>
        <w:t>12</w:t>
      </w:r>
      <w:r>
        <w:fldChar w:fldCharType="end"/>
      </w:r>
      <w:bookmarkEnd w:id="34"/>
      <w:r>
        <w:t xml:space="preserve"> - </w:t>
      </w:r>
      <w:r w:rsidRPr="00FC1174">
        <w:t xml:space="preserve">Training and tuning of an AI/ML assisted positioning based on LOS/NLOS classification. The model is trained in dataset </w:t>
      </w:r>
      <w:r>
        <w:t>2</w:t>
      </w:r>
      <w:r w:rsidRPr="00FC1174">
        <w:t xml:space="preserve"> and tuned with </w:t>
      </w:r>
      <w:r>
        <w:t>a small</w:t>
      </w:r>
      <w:r w:rsidRPr="00FC1174">
        <w:t xml:space="preserve"> amount of information from dataset </w:t>
      </w:r>
      <w:r>
        <w:t>1.</w:t>
      </w:r>
      <w:r w:rsidR="00966C8B">
        <w:t xml:space="preserve"> </w:t>
      </w:r>
      <w:r w:rsidR="00966C8B" w:rsidRPr="005C4ED5">
        <w:t>UE distribution area = 120x60 m</w:t>
      </w:r>
      <w:r w:rsidR="00966C8B">
        <w:t>.</w:t>
      </w:r>
    </w:p>
    <w:tbl>
      <w:tblPr>
        <w:tblW w:w="102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03"/>
        <w:gridCol w:w="565"/>
        <w:gridCol w:w="547"/>
        <w:gridCol w:w="550"/>
        <w:gridCol w:w="626"/>
        <w:gridCol w:w="547"/>
        <w:gridCol w:w="725"/>
        <w:gridCol w:w="857"/>
        <w:gridCol w:w="988"/>
        <w:gridCol w:w="515"/>
        <w:gridCol w:w="800"/>
        <w:gridCol w:w="639"/>
        <w:gridCol w:w="639"/>
        <w:gridCol w:w="6"/>
      </w:tblGrid>
      <w:tr w:rsidR="002D3B5D" w:rsidRPr="009C4C10" w14:paraId="0D78E2B7"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6371CD7D" w14:textId="77777777" w:rsidR="002D3B5D" w:rsidRPr="009C4C10" w:rsidRDefault="002D3B5D">
            <w:pPr>
              <w:spacing w:after="0"/>
              <w:jc w:val="center"/>
            </w:pPr>
            <w:r w:rsidRPr="009C4C10">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FE5288D" w14:textId="77777777" w:rsidR="002D3B5D" w:rsidRPr="009C4C10" w:rsidRDefault="002D3B5D">
            <w:pPr>
              <w:spacing w:after="0"/>
              <w:jc w:val="center"/>
            </w:pPr>
            <w:r w:rsidRPr="009C4C10">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35517188" w14:textId="77777777" w:rsidR="002D3B5D" w:rsidRPr="009C4C10" w:rsidRDefault="002D3B5D">
            <w:pPr>
              <w:spacing w:after="0"/>
              <w:jc w:val="center"/>
            </w:pPr>
            <w:r w:rsidRPr="009C4C10">
              <w:t>Label</w:t>
            </w:r>
          </w:p>
        </w:tc>
        <w:tc>
          <w:tcPr>
            <w:tcW w:w="1662" w:type="dxa"/>
            <w:gridSpan w:val="3"/>
            <w:tcBorders>
              <w:top w:val="single" w:sz="4" w:space="0" w:color="auto"/>
              <w:left w:val="single" w:sz="4" w:space="0" w:color="auto"/>
              <w:bottom w:val="single" w:sz="4" w:space="0" w:color="auto"/>
              <w:right w:val="single" w:sz="4" w:space="0" w:color="auto"/>
            </w:tcBorders>
          </w:tcPr>
          <w:p w14:paraId="107D2CC0" w14:textId="77777777" w:rsidR="002D3B5D" w:rsidRPr="009C4C10" w:rsidRDefault="002D3B5D">
            <w:pPr>
              <w:spacing w:after="0"/>
              <w:jc w:val="center"/>
            </w:pPr>
            <w:r w:rsidRPr="009C4C10">
              <w:t>Settings (e.g., drops, clutter param, mix)</w:t>
            </w:r>
          </w:p>
        </w:tc>
        <w:tc>
          <w:tcPr>
            <w:tcW w:w="1898" w:type="dxa"/>
            <w:gridSpan w:val="3"/>
            <w:tcBorders>
              <w:top w:val="single" w:sz="4" w:space="0" w:color="auto"/>
              <w:left w:val="single" w:sz="4" w:space="0" w:color="auto"/>
              <w:bottom w:val="single" w:sz="4" w:space="0" w:color="auto"/>
              <w:right w:val="single" w:sz="4" w:space="0" w:color="auto"/>
            </w:tcBorders>
          </w:tcPr>
          <w:p w14:paraId="2D2A7A06" w14:textId="77777777" w:rsidR="002D3B5D" w:rsidRPr="009C4C10" w:rsidRDefault="002D3B5D">
            <w:pPr>
              <w:spacing w:after="0"/>
              <w:jc w:val="center"/>
            </w:pPr>
            <w:r w:rsidRPr="009C4C10">
              <w:t>Dataset size</w:t>
            </w:r>
          </w:p>
        </w:tc>
        <w:tc>
          <w:tcPr>
            <w:tcW w:w="1845" w:type="dxa"/>
            <w:gridSpan w:val="2"/>
            <w:tcBorders>
              <w:top w:val="single" w:sz="4" w:space="0" w:color="auto"/>
              <w:left w:val="single" w:sz="4" w:space="0" w:color="auto"/>
              <w:bottom w:val="single" w:sz="4" w:space="0" w:color="auto"/>
              <w:right w:val="single" w:sz="4" w:space="0" w:color="auto"/>
            </w:tcBorders>
          </w:tcPr>
          <w:p w14:paraId="5197FB77" w14:textId="77777777" w:rsidR="002D3B5D" w:rsidRPr="009C4C10" w:rsidRDefault="002D3B5D">
            <w:pPr>
              <w:spacing w:after="0"/>
              <w:jc w:val="center"/>
            </w:pPr>
            <w:r w:rsidRPr="009C4C10">
              <w:t>AI/ML complexity</w:t>
            </w:r>
          </w:p>
        </w:tc>
        <w:tc>
          <w:tcPr>
            <w:tcW w:w="2599" w:type="dxa"/>
            <w:gridSpan w:val="5"/>
            <w:tcBorders>
              <w:top w:val="single" w:sz="4" w:space="0" w:color="auto"/>
              <w:left w:val="single" w:sz="4" w:space="0" w:color="auto"/>
              <w:bottom w:val="single" w:sz="4" w:space="0" w:color="auto"/>
              <w:right w:val="single" w:sz="4" w:space="0" w:color="auto"/>
            </w:tcBorders>
          </w:tcPr>
          <w:p w14:paraId="4E96E26A" w14:textId="77777777" w:rsidR="002D3B5D" w:rsidRDefault="002D3B5D">
            <w:pPr>
              <w:spacing w:after="0"/>
              <w:jc w:val="center"/>
            </w:pPr>
            <w:r>
              <w:t>Classification indicators</w:t>
            </w:r>
          </w:p>
        </w:tc>
      </w:tr>
      <w:tr w:rsidR="009E08C7" w:rsidRPr="009C4C10" w14:paraId="191B9E07" w14:textId="77777777" w:rsidTr="007F22DE">
        <w:trPr>
          <w:gridAfter w:val="1"/>
          <w:wAfter w:w="6" w:type="dxa"/>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719E30AA" w14:textId="77777777" w:rsidR="002D3B5D" w:rsidRPr="009C4C10" w:rsidRDefault="002D3B5D">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5CBDCDB6" w14:textId="77777777" w:rsidR="002D3B5D" w:rsidRPr="009C4C10" w:rsidRDefault="002D3B5D">
            <w:pPr>
              <w:spacing w:after="0"/>
              <w:jc w:val="center"/>
            </w:pPr>
          </w:p>
        </w:tc>
        <w:tc>
          <w:tcPr>
            <w:tcW w:w="703" w:type="dxa"/>
            <w:vMerge/>
            <w:tcBorders>
              <w:top w:val="single" w:sz="4" w:space="0" w:color="auto"/>
              <w:left w:val="single" w:sz="4" w:space="0" w:color="auto"/>
              <w:bottom w:val="single" w:sz="4" w:space="0" w:color="auto"/>
              <w:right w:val="single" w:sz="4" w:space="0" w:color="auto"/>
            </w:tcBorders>
            <w:vAlign w:val="center"/>
          </w:tcPr>
          <w:p w14:paraId="7889A4F1" w14:textId="77777777" w:rsidR="002D3B5D" w:rsidRPr="009C4C10" w:rsidRDefault="002D3B5D">
            <w:pPr>
              <w:spacing w:after="0"/>
              <w:jc w:val="center"/>
            </w:pPr>
          </w:p>
        </w:tc>
        <w:tc>
          <w:tcPr>
            <w:tcW w:w="565" w:type="dxa"/>
            <w:tcBorders>
              <w:top w:val="single" w:sz="4" w:space="0" w:color="auto"/>
              <w:left w:val="single" w:sz="4" w:space="0" w:color="auto"/>
              <w:right w:val="single" w:sz="4" w:space="0" w:color="auto"/>
            </w:tcBorders>
            <w:vAlign w:val="center"/>
          </w:tcPr>
          <w:p w14:paraId="5389ABFC" w14:textId="77777777" w:rsidR="002D3B5D" w:rsidRPr="00194F83" w:rsidRDefault="002D3B5D">
            <w:pPr>
              <w:spacing w:after="0"/>
              <w:jc w:val="center"/>
              <w:rPr>
                <w:sz w:val="16"/>
                <w:szCs w:val="16"/>
              </w:rPr>
            </w:pPr>
            <w:r w:rsidRPr="00194F83">
              <w:rPr>
                <w:sz w:val="16"/>
                <w:szCs w:val="16"/>
              </w:rPr>
              <w:t>Train</w:t>
            </w:r>
          </w:p>
        </w:tc>
        <w:tc>
          <w:tcPr>
            <w:tcW w:w="547" w:type="dxa"/>
            <w:tcBorders>
              <w:top w:val="single" w:sz="4" w:space="0" w:color="auto"/>
              <w:left w:val="single" w:sz="4" w:space="0" w:color="auto"/>
              <w:right w:val="single" w:sz="4" w:space="0" w:color="auto"/>
            </w:tcBorders>
            <w:vAlign w:val="center"/>
          </w:tcPr>
          <w:p w14:paraId="6397B4E4" w14:textId="77777777" w:rsidR="002D3B5D" w:rsidRPr="00194F83" w:rsidRDefault="002D3B5D">
            <w:pPr>
              <w:spacing w:after="0"/>
              <w:jc w:val="center"/>
              <w:rPr>
                <w:sz w:val="16"/>
                <w:szCs w:val="16"/>
              </w:rPr>
            </w:pPr>
            <w:r w:rsidRPr="00194F83">
              <w:rPr>
                <w:sz w:val="16"/>
                <w:szCs w:val="16"/>
              </w:rPr>
              <w:t>Fine-tune</w:t>
            </w:r>
          </w:p>
        </w:tc>
        <w:tc>
          <w:tcPr>
            <w:tcW w:w="550" w:type="dxa"/>
            <w:tcBorders>
              <w:top w:val="single" w:sz="4" w:space="0" w:color="auto"/>
              <w:left w:val="single" w:sz="4" w:space="0" w:color="auto"/>
              <w:right w:val="single" w:sz="4" w:space="0" w:color="auto"/>
            </w:tcBorders>
            <w:vAlign w:val="center"/>
          </w:tcPr>
          <w:p w14:paraId="4E038092" w14:textId="77777777" w:rsidR="002D3B5D" w:rsidRPr="00194F83" w:rsidRDefault="002D3B5D">
            <w:pPr>
              <w:spacing w:after="0"/>
              <w:jc w:val="center"/>
              <w:rPr>
                <w:sz w:val="16"/>
                <w:szCs w:val="16"/>
              </w:rPr>
            </w:pPr>
            <w:r w:rsidRPr="00194F83">
              <w:rPr>
                <w:sz w:val="16"/>
                <w:szCs w:val="16"/>
              </w:rPr>
              <w:t>Test</w:t>
            </w:r>
          </w:p>
        </w:tc>
        <w:tc>
          <w:tcPr>
            <w:tcW w:w="626" w:type="dxa"/>
            <w:tcBorders>
              <w:top w:val="single" w:sz="4" w:space="0" w:color="auto"/>
              <w:left w:val="single" w:sz="4" w:space="0" w:color="auto"/>
              <w:right w:val="single" w:sz="4" w:space="0" w:color="auto"/>
            </w:tcBorders>
            <w:vAlign w:val="center"/>
          </w:tcPr>
          <w:p w14:paraId="77683089" w14:textId="77777777" w:rsidR="002D3B5D" w:rsidRPr="00194F83" w:rsidRDefault="002D3B5D">
            <w:pPr>
              <w:spacing w:after="0"/>
              <w:jc w:val="center"/>
              <w:rPr>
                <w:sz w:val="16"/>
                <w:szCs w:val="16"/>
              </w:rPr>
            </w:pPr>
            <w:r w:rsidRPr="00194F83">
              <w:rPr>
                <w:sz w:val="16"/>
                <w:szCs w:val="16"/>
              </w:rPr>
              <w:t>Train</w:t>
            </w:r>
          </w:p>
        </w:tc>
        <w:tc>
          <w:tcPr>
            <w:tcW w:w="547" w:type="dxa"/>
            <w:tcBorders>
              <w:top w:val="single" w:sz="4" w:space="0" w:color="auto"/>
              <w:left w:val="single" w:sz="4" w:space="0" w:color="auto"/>
              <w:right w:val="single" w:sz="4" w:space="0" w:color="auto"/>
            </w:tcBorders>
            <w:shd w:val="clear" w:color="auto" w:fill="E7E6E6" w:themeFill="background2"/>
            <w:vAlign w:val="center"/>
          </w:tcPr>
          <w:p w14:paraId="731AED41" w14:textId="77777777" w:rsidR="002D3B5D" w:rsidRPr="00194F83" w:rsidRDefault="002D3B5D">
            <w:pPr>
              <w:spacing w:after="0"/>
              <w:jc w:val="center"/>
              <w:rPr>
                <w:sz w:val="16"/>
                <w:szCs w:val="16"/>
              </w:rPr>
            </w:pPr>
            <w:r w:rsidRPr="00194F83">
              <w:rPr>
                <w:sz w:val="16"/>
                <w:szCs w:val="16"/>
              </w:rPr>
              <w:t>Fine-tune</w:t>
            </w:r>
          </w:p>
        </w:tc>
        <w:tc>
          <w:tcPr>
            <w:tcW w:w="725" w:type="dxa"/>
            <w:tcBorders>
              <w:top w:val="single" w:sz="4" w:space="0" w:color="auto"/>
              <w:left w:val="single" w:sz="4" w:space="0" w:color="auto"/>
              <w:bottom w:val="single" w:sz="4" w:space="0" w:color="auto"/>
              <w:right w:val="single" w:sz="4" w:space="0" w:color="auto"/>
            </w:tcBorders>
            <w:vAlign w:val="center"/>
          </w:tcPr>
          <w:p w14:paraId="6B0CCF9F" w14:textId="77777777" w:rsidR="002D3B5D" w:rsidRPr="00194F83" w:rsidRDefault="002D3B5D">
            <w:pPr>
              <w:spacing w:after="0"/>
              <w:jc w:val="center"/>
              <w:rPr>
                <w:sz w:val="16"/>
                <w:szCs w:val="16"/>
              </w:rPr>
            </w:pPr>
            <w:r w:rsidRPr="00194F83">
              <w:rPr>
                <w:sz w:val="16"/>
                <w:szCs w:val="16"/>
              </w:rPr>
              <w:t>test</w:t>
            </w:r>
          </w:p>
        </w:tc>
        <w:tc>
          <w:tcPr>
            <w:tcW w:w="857" w:type="dxa"/>
            <w:tcBorders>
              <w:top w:val="single" w:sz="4" w:space="0" w:color="auto"/>
              <w:left w:val="single" w:sz="4" w:space="0" w:color="auto"/>
              <w:bottom w:val="single" w:sz="4" w:space="0" w:color="auto"/>
              <w:right w:val="single" w:sz="4" w:space="0" w:color="auto"/>
            </w:tcBorders>
          </w:tcPr>
          <w:p w14:paraId="6585EE16" w14:textId="77777777" w:rsidR="002D3B5D" w:rsidRPr="00194F83" w:rsidRDefault="002D3B5D">
            <w:pPr>
              <w:spacing w:after="0"/>
              <w:jc w:val="center"/>
              <w:rPr>
                <w:sz w:val="16"/>
                <w:szCs w:val="16"/>
              </w:rPr>
            </w:pPr>
            <w:r w:rsidRPr="00194F83">
              <w:rPr>
                <w:sz w:val="16"/>
                <w:szCs w:val="16"/>
              </w:rPr>
              <w:t>Model complexity</w:t>
            </w:r>
          </w:p>
        </w:tc>
        <w:tc>
          <w:tcPr>
            <w:tcW w:w="988" w:type="dxa"/>
            <w:tcBorders>
              <w:top w:val="single" w:sz="4" w:space="0" w:color="auto"/>
              <w:left w:val="single" w:sz="4" w:space="0" w:color="auto"/>
              <w:bottom w:val="single" w:sz="4" w:space="0" w:color="auto"/>
              <w:right w:val="single" w:sz="4" w:space="0" w:color="auto"/>
            </w:tcBorders>
          </w:tcPr>
          <w:p w14:paraId="5E0BAE69" w14:textId="77777777" w:rsidR="002D3B5D" w:rsidRPr="00194F83" w:rsidRDefault="002D3B5D">
            <w:pPr>
              <w:spacing w:after="0"/>
              <w:jc w:val="center"/>
              <w:rPr>
                <w:sz w:val="16"/>
                <w:szCs w:val="16"/>
              </w:rPr>
            </w:pPr>
            <w:r w:rsidRPr="00194F83">
              <w:rPr>
                <w:sz w:val="16"/>
                <w:szCs w:val="16"/>
              </w:rPr>
              <w:t>Computation complexity</w:t>
            </w:r>
          </w:p>
        </w:tc>
        <w:tc>
          <w:tcPr>
            <w:tcW w:w="515" w:type="dxa"/>
            <w:tcBorders>
              <w:top w:val="single" w:sz="4" w:space="0" w:color="auto"/>
              <w:left w:val="single" w:sz="4" w:space="0" w:color="auto"/>
              <w:bottom w:val="single" w:sz="4" w:space="0" w:color="auto"/>
              <w:right w:val="single" w:sz="4" w:space="0" w:color="auto"/>
            </w:tcBorders>
          </w:tcPr>
          <w:p w14:paraId="012EEBFB" w14:textId="77777777" w:rsidR="002D3B5D" w:rsidRPr="00194F83" w:rsidRDefault="002D3B5D">
            <w:pPr>
              <w:spacing w:after="0"/>
              <w:jc w:val="center"/>
              <w:rPr>
                <w:sz w:val="16"/>
                <w:szCs w:val="16"/>
              </w:rPr>
            </w:pPr>
            <w:r>
              <w:rPr>
                <w:sz w:val="16"/>
                <w:szCs w:val="16"/>
              </w:rPr>
              <w:t>Accuracy</w:t>
            </w:r>
          </w:p>
        </w:tc>
        <w:tc>
          <w:tcPr>
            <w:tcW w:w="800" w:type="dxa"/>
            <w:tcBorders>
              <w:top w:val="single" w:sz="4" w:space="0" w:color="auto"/>
              <w:left w:val="single" w:sz="4" w:space="0" w:color="auto"/>
              <w:bottom w:val="single" w:sz="4" w:space="0" w:color="auto"/>
              <w:right w:val="single" w:sz="4" w:space="0" w:color="auto"/>
            </w:tcBorders>
          </w:tcPr>
          <w:p w14:paraId="001FBD00" w14:textId="77777777" w:rsidR="002D3B5D" w:rsidRPr="00194F83" w:rsidRDefault="002D3B5D">
            <w:pPr>
              <w:spacing w:after="0"/>
              <w:jc w:val="center"/>
              <w:rPr>
                <w:sz w:val="16"/>
                <w:szCs w:val="16"/>
              </w:rPr>
            </w:pPr>
            <w:r>
              <w:rPr>
                <w:sz w:val="16"/>
                <w:szCs w:val="16"/>
              </w:rPr>
              <w:t>F1-score</w:t>
            </w:r>
          </w:p>
        </w:tc>
        <w:tc>
          <w:tcPr>
            <w:tcW w:w="639" w:type="dxa"/>
            <w:tcBorders>
              <w:top w:val="single" w:sz="4" w:space="0" w:color="auto"/>
              <w:left w:val="single" w:sz="4" w:space="0" w:color="auto"/>
              <w:bottom w:val="single" w:sz="4" w:space="0" w:color="auto"/>
              <w:right w:val="single" w:sz="4" w:space="0" w:color="auto"/>
            </w:tcBorders>
          </w:tcPr>
          <w:p w14:paraId="5CA2610C" w14:textId="77777777" w:rsidR="002D3B5D" w:rsidRPr="00194F83" w:rsidRDefault="002D3B5D">
            <w:pPr>
              <w:spacing w:after="0"/>
              <w:jc w:val="center"/>
              <w:rPr>
                <w:sz w:val="16"/>
                <w:szCs w:val="16"/>
              </w:rPr>
            </w:pPr>
            <w:r>
              <w:rPr>
                <w:sz w:val="16"/>
                <w:szCs w:val="16"/>
              </w:rPr>
              <w:t>FPP</w:t>
            </w:r>
          </w:p>
        </w:tc>
        <w:tc>
          <w:tcPr>
            <w:tcW w:w="639" w:type="dxa"/>
            <w:tcBorders>
              <w:top w:val="single" w:sz="4" w:space="0" w:color="auto"/>
              <w:left w:val="single" w:sz="4" w:space="0" w:color="auto"/>
              <w:bottom w:val="single" w:sz="4" w:space="0" w:color="auto"/>
              <w:right w:val="single" w:sz="4" w:space="0" w:color="auto"/>
            </w:tcBorders>
          </w:tcPr>
          <w:p w14:paraId="5C71E99A" w14:textId="77777777" w:rsidR="002D3B5D" w:rsidRPr="00194F83" w:rsidRDefault="002D3B5D">
            <w:pPr>
              <w:spacing w:after="0"/>
              <w:jc w:val="center"/>
              <w:rPr>
                <w:sz w:val="16"/>
                <w:szCs w:val="16"/>
              </w:rPr>
            </w:pPr>
            <w:r>
              <w:rPr>
                <w:sz w:val="16"/>
                <w:szCs w:val="16"/>
              </w:rPr>
              <w:t>FNP</w:t>
            </w:r>
          </w:p>
        </w:tc>
      </w:tr>
      <w:tr w:rsidR="009E08C7" w:rsidRPr="009C4C10" w14:paraId="11D58950" w14:textId="77777777" w:rsidTr="007F22DE">
        <w:trPr>
          <w:gridAfter w:val="1"/>
          <w:wAfter w:w="6" w:type="dxa"/>
          <w:trHeight w:val="25"/>
        </w:trPr>
        <w:tc>
          <w:tcPr>
            <w:tcW w:w="749" w:type="dxa"/>
            <w:tcBorders>
              <w:top w:val="single" w:sz="4" w:space="0" w:color="auto"/>
              <w:left w:val="single" w:sz="4" w:space="0" w:color="auto"/>
              <w:bottom w:val="single" w:sz="4" w:space="0" w:color="auto"/>
              <w:right w:val="single" w:sz="4" w:space="0" w:color="auto"/>
            </w:tcBorders>
          </w:tcPr>
          <w:p w14:paraId="538A274B"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123D49" w14:textId="77777777" w:rsidR="002D3B5D" w:rsidRPr="00131FD9" w:rsidRDefault="002D3B5D">
            <w:pPr>
              <w:spacing w:after="0"/>
              <w:rPr>
                <w:sz w:val="16"/>
                <w:szCs w:val="16"/>
              </w:rPr>
            </w:pPr>
            <w:r w:rsidRPr="00131FD9">
              <w:rPr>
                <w:sz w:val="16"/>
                <w:szCs w:val="16"/>
              </w:rPr>
              <w:t>LOS/</w:t>
            </w:r>
          </w:p>
          <w:p w14:paraId="34C61FF1"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2FC4354C"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153D68CC"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6FEA18D2" w14:textId="77777777" w:rsidR="002D3B5D" w:rsidRPr="00131FD9" w:rsidRDefault="002D3B5D">
            <w:pPr>
              <w:spacing w:after="0"/>
              <w:rPr>
                <w:sz w:val="16"/>
                <w:szCs w:val="16"/>
              </w:rPr>
            </w:pPr>
            <w:r>
              <w:rPr>
                <w:sz w:val="16"/>
                <w:szCs w:val="16"/>
              </w:rPr>
              <w:t>-</w:t>
            </w:r>
          </w:p>
        </w:tc>
        <w:tc>
          <w:tcPr>
            <w:tcW w:w="550" w:type="dxa"/>
            <w:tcBorders>
              <w:left w:val="single" w:sz="4" w:space="0" w:color="auto"/>
              <w:right w:val="single" w:sz="4" w:space="0" w:color="auto"/>
            </w:tcBorders>
          </w:tcPr>
          <w:p w14:paraId="02C731C5"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right w:val="single" w:sz="4" w:space="0" w:color="auto"/>
            </w:tcBorders>
          </w:tcPr>
          <w:p w14:paraId="2ECD0140" w14:textId="77777777" w:rsidR="002D3B5D" w:rsidRPr="00131FD9" w:rsidRDefault="002D3B5D">
            <w:pPr>
              <w:spacing w:after="0"/>
              <w:rPr>
                <w:sz w:val="16"/>
                <w:szCs w:val="16"/>
              </w:rPr>
            </w:pPr>
            <w:r>
              <w:rPr>
                <w:sz w:val="16"/>
                <w:szCs w:val="16"/>
              </w:rPr>
              <w:t>80%</w:t>
            </w:r>
          </w:p>
        </w:tc>
        <w:tc>
          <w:tcPr>
            <w:tcW w:w="547" w:type="dxa"/>
            <w:tcBorders>
              <w:left w:val="single" w:sz="4" w:space="0" w:color="auto"/>
              <w:right w:val="single" w:sz="4" w:space="0" w:color="auto"/>
            </w:tcBorders>
            <w:shd w:val="clear" w:color="auto" w:fill="E7E6E6" w:themeFill="background2"/>
          </w:tcPr>
          <w:p w14:paraId="09B5ADF3" w14:textId="77777777" w:rsidR="002D3B5D" w:rsidRPr="00131FD9" w:rsidRDefault="002D3B5D">
            <w:pPr>
              <w:spacing w:after="0"/>
              <w:rPr>
                <w:sz w:val="16"/>
                <w:szCs w:val="16"/>
              </w:rPr>
            </w:pPr>
            <w:r>
              <w:rPr>
                <w:sz w:val="16"/>
                <w:szCs w:val="16"/>
              </w:rPr>
              <w:t>-</w:t>
            </w:r>
          </w:p>
        </w:tc>
        <w:tc>
          <w:tcPr>
            <w:tcW w:w="725" w:type="dxa"/>
            <w:tcBorders>
              <w:top w:val="single" w:sz="4" w:space="0" w:color="auto"/>
              <w:left w:val="single" w:sz="4" w:space="0" w:color="auto"/>
              <w:bottom w:val="single" w:sz="4" w:space="0" w:color="auto"/>
              <w:right w:val="single" w:sz="4" w:space="0" w:color="auto"/>
            </w:tcBorders>
          </w:tcPr>
          <w:p w14:paraId="19DF0884" w14:textId="77777777" w:rsidR="002D3B5D" w:rsidRPr="00131FD9" w:rsidRDefault="002D3B5D">
            <w:pPr>
              <w:spacing w:after="0"/>
              <w:rPr>
                <w:sz w:val="16"/>
                <w:szCs w:val="16"/>
              </w:rPr>
            </w:pPr>
            <w:r>
              <w:rPr>
                <w:sz w:val="16"/>
                <w:szCs w:val="16"/>
              </w:rPr>
              <w:t>20%</w:t>
            </w:r>
          </w:p>
        </w:tc>
        <w:tc>
          <w:tcPr>
            <w:tcW w:w="857" w:type="dxa"/>
            <w:tcBorders>
              <w:top w:val="single" w:sz="4" w:space="0" w:color="auto"/>
              <w:left w:val="single" w:sz="4" w:space="0" w:color="auto"/>
              <w:bottom w:val="single" w:sz="4" w:space="0" w:color="auto"/>
              <w:right w:val="single" w:sz="4" w:space="0" w:color="auto"/>
            </w:tcBorders>
          </w:tcPr>
          <w:p w14:paraId="1C565D23"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383FCF7F" w14:textId="77777777" w:rsidR="002D3B5D" w:rsidRPr="00131FD9" w:rsidRDefault="002D3B5D">
            <w:pPr>
              <w:spacing w:after="0"/>
              <w:rPr>
                <w:sz w:val="16"/>
                <w:szCs w:val="16"/>
              </w:rPr>
            </w:pPr>
            <w:r>
              <w:rPr>
                <w:sz w:val="16"/>
                <w:szCs w:val="16"/>
              </w:rPr>
              <w:t>0.0132G</w:t>
            </w:r>
          </w:p>
        </w:tc>
        <w:tc>
          <w:tcPr>
            <w:tcW w:w="515" w:type="dxa"/>
            <w:tcBorders>
              <w:top w:val="single" w:sz="4" w:space="0" w:color="auto"/>
              <w:left w:val="single" w:sz="4" w:space="0" w:color="auto"/>
              <w:bottom w:val="single" w:sz="4" w:space="0" w:color="auto"/>
              <w:right w:val="single" w:sz="4" w:space="0" w:color="auto"/>
            </w:tcBorders>
          </w:tcPr>
          <w:p w14:paraId="0308156E" w14:textId="77777777" w:rsidR="002D3B5D" w:rsidRPr="00131FD9" w:rsidRDefault="002D3B5D">
            <w:pPr>
              <w:spacing w:after="0"/>
              <w:rPr>
                <w:sz w:val="16"/>
                <w:szCs w:val="16"/>
              </w:rPr>
            </w:pPr>
            <w:r>
              <w:rPr>
                <w:sz w:val="16"/>
                <w:szCs w:val="16"/>
              </w:rPr>
              <w:t>99.8%</w:t>
            </w:r>
          </w:p>
        </w:tc>
        <w:tc>
          <w:tcPr>
            <w:tcW w:w="800" w:type="dxa"/>
            <w:tcBorders>
              <w:top w:val="single" w:sz="4" w:space="0" w:color="auto"/>
              <w:left w:val="single" w:sz="4" w:space="0" w:color="auto"/>
              <w:bottom w:val="single" w:sz="4" w:space="0" w:color="auto"/>
              <w:right w:val="single" w:sz="4" w:space="0" w:color="auto"/>
            </w:tcBorders>
          </w:tcPr>
          <w:p w14:paraId="682ACBB7" w14:textId="77777777" w:rsidR="002D3B5D" w:rsidRPr="00131FD9" w:rsidRDefault="002D3B5D">
            <w:pPr>
              <w:spacing w:after="0"/>
              <w:rPr>
                <w:sz w:val="16"/>
                <w:szCs w:val="16"/>
              </w:rPr>
            </w:pPr>
            <w:r>
              <w:rPr>
                <w:sz w:val="16"/>
                <w:szCs w:val="16"/>
              </w:rPr>
              <w:t>0.66</w:t>
            </w:r>
          </w:p>
        </w:tc>
        <w:tc>
          <w:tcPr>
            <w:tcW w:w="639" w:type="dxa"/>
            <w:tcBorders>
              <w:top w:val="single" w:sz="4" w:space="0" w:color="auto"/>
              <w:left w:val="single" w:sz="4" w:space="0" w:color="auto"/>
              <w:bottom w:val="single" w:sz="4" w:space="0" w:color="auto"/>
              <w:right w:val="single" w:sz="4" w:space="0" w:color="auto"/>
            </w:tcBorders>
          </w:tcPr>
          <w:p w14:paraId="4CD61282" w14:textId="77777777" w:rsidR="002D3B5D" w:rsidRPr="00131FD9" w:rsidRDefault="002D3B5D">
            <w:pPr>
              <w:spacing w:after="0"/>
              <w:rPr>
                <w:sz w:val="16"/>
                <w:szCs w:val="16"/>
              </w:rPr>
            </w:pPr>
            <w:r>
              <w:rPr>
                <w:sz w:val="16"/>
                <w:szCs w:val="16"/>
              </w:rPr>
              <w:t>0</w:t>
            </w:r>
          </w:p>
        </w:tc>
        <w:tc>
          <w:tcPr>
            <w:tcW w:w="639" w:type="dxa"/>
            <w:tcBorders>
              <w:top w:val="single" w:sz="4" w:space="0" w:color="auto"/>
              <w:left w:val="single" w:sz="4" w:space="0" w:color="auto"/>
              <w:bottom w:val="single" w:sz="4" w:space="0" w:color="auto"/>
              <w:right w:val="single" w:sz="4" w:space="0" w:color="auto"/>
            </w:tcBorders>
          </w:tcPr>
          <w:p w14:paraId="4B90ECB4" w14:textId="77777777" w:rsidR="002D3B5D" w:rsidRPr="00131FD9" w:rsidRDefault="002D3B5D">
            <w:pPr>
              <w:spacing w:after="0"/>
              <w:rPr>
                <w:sz w:val="16"/>
                <w:szCs w:val="16"/>
              </w:rPr>
            </w:pPr>
            <w:r>
              <w:rPr>
                <w:sz w:val="16"/>
                <w:szCs w:val="16"/>
              </w:rPr>
              <w:t>0.001</w:t>
            </w:r>
          </w:p>
        </w:tc>
      </w:tr>
      <w:tr w:rsidR="009E08C7" w:rsidRPr="009C4C10" w14:paraId="7BD65E44" w14:textId="77777777" w:rsidTr="007F22DE">
        <w:trPr>
          <w:gridAfter w:val="1"/>
          <w:wAfter w:w="6" w:type="dxa"/>
          <w:trHeight w:val="25"/>
        </w:trPr>
        <w:tc>
          <w:tcPr>
            <w:tcW w:w="749" w:type="dxa"/>
            <w:tcBorders>
              <w:top w:val="single" w:sz="4" w:space="0" w:color="auto"/>
              <w:left w:val="single" w:sz="4" w:space="0" w:color="auto"/>
              <w:bottom w:val="single" w:sz="4" w:space="0" w:color="auto"/>
              <w:right w:val="single" w:sz="4" w:space="0" w:color="auto"/>
            </w:tcBorders>
          </w:tcPr>
          <w:p w14:paraId="48018652"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D8AE3D5" w14:textId="77777777" w:rsidR="002D3B5D" w:rsidRPr="00131FD9" w:rsidRDefault="002D3B5D">
            <w:pPr>
              <w:spacing w:after="0"/>
              <w:rPr>
                <w:sz w:val="16"/>
                <w:szCs w:val="16"/>
              </w:rPr>
            </w:pPr>
            <w:r w:rsidRPr="00131FD9">
              <w:rPr>
                <w:sz w:val="16"/>
                <w:szCs w:val="16"/>
              </w:rPr>
              <w:t>LOS/</w:t>
            </w:r>
          </w:p>
          <w:p w14:paraId="54535FBC"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D8C84CB"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32CF1CE4"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4E9412B2"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right w:val="single" w:sz="4" w:space="0" w:color="auto"/>
            </w:tcBorders>
          </w:tcPr>
          <w:p w14:paraId="219E1587"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626" w:type="dxa"/>
            <w:tcBorders>
              <w:left w:val="single" w:sz="4" w:space="0" w:color="auto"/>
              <w:right w:val="single" w:sz="4" w:space="0" w:color="auto"/>
            </w:tcBorders>
          </w:tcPr>
          <w:p w14:paraId="48AC8DDF" w14:textId="77777777" w:rsidR="002D3B5D" w:rsidRDefault="002D3B5D">
            <w:pPr>
              <w:spacing w:after="0"/>
              <w:rPr>
                <w:sz w:val="16"/>
                <w:szCs w:val="16"/>
              </w:rPr>
            </w:pPr>
            <w:r>
              <w:rPr>
                <w:sz w:val="16"/>
                <w:szCs w:val="16"/>
              </w:rPr>
              <w:t>80%</w:t>
            </w:r>
          </w:p>
        </w:tc>
        <w:tc>
          <w:tcPr>
            <w:tcW w:w="547" w:type="dxa"/>
            <w:tcBorders>
              <w:left w:val="single" w:sz="4" w:space="0" w:color="auto"/>
              <w:right w:val="single" w:sz="4" w:space="0" w:color="auto"/>
            </w:tcBorders>
            <w:shd w:val="clear" w:color="auto" w:fill="E7E6E6" w:themeFill="background2"/>
          </w:tcPr>
          <w:p w14:paraId="1ECB75D6" w14:textId="77777777" w:rsidR="002D3B5D" w:rsidRDefault="002D3B5D">
            <w:pPr>
              <w:spacing w:after="0"/>
              <w:rPr>
                <w:sz w:val="16"/>
                <w:szCs w:val="16"/>
              </w:rPr>
            </w:pPr>
            <w:r>
              <w:rPr>
                <w:sz w:val="16"/>
                <w:szCs w:val="16"/>
              </w:rPr>
              <w:t>10%</w:t>
            </w:r>
          </w:p>
        </w:tc>
        <w:tc>
          <w:tcPr>
            <w:tcW w:w="725" w:type="dxa"/>
            <w:tcBorders>
              <w:top w:val="single" w:sz="4" w:space="0" w:color="auto"/>
              <w:left w:val="single" w:sz="4" w:space="0" w:color="auto"/>
              <w:bottom w:val="single" w:sz="4" w:space="0" w:color="auto"/>
              <w:right w:val="single" w:sz="4" w:space="0" w:color="auto"/>
            </w:tcBorders>
          </w:tcPr>
          <w:p w14:paraId="7E7453B4" w14:textId="77777777" w:rsidR="002D3B5D" w:rsidRDefault="002D3B5D">
            <w:pPr>
              <w:spacing w:after="0"/>
              <w:rPr>
                <w:sz w:val="16"/>
                <w:szCs w:val="16"/>
              </w:rPr>
            </w:pPr>
            <w:r>
              <w:rPr>
                <w:sz w:val="16"/>
                <w:szCs w:val="16"/>
              </w:rPr>
              <w:t>90%</w:t>
            </w:r>
          </w:p>
        </w:tc>
        <w:tc>
          <w:tcPr>
            <w:tcW w:w="857" w:type="dxa"/>
            <w:tcBorders>
              <w:top w:val="single" w:sz="4" w:space="0" w:color="auto"/>
              <w:left w:val="single" w:sz="4" w:space="0" w:color="auto"/>
              <w:bottom w:val="single" w:sz="4" w:space="0" w:color="auto"/>
              <w:right w:val="single" w:sz="4" w:space="0" w:color="auto"/>
            </w:tcBorders>
          </w:tcPr>
          <w:p w14:paraId="4FBC0CBC"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7C417B4F" w14:textId="77777777" w:rsidR="002D3B5D" w:rsidRPr="00131FD9" w:rsidRDefault="002D3B5D">
            <w:pPr>
              <w:spacing w:after="0"/>
              <w:rPr>
                <w:sz w:val="16"/>
                <w:szCs w:val="16"/>
              </w:rPr>
            </w:pPr>
            <w:r>
              <w:rPr>
                <w:sz w:val="16"/>
                <w:szCs w:val="16"/>
              </w:rPr>
              <w:t>0.0132G</w:t>
            </w:r>
          </w:p>
        </w:tc>
        <w:tc>
          <w:tcPr>
            <w:tcW w:w="515" w:type="dxa"/>
            <w:tcBorders>
              <w:top w:val="single" w:sz="4" w:space="0" w:color="auto"/>
              <w:left w:val="single" w:sz="4" w:space="0" w:color="auto"/>
              <w:bottom w:val="single" w:sz="4" w:space="0" w:color="auto"/>
              <w:right w:val="single" w:sz="4" w:space="0" w:color="auto"/>
            </w:tcBorders>
          </w:tcPr>
          <w:p w14:paraId="77247EEE" w14:textId="77777777" w:rsidR="002D3B5D" w:rsidRDefault="002D3B5D">
            <w:pPr>
              <w:spacing w:after="0"/>
              <w:rPr>
                <w:sz w:val="16"/>
                <w:szCs w:val="16"/>
              </w:rPr>
            </w:pPr>
            <w:r>
              <w:rPr>
                <w:sz w:val="16"/>
                <w:szCs w:val="16"/>
              </w:rPr>
              <w:t>92.8%</w:t>
            </w:r>
          </w:p>
        </w:tc>
        <w:tc>
          <w:tcPr>
            <w:tcW w:w="800" w:type="dxa"/>
            <w:tcBorders>
              <w:top w:val="single" w:sz="4" w:space="0" w:color="auto"/>
              <w:left w:val="single" w:sz="4" w:space="0" w:color="auto"/>
              <w:bottom w:val="single" w:sz="4" w:space="0" w:color="auto"/>
              <w:right w:val="single" w:sz="4" w:space="0" w:color="auto"/>
            </w:tcBorders>
          </w:tcPr>
          <w:p w14:paraId="4E266CC4" w14:textId="77777777" w:rsidR="002D3B5D" w:rsidRDefault="002D3B5D">
            <w:pPr>
              <w:spacing w:after="0"/>
              <w:rPr>
                <w:sz w:val="16"/>
                <w:szCs w:val="16"/>
              </w:rPr>
            </w:pPr>
            <w:r>
              <w:rPr>
                <w:sz w:val="16"/>
                <w:szCs w:val="16"/>
              </w:rPr>
              <w:t>0.76</w:t>
            </w:r>
          </w:p>
        </w:tc>
        <w:tc>
          <w:tcPr>
            <w:tcW w:w="639" w:type="dxa"/>
            <w:tcBorders>
              <w:top w:val="single" w:sz="4" w:space="0" w:color="auto"/>
              <w:left w:val="single" w:sz="4" w:space="0" w:color="auto"/>
              <w:bottom w:val="single" w:sz="4" w:space="0" w:color="auto"/>
              <w:right w:val="single" w:sz="4" w:space="0" w:color="auto"/>
            </w:tcBorders>
          </w:tcPr>
          <w:p w14:paraId="3327823B" w14:textId="77777777" w:rsidR="002D3B5D" w:rsidRDefault="002D3B5D">
            <w:pPr>
              <w:spacing w:after="0"/>
              <w:rPr>
                <w:sz w:val="16"/>
                <w:szCs w:val="16"/>
              </w:rPr>
            </w:pPr>
            <w:r>
              <w:rPr>
                <w:sz w:val="16"/>
                <w:szCs w:val="16"/>
              </w:rPr>
              <w:t>0.028</w:t>
            </w:r>
          </w:p>
        </w:tc>
        <w:tc>
          <w:tcPr>
            <w:tcW w:w="639" w:type="dxa"/>
            <w:tcBorders>
              <w:top w:val="single" w:sz="4" w:space="0" w:color="auto"/>
              <w:left w:val="single" w:sz="4" w:space="0" w:color="auto"/>
              <w:bottom w:val="single" w:sz="4" w:space="0" w:color="auto"/>
              <w:right w:val="single" w:sz="4" w:space="0" w:color="auto"/>
            </w:tcBorders>
          </w:tcPr>
          <w:p w14:paraId="0DBBE1E9" w14:textId="77777777" w:rsidR="002D3B5D" w:rsidRDefault="002D3B5D">
            <w:pPr>
              <w:spacing w:after="0"/>
              <w:rPr>
                <w:sz w:val="16"/>
                <w:szCs w:val="16"/>
              </w:rPr>
            </w:pPr>
            <w:r>
              <w:rPr>
                <w:sz w:val="16"/>
                <w:szCs w:val="16"/>
              </w:rPr>
              <w:t>0.0428</w:t>
            </w:r>
          </w:p>
        </w:tc>
      </w:tr>
      <w:tr w:rsidR="009E08C7" w:rsidRPr="009C4C10" w14:paraId="03D4647B" w14:textId="77777777" w:rsidTr="007F22DE">
        <w:trPr>
          <w:gridAfter w:val="1"/>
          <w:wAfter w:w="6" w:type="dxa"/>
          <w:trHeight w:val="25"/>
        </w:trPr>
        <w:tc>
          <w:tcPr>
            <w:tcW w:w="749" w:type="dxa"/>
            <w:tcBorders>
              <w:top w:val="single" w:sz="4" w:space="0" w:color="auto"/>
              <w:left w:val="single" w:sz="4" w:space="0" w:color="auto"/>
              <w:bottom w:val="single" w:sz="4" w:space="0" w:color="auto"/>
              <w:right w:val="single" w:sz="4" w:space="0" w:color="auto"/>
            </w:tcBorders>
          </w:tcPr>
          <w:p w14:paraId="69EB4080"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1165AA0" w14:textId="77777777" w:rsidR="002D3B5D" w:rsidRPr="00131FD9" w:rsidRDefault="002D3B5D">
            <w:pPr>
              <w:spacing w:after="0"/>
              <w:rPr>
                <w:sz w:val="16"/>
                <w:szCs w:val="16"/>
              </w:rPr>
            </w:pPr>
            <w:r w:rsidRPr="00131FD9">
              <w:rPr>
                <w:sz w:val="16"/>
                <w:szCs w:val="16"/>
              </w:rPr>
              <w:t>LOS/</w:t>
            </w:r>
          </w:p>
          <w:p w14:paraId="519F63B9"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6AC18181"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bottom w:val="single" w:sz="4" w:space="0" w:color="auto"/>
              <w:right w:val="single" w:sz="4" w:space="0" w:color="auto"/>
            </w:tcBorders>
          </w:tcPr>
          <w:p w14:paraId="1C921A3E"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bottom w:val="single" w:sz="4" w:space="0" w:color="auto"/>
              <w:right w:val="single" w:sz="4" w:space="0" w:color="auto"/>
            </w:tcBorders>
          </w:tcPr>
          <w:p w14:paraId="2C0570FA"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bottom w:val="single" w:sz="4" w:space="0" w:color="auto"/>
              <w:right w:val="single" w:sz="4" w:space="0" w:color="auto"/>
            </w:tcBorders>
          </w:tcPr>
          <w:p w14:paraId="67CBDFFD"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bottom w:val="single" w:sz="4" w:space="0" w:color="auto"/>
              <w:right w:val="single" w:sz="4" w:space="0" w:color="auto"/>
            </w:tcBorders>
          </w:tcPr>
          <w:p w14:paraId="135CDD75" w14:textId="77777777" w:rsidR="002D3B5D" w:rsidRDefault="002D3B5D">
            <w:pPr>
              <w:spacing w:after="0"/>
              <w:rPr>
                <w:sz w:val="16"/>
                <w:szCs w:val="16"/>
              </w:rPr>
            </w:pPr>
            <w:r>
              <w:rPr>
                <w:sz w:val="16"/>
                <w:szCs w:val="16"/>
              </w:rPr>
              <w:t>80%</w:t>
            </w:r>
          </w:p>
        </w:tc>
        <w:tc>
          <w:tcPr>
            <w:tcW w:w="547" w:type="dxa"/>
            <w:tcBorders>
              <w:left w:val="single" w:sz="4" w:space="0" w:color="auto"/>
              <w:bottom w:val="single" w:sz="4" w:space="0" w:color="auto"/>
              <w:right w:val="single" w:sz="4" w:space="0" w:color="auto"/>
            </w:tcBorders>
            <w:shd w:val="clear" w:color="auto" w:fill="E7E6E6" w:themeFill="background2"/>
          </w:tcPr>
          <w:p w14:paraId="6CA87E3C" w14:textId="77777777" w:rsidR="002D3B5D" w:rsidRDefault="002D3B5D">
            <w:pPr>
              <w:spacing w:after="0"/>
              <w:rPr>
                <w:sz w:val="16"/>
                <w:szCs w:val="16"/>
              </w:rPr>
            </w:pPr>
            <w:r>
              <w:rPr>
                <w:sz w:val="16"/>
                <w:szCs w:val="16"/>
              </w:rPr>
              <w:t>10%</w:t>
            </w:r>
          </w:p>
        </w:tc>
        <w:tc>
          <w:tcPr>
            <w:tcW w:w="725" w:type="dxa"/>
            <w:tcBorders>
              <w:top w:val="single" w:sz="4" w:space="0" w:color="auto"/>
              <w:left w:val="single" w:sz="4" w:space="0" w:color="auto"/>
              <w:bottom w:val="single" w:sz="4" w:space="0" w:color="auto"/>
              <w:right w:val="single" w:sz="4" w:space="0" w:color="auto"/>
            </w:tcBorders>
          </w:tcPr>
          <w:p w14:paraId="16FFAE7F" w14:textId="77777777" w:rsidR="002D3B5D" w:rsidRDefault="002D3B5D">
            <w:pPr>
              <w:spacing w:after="0"/>
              <w:rPr>
                <w:sz w:val="16"/>
                <w:szCs w:val="16"/>
              </w:rPr>
            </w:pPr>
            <w:r>
              <w:rPr>
                <w:sz w:val="16"/>
                <w:szCs w:val="16"/>
              </w:rPr>
              <w:t>20%</w:t>
            </w:r>
          </w:p>
        </w:tc>
        <w:tc>
          <w:tcPr>
            <w:tcW w:w="857" w:type="dxa"/>
            <w:tcBorders>
              <w:top w:val="single" w:sz="4" w:space="0" w:color="auto"/>
              <w:left w:val="single" w:sz="4" w:space="0" w:color="auto"/>
              <w:bottom w:val="single" w:sz="4" w:space="0" w:color="auto"/>
              <w:right w:val="single" w:sz="4" w:space="0" w:color="auto"/>
            </w:tcBorders>
          </w:tcPr>
          <w:p w14:paraId="69D60AC9"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5368BA41" w14:textId="77777777" w:rsidR="002D3B5D" w:rsidRPr="00131FD9" w:rsidRDefault="002D3B5D">
            <w:pPr>
              <w:spacing w:after="0"/>
              <w:rPr>
                <w:sz w:val="16"/>
                <w:szCs w:val="16"/>
              </w:rPr>
            </w:pPr>
            <w:r>
              <w:rPr>
                <w:sz w:val="16"/>
                <w:szCs w:val="16"/>
              </w:rPr>
              <w:t>0.0132G</w:t>
            </w:r>
          </w:p>
        </w:tc>
        <w:tc>
          <w:tcPr>
            <w:tcW w:w="515" w:type="dxa"/>
            <w:tcBorders>
              <w:top w:val="single" w:sz="4" w:space="0" w:color="auto"/>
              <w:left w:val="single" w:sz="4" w:space="0" w:color="auto"/>
              <w:bottom w:val="single" w:sz="4" w:space="0" w:color="auto"/>
              <w:right w:val="single" w:sz="4" w:space="0" w:color="auto"/>
            </w:tcBorders>
          </w:tcPr>
          <w:p w14:paraId="73BE2567" w14:textId="77777777" w:rsidR="002D3B5D" w:rsidRDefault="002D3B5D">
            <w:pPr>
              <w:spacing w:after="0"/>
              <w:rPr>
                <w:sz w:val="16"/>
                <w:szCs w:val="16"/>
              </w:rPr>
            </w:pPr>
            <w:r>
              <w:rPr>
                <w:sz w:val="16"/>
                <w:szCs w:val="16"/>
              </w:rPr>
              <w:t>94.5%</w:t>
            </w:r>
          </w:p>
        </w:tc>
        <w:tc>
          <w:tcPr>
            <w:tcW w:w="800" w:type="dxa"/>
            <w:tcBorders>
              <w:top w:val="single" w:sz="4" w:space="0" w:color="auto"/>
              <w:left w:val="single" w:sz="4" w:space="0" w:color="auto"/>
              <w:bottom w:val="single" w:sz="4" w:space="0" w:color="auto"/>
              <w:right w:val="single" w:sz="4" w:space="0" w:color="auto"/>
            </w:tcBorders>
          </w:tcPr>
          <w:p w14:paraId="60ADDFCB" w14:textId="77777777" w:rsidR="002D3B5D" w:rsidRDefault="002D3B5D">
            <w:pPr>
              <w:spacing w:after="0"/>
              <w:rPr>
                <w:sz w:val="16"/>
                <w:szCs w:val="16"/>
              </w:rPr>
            </w:pPr>
            <w:r>
              <w:rPr>
                <w:sz w:val="16"/>
                <w:szCs w:val="16"/>
              </w:rPr>
              <w:t>0.056</w:t>
            </w:r>
          </w:p>
        </w:tc>
        <w:tc>
          <w:tcPr>
            <w:tcW w:w="639" w:type="dxa"/>
            <w:tcBorders>
              <w:top w:val="single" w:sz="4" w:space="0" w:color="auto"/>
              <w:left w:val="single" w:sz="4" w:space="0" w:color="auto"/>
              <w:bottom w:val="single" w:sz="4" w:space="0" w:color="auto"/>
              <w:right w:val="single" w:sz="4" w:space="0" w:color="auto"/>
            </w:tcBorders>
          </w:tcPr>
          <w:p w14:paraId="096F66DC" w14:textId="77777777" w:rsidR="002D3B5D" w:rsidRDefault="002D3B5D">
            <w:pPr>
              <w:spacing w:after="0"/>
              <w:rPr>
                <w:sz w:val="16"/>
                <w:szCs w:val="16"/>
              </w:rPr>
            </w:pPr>
            <w:r>
              <w:rPr>
                <w:sz w:val="16"/>
                <w:szCs w:val="16"/>
              </w:rPr>
              <w:t>0.053</w:t>
            </w:r>
          </w:p>
        </w:tc>
        <w:tc>
          <w:tcPr>
            <w:tcW w:w="639" w:type="dxa"/>
            <w:tcBorders>
              <w:top w:val="single" w:sz="4" w:space="0" w:color="auto"/>
              <w:left w:val="single" w:sz="4" w:space="0" w:color="auto"/>
              <w:bottom w:val="single" w:sz="4" w:space="0" w:color="auto"/>
              <w:right w:val="single" w:sz="4" w:space="0" w:color="auto"/>
            </w:tcBorders>
          </w:tcPr>
          <w:p w14:paraId="11C9BFEB" w14:textId="77777777" w:rsidR="002D3B5D" w:rsidRDefault="002D3B5D">
            <w:pPr>
              <w:spacing w:after="0"/>
              <w:rPr>
                <w:sz w:val="16"/>
                <w:szCs w:val="16"/>
              </w:rPr>
            </w:pPr>
            <w:r>
              <w:rPr>
                <w:sz w:val="16"/>
                <w:szCs w:val="16"/>
              </w:rPr>
              <w:t>0.0008</w:t>
            </w:r>
          </w:p>
        </w:tc>
      </w:tr>
    </w:tbl>
    <w:p w14:paraId="061F6874" w14:textId="77777777" w:rsidR="002D3B5D" w:rsidRDefault="002D3B5D" w:rsidP="002D3B5D">
      <w:pPr>
        <w:jc w:val="both"/>
        <w:rPr>
          <w:rStyle w:val="normaltextrun"/>
          <w:rFonts w:cs="Arial"/>
        </w:rPr>
      </w:pPr>
    </w:p>
    <w:p w14:paraId="0BD57E8D" w14:textId="77777777" w:rsidR="008C3279" w:rsidRDefault="008C3279" w:rsidP="002D3B5D">
      <w:pPr>
        <w:jc w:val="both"/>
        <w:rPr>
          <w:rStyle w:val="normaltextrun"/>
          <w:rFonts w:cs="Arial"/>
        </w:rPr>
      </w:pPr>
    </w:p>
    <w:p w14:paraId="6C7061C3" w14:textId="77777777" w:rsidR="008C3279" w:rsidRDefault="008C3279" w:rsidP="002D3B5D">
      <w:pPr>
        <w:jc w:val="both"/>
        <w:rPr>
          <w:rStyle w:val="normaltextrun"/>
          <w:rFonts w:cs="Arial"/>
        </w:rPr>
      </w:pPr>
    </w:p>
    <w:p w14:paraId="7DF6CC3B" w14:textId="51919DFB" w:rsidR="002D3B5D" w:rsidRPr="00DC5264" w:rsidRDefault="002D3B5D" w:rsidP="002D3B5D">
      <w:pPr>
        <w:jc w:val="both"/>
        <w:rPr>
          <w:b/>
          <w:bCs/>
          <w:lang w:val="en-US"/>
        </w:rPr>
      </w:pPr>
      <w:bookmarkStart w:id="35" w:name="_Hlk127116952"/>
      <w:r w:rsidRPr="00DC5264">
        <w:rPr>
          <w:b/>
          <w:bCs/>
          <w:lang w:val="en-US"/>
        </w:rPr>
        <w:lastRenderedPageBreak/>
        <w:t>Observation</w:t>
      </w:r>
      <w:r w:rsidR="00973BAD">
        <w:rPr>
          <w:b/>
          <w:bCs/>
          <w:lang w:val="en-US"/>
        </w:rPr>
        <w:t xml:space="preserve"> 1</w:t>
      </w:r>
      <w:r w:rsidR="00E44CFC">
        <w:rPr>
          <w:b/>
          <w:bCs/>
          <w:lang w:val="en-US"/>
        </w:rPr>
        <w:t>1</w:t>
      </w:r>
      <w:r w:rsidRPr="00DC5264">
        <w:rPr>
          <w:b/>
          <w:bCs/>
          <w:lang w:val="en-US"/>
        </w:rPr>
        <w:t xml:space="preserve">: </w:t>
      </w:r>
      <w:r w:rsidR="000712E2">
        <w:rPr>
          <w:b/>
          <w:bCs/>
          <w:lang w:val="en-US"/>
        </w:rPr>
        <w:t>T</w:t>
      </w:r>
      <w:r w:rsidRPr="00DC5264">
        <w:rPr>
          <w:b/>
          <w:bCs/>
          <w:lang w:val="en-US"/>
        </w:rPr>
        <w:t xml:space="preserve">he f1-score </w:t>
      </w:r>
      <w:r>
        <w:rPr>
          <w:b/>
          <w:bCs/>
          <w:lang w:val="en-US"/>
        </w:rPr>
        <w:t>(quality LOS indication)</w:t>
      </w:r>
      <w:r w:rsidRPr="00DC5264">
        <w:rPr>
          <w:b/>
          <w:bCs/>
          <w:lang w:val="en-US"/>
        </w:rPr>
        <w:t xml:space="preserve"> is sensitive to fine-tuning generalization</w:t>
      </w:r>
      <w:r w:rsidR="00251938">
        <w:rPr>
          <w:b/>
          <w:bCs/>
          <w:lang w:val="en-US"/>
        </w:rPr>
        <w:t xml:space="preserve"> scenarios</w:t>
      </w:r>
      <w:r w:rsidRPr="00DC5264">
        <w:rPr>
          <w:b/>
          <w:bCs/>
          <w:lang w:val="en-US"/>
        </w:rPr>
        <w:t>.</w:t>
      </w:r>
    </w:p>
    <w:p w14:paraId="37C26B6B" w14:textId="2D8C9BFD" w:rsidR="002D3B5D" w:rsidRPr="003E677C" w:rsidRDefault="002D3B5D" w:rsidP="003E677C">
      <w:pPr>
        <w:jc w:val="both"/>
        <w:rPr>
          <w:b/>
          <w:bCs/>
          <w:lang w:val="en-US"/>
        </w:rPr>
      </w:pPr>
      <w:bookmarkStart w:id="36" w:name="_Hlk127116683"/>
      <w:bookmarkEnd w:id="35"/>
      <w:r w:rsidRPr="00DC5264">
        <w:rPr>
          <w:b/>
          <w:bCs/>
          <w:lang w:val="en-US"/>
        </w:rPr>
        <w:t>Proposal</w:t>
      </w:r>
      <w:r w:rsidR="00973BAD">
        <w:rPr>
          <w:b/>
          <w:bCs/>
          <w:lang w:val="en-US"/>
        </w:rPr>
        <w:t xml:space="preserve"> </w:t>
      </w:r>
      <w:r w:rsidR="00D826B9">
        <w:rPr>
          <w:b/>
          <w:bCs/>
          <w:lang w:val="en-US"/>
        </w:rPr>
        <w:t>9:</w:t>
      </w:r>
      <w:r w:rsidRPr="00DC5264">
        <w:rPr>
          <w:b/>
          <w:bCs/>
          <w:lang w:val="en-US"/>
        </w:rPr>
        <w:t xml:space="preserve"> RAN1</w:t>
      </w:r>
      <w:r w:rsidRPr="00DC5264" w:rsidDel="00764825">
        <w:rPr>
          <w:b/>
          <w:bCs/>
          <w:lang w:val="en-US"/>
        </w:rPr>
        <w:t xml:space="preserve"> to</w:t>
      </w:r>
      <w:r w:rsidRPr="00DC5264">
        <w:rPr>
          <w:b/>
          <w:bCs/>
          <w:lang w:val="en-US"/>
        </w:rPr>
        <w:t xml:space="preserve"> consider </w:t>
      </w:r>
      <w:r w:rsidR="00702D65">
        <w:rPr>
          <w:b/>
          <w:bCs/>
          <w:lang w:val="en-US"/>
        </w:rPr>
        <w:t xml:space="preserve">at least </w:t>
      </w:r>
      <w:r>
        <w:rPr>
          <w:b/>
          <w:bCs/>
          <w:lang w:val="en-US"/>
        </w:rPr>
        <w:t>F1</w:t>
      </w:r>
      <w:r w:rsidRPr="00DC5264">
        <w:rPr>
          <w:b/>
          <w:bCs/>
          <w:lang w:val="en-US"/>
        </w:rPr>
        <w:t xml:space="preserve">-score </w:t>
      </w:r>
      <w:r>
        <w:rPr>
          <w:b/>
          <w:bCs/>
          <w:lang w:val="en-US"/>
        </w:rPr>
        <w:t xml:space="preserve">as KPI </w:t>
      </w:r>
      <w:r w:rsidRPr="00DC5264">
        <w:rPr>
          <w:b/>
          <w:bCs/>
          <w:lang w:val="en-US"/>
        </w:rPr>
        <w:t xml:space="preserve">metric </w:t>
      </w:r>
      <w:r>
        <w:rPr>
          <w:b/>
          <w:bCs/>
          <w:lang w:val="en-US"/>
        </w:rPr>
        <w:t xml:space="preserve">for </w:t>
      </w:r>
      <w:r w:rsidRPr="00DC5264">
        <w:rPr>
          <w:b/>
          <w:bCs/>
          <w:lang w:val="en-US"/>
        </w:rPr>
        <w:t>LOS/NLOS classification</w:t>
      </w:r>
      <w:r>
        <w:rPr>
          <w:b/>
          <w:bCs/>
          <w:lang w:val="en-US"/>
        </w:rPr>
        <w:t xml:space="preserve"> (AI/ML assisted positioning) for unbalanced dataset scenarios to </w:t>
      </w:r>
      <w:r w:rsidR="00785C42">
        <w:rPr>
          <w:b/>
          <w:bCs/>
          <w:lang w:val="en-US"/>
        </w:rPr>
        <w:t xml:space="preserve">enhance the </w:t>
      </w:r>
      <w:r>
        <w:rPr>
          <w:b/>
          <w:bCs/>
          <w:lang w:val="en-US"/>
        </w:rPr>
        <w:t>LOS indication quality</w:t>
      </w:r>
      <w:r w:rsidR="00DE3B9C">
        <w:rPr>
          <w:b/>
          <w:bCs/>
          <w:lang w:val="en-US"/>
        </w:rPr>
        <w:t>. In</w:t>
      </w:r>
      <w:r w:rsidR="00377D7D">
        <w:rPr>
          <w:b/>
          <w:bCs/>
          <w:lang w:val="en-US"/>
        </w:rPr>
        <w:t xml:space="preserve"> </w:t>
      </w:r>
      <w:r w:rsidR="00223CD6">
        <w:rPr>
          <w:b/>
          <w:bCs/>
          <w:lang w:val="en-US"/>
        </w:rPr>
        <w:t>addition,</w:t>
      </w:r>
      <w:r w:rsidR="00377D7D">
        <w:rPr>
          <w:b/>
          <w:bCs/>
          <w:lang w:val="en-US"/>
        </w:rPr>
        <w:t xml:space="preserve"> </w:t>
      </w:r>
      <w:r w:rsidR="00B55EED">
        <w:rPr>
          <w:b/>
          <w:bCs/>
          <w:lang w:val="en-US"/>
        </w:rPr>
        <w:t xml:space="preserve">RAN1 </w:t>
      </w:r>
      <w:r w:rsidR="00372EFB">
        <w:rPr>
          <w:b/>
          <w:bCs/>
          <w:lang w:val="en-US"/>
        </w:rPr>
        <w:t xml:space="preserve">may </w:t>
      </w:r>
      <w:r w:rsidR="00377D7D">
        <w:rPr>
          <w:b/>
          <w:bCs/>
          <w:lang w:val="en-US"/>
        </w:rPr>
        <w:t>consider the model and computational complexity</w:t>
      </w:r>
      <w:r w:rsidR="00F33FE2">
        <w:rPr>
          <w:b/>
          <w:bCs/>
          <w:lang w:val="en-US"/>
        </w:rPr>
        <w:t xml:space="preserve"> in a common </w:t>
      </w:r>
      <w:r w:rsidR="006C65A0">
        <w:rPr>
          <w:b/>
          <w:bCs/>
          <w:lang w:val="en-US"/>
        </w:rPr>
        <w:t xml:space="preserve">agreed </w:t>
      </w:r>
      <w:r w:rsidR="00F33FE2">
        <w:rPr>
          <w:b/>
          <w:bCs/>
          <w:lang w:val="en-US"/>
        </w:rPr>
        <w:t>table between companies.</w:t>
      </w:r>
      <w:bookmarkEnd w:id="36"/>
    </w:p>
    <w:p w14:paraId="7CF6E95E" w14:textId="078A03C3" w:rsidR="00DC580D" w:rsidRDefault="00DC580D" w:rsidP="00DC580D">
      <w:pPr>
        <w:rPr>
          <w:lang w:val="en-US"/>
        </w:rPr>
      </w:pPr>
    </w:p>
    <w:p w14:paraId="3CB305D6" w14:textId="36BEF3FC" w:rsidR="00DC580D" w:rsidRDefault="00DC580D" w:rsidP="00B74CB3">
      <w:pPr>
        <w:pStyle w:val="Heading1"/>
        <w:rPr>
          <w:lang w:val="en-US"/>
        </w:rPr>
      </w:pPr>
      <w:r>
        <w:rPr>
          <w:lang w:val="en-US"/>
        </w:rPr>
        <w:t xml:space="preserve">Performance Evaluation on </w:t>
      </w:r>
      <w:r w:rsidR="009E270F">
        <w:rPr>
          <w:lang w:val="en-US"/>
        </w:rPr>
        <w:t>Imperfections</w:t>
      </w:r>
    </w:p>
    <w:p w14:paraId="7DCC4C06" w14:textId="20829508" w:rsidR="009E270F" w:rsidRDefault="009E270F" w:rsidP="00B74CB3">
      <w:pPr>
        <w:pStyle w:val="Heading2"/>
        <w:rPr>
          <w:lang w:val="en-US"/>
        </w:rPr>
      </w:pPr>
      <w:r>
        <w:rPr>
          <w:lang w:val="en-US"/>
        </w:rPr>
        <w:t>Direct AI/ML positioning</w:t>
      </w:r>
    </w:p>
    <w:p w14:paraId="1A66218B" w14:textId="4414B189" w:rsidR="009E270F" w:rsidRDefault="009E270F" w:rsidP="00B74CB3">
      <w:pPr>
        <w:pStyle w:val="Heading3"/>
        <w:rPr>
          <w:lang w:val="en-US"/>
        </w:rPr>
      </w:pPr>
      <w:r>
        <w:rPr>
          <w:lang w:val="en-US"/>
        </w:rPr>
        <w:t>Labeling errors</w:t>
      </w:r>
    </w:p>
    <w:p w14:paraId="08017F6E" w14:textId="56A706F3" w:rsidR="00B65EB5" w:rsidRDefault="00A00CF5" w:rsidP="00B65EB5">
      <w:pPr>
        <w:rPr>
          <w:lang w:val="en-US"/>
        </w:rPr>
      </w:pPr>
      <w:r>
        <w:rPr>
          <w:lang w:val="en-US"/>
        </w:rPr>
        <w:t xml:space="preserve">In the 3GPP RAN1#112 meeting the following evaluation was agreed between companies: </w:t>
      </w:r>
    </w:p>
    <w:tbl>
      <w:tblPr>
        <w:tblStyle w:val="TableGrid"/>
        <w:tblW w:w="0" w:type="auto"/>
        <w:tblLook w:val="04A0" w:firstRow="1" w:lastRow="0" w:firstColumn="1" w:lastColumn="0" w:noHBand="0" w:noVBand="1"/>
      </w:tblPr>
      <w:tblGrid>
        <w:gridCol w:w="9629"/>
      </w:tblGrid>
      <w:tr w:rsidR="00B65EB5" w14:paraId="2406D68A" w14:textId="77777777" w:rsidTr="00B65EB5">
        <w:tc>
          <w:tcPr>
            <w:tcW w:w="9629" w:type="dxa"/>
          </w:tcPr>
          <w:p w14:paraId="35612CB4" w14:textId="77777777" w:rsidR="00B65EB5" w:rsidRPr="004B273C" w:rsidRDefault="00B65EB5" w:rsidP="00B65EB5">
            <w:pPr>
              <w:rPr>
                <w:rFonts w:cs="DengXian"/>
                <w:b/>
                <w:bCs/>
                <w:sz w:val="16"/>
                <w:szCs w:val="16"/>
                <w:highlight w:val="green"/>
                <w:u w:val="single"/>
              </w:rPr>
            </w:pPr>
            <w:r w:rsidRPr="004B273C">
              <w:rPr>
                <w:rFonts w:cs="DengXian"/>
                <w:b/>
                <w:bCs/>
                <w:sz w:val="16"/>
                <w:szCs w:val="16"/>
                <w:highlight w:val="green"/>
                <w:u w:val="single"/>
              </w:rPr>
              <w:t>Agreement</w:t>
            </w:r>
          </w:p>
          <w:p w14:paraId="6BFCC6C3" w14:textId="77777777" w:rsidR="00B65EB5" w:rsidRPr="004B273C" w:rsidRDefault="00B65EB5" w:rsidP="00B65EB5">
            <w:pPr>
              <w:rPr>
                <w:sz w:val="16"/>
                <w:szCs w:val="16"/>
              </w:rPr>
            </w:pPr>
            <w:r w:rsidRPr="004B273C">
              <w:rPr>
                <w:sz w:val="16"/>
                <w:szCs w:val="16"/>
              </w:rPr>
              <w:t xml:space="preserve">For direct AI/ML positioning, study the impact of labelling error to positioning accuracy  </w:t>
            </w:r>
          </w:p>
          <w:p w14:paraId="5B620AB8"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5B4213A0" w14:textId="77777777" w:rsidR="00B65EB5" w:rsidRPr="004B273C" w:rsidRDefault="00B65EB5" w:rsidP="00B65EB5">
            <w:pPr>
              <w:pStyle w:val="ListParagraph"/>
              <w:widowControl w:val="0"/>
              <w:numPr>
                <w:ilvl w:val="1"/>
                <w:numId w:val="7"/>
              </w:numPr>
              <w:contextualSpacing w:val="0"/>
              <w:jc w:val="both"/>
              <w:rPr>
                <w:sz w:val="16"/>
                <w:szCs w:val="16"/>
                <w:lang w:val="en-US"/>
              </w:rPr>
            </w:pPr>
            <w:r w:rsidRPr="004B273C">
              <w:rPr>
                <w:sz w:val="16"/>
                <w:szCs w:val="16"/>
                <w:lang w:val="en-US"/>
              </w:rPr>
              <w:t xml:space="preserve">Value L is up to sources. </w:t>
            </w:r>
          </w:p>
          <w:p w14:paraId="10F7D8B7"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rFonts w:hint="eastAsia"/>
                <w:sz w:val="16"/>
                <w:szCs w:val="16"/>
                <w:lang w:val="en-US"/>
              </w:rPr>
              <w:t>O</w:t>
            </w:r>
            <w:r w:rsidRPr="004B273C">
              <w:rPr>
                <w:sz w:val="16"/>
                <w:szCs w:val="16"/>
                <w:lang w:val="en-US"/>
              </w:rPr>
              <w:t>ther models are not precluded</w:t>
            </w:r>
          </w:p>
          <w:p w14:paraId="0F419410"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to label-based model monitoring methods]</w:t>
            </w:r>
          </w:p>
          <w:p w14:paraId="19DF3BD3" w14:textId="46730C4B" w:rsidR="00B65EB5" w:rsidRPr="00B65EB5"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for AI/ML assisted positioning.]</w:t>
            </w:r>
          </w:p>
        </w:tc>
      </w:tr>
    </w:tbl>
    <w:p w14:paraId="6E4E081B" w14:textId="77777777" w:rsidR="00B65EB5" w:rsidRPr="00B65EB5" w:rsidRDefault="00B65EB5" w:rsidP="00B65EB5">
      <w:pPr>
        <w:rPr>
          <w:lang w:val="en-US"/>
        </w:rPr>
      </w:pPr>
    </w:p>
    <w:p w14:paraId="41D406C5" w14:textId="5C118121" w:rsidR="009E15D2" w:rsidRDefault="009E15D2" w:rsidP="0071065A">
      <w:pPr>
        <w:jc w:val="both"/>
        <w:rPr>
          <w:lang w:val="en-US"/>
        </w:rPr>
      </w:pPr>
      <w:r>
        <w:rPr>
          <w:lang w:val="en-US"/>
        </w:rPr>
        <w:t xml:space="preserve">The </w:t>
      </w:r>
      <w:r w:rsidR="002F34D2">
        <w:rPr>
          <w:lang w:val="en-US"/>
        </w:rPr>
        <w:t>ground truth label error was generated</w:t>
      </w:r>
      <w:r w:rsidR="005B1E4C">
        <w:rPr>
          <w:lang w:val="en-US"/>
        </w:rPr>
        <w:t xml:space="preserve"> with </w:t>
      </w:r>
      <w:r w:rsidR="00D076B1">
        <w:rPr>
          <w:lang w:val="en-US"/>
        </w:rPr>
        <w:t>the premises defined in the agreement.</w:t>
      </w:r>
      <w:r w:rsidR="005B1E4C">
        <w:rPr>
          <w:lang w:val="en-US"/>
        </w:rPr>
        <w:t xml:space="preserve"> </w:t>
      </w:r>
    </w:p>
    <w:p w14:paraId="6248D4A0" w14:textId="3715BA64" w:rsidR="0071065A" w:rsidRDefault="0071065A" w:rsidP="0071065A">
      <w:pPr>
        <w:jc w:val="both"/>
        <w:rPr>
          <w:lang w:val="en-US"/>
        </w:rPr>
      </w:pPr>
      <w:r>
        <w:rPr>
          <w:lang w:val="en-US"/>
        </w:rPr>
        <w:t xml:space="preserve">In </w:t>
      </w:r>
      <w:r>
        <w:rPr>
          <w:lang w:val="en-US"/>
        </w:rPr>
        <w:fldChar w:fldCharType="begin"/>
      </w:r>
      <w:r>
        <w:rPr>
          <w:lang w:val="en-US"/>
        </w:rPr>
        <w:instrText xml:space="preserve"> REF _Ref131486136 \h </w:instrText>
      </w:r>
      <w:r>
        <w:rPr>
          <w:lang w:val="en-US"/>
        </w:rPr>
      </w:r>
      <w:r>
        <w:rPr>
          <w:lang w:val="en-US"/>
        </w:rPr>
        <w:fldChar w:fldCharType="separate"/>
      </w:r>
      <w:r w:rsidR="00E76C87">
        <w:t xml:space="preserve">Table </w:t>
      </w:r>
      <w:r w:rsidR="00E76C87">
        <w:rPr>
          <w:noProof/>
        </w:rPr>
        <w:t>13</w:t>
      </w:r>
      <w:r>
        <w:rPr>
          <w:lang w:val="en-US"/>
        </w:rPr>
        <w:fldChar w:fldCharType="end"/>
      </w:r>
      <w:r>
        <w:rPr>
          <w:lang w:val="en-US"/>
        </w:rPr>
        <w:t xml:space="preserve"> is shown the performance of the horizontal positioning. We use the error CDF at 90% as reference for each noise standard deviation. In the table we use the mean and the variance of the positioning error to evaluate the consistency of the AI/ML model between 20 different realizations of the same experiment.</w:t>
      </w:r>
      <w:r w:rsidR="000A7A68">
        <w:rPr>
          <w:lang w:val="en-US"/>
        </w:rPr>
        <w:t xml:space="preserve"> The </w:t>
      </w:r>
      <w:r w:rsidR="004B50B7">
        <w:rPr>
          <w:lang w:val="en-US"/>
        </w:rPr>
        <w:t>model was trained using dataset 1</w:t>
      </w:r>
      <w:r w:rsidR="00281312">
        <w:rPr>
          <w:lang w:val="en-US"/>
        </w:rPr>
        <w:t xml:space="preserve">, further details of the dataset are shared in Section </w:t>
      </w:r>
      <w:r w:rsidR="004C6C8E">
        <w:rPr>
          <w:lang w:val="en-US"/>
        </w:rPr>
        <w:t>2.</w:t>
      </w:r>
    </w:p>
    <w:p w14:paraId="1F11D8A4" w14:textId="6E9C06BE" w:rsidR="0071065A" w:rsidRDefault="0071065A" w:rsidP="0071065A">
      <w:pPr>
        <w:jc w:val="both"/>
        <w:rPr>
          <w:lang w:val="en-US"/>
        </w:rPr>
      </w:pPr>
      <w:r>
        <w:rPr>
          <w:lang w:val="en-US"/>
        </w:rPr>
        <w:t>In this scenario we used the same AI/ML model structure. Thus, the model and computational complexity remains the same in all cases. The model complexity is 300K parameters and the computational complexity is 38</w:t>
      </w:r>
      <w:r w:rsidR="00413077">
        <w:rPr>
          <w:lang w:val="en-US"/>
        </w:rPr>
        <w:t>2</w:t>
      </w:r>
      <w:r>
        <w:rPr>
          <w:lang w:val="en-US"/>
        </w:rPr>
        <w:t>M flops.</w:t>
      </w:r>
    </w:p>
    <w:p w14:paraId="0AB0CF3E" w14:textId="71F03DE4" w:rsidR="0071065A" w:rsidRDefault="0071065A" w:rsidP="00B100FD">
      <w:pPr>
        <w:pStyle w:val="Caption"/>
        <w:keepNext/>
        <w:jc w:val="both"/>
      </w:pPr>
      <w:bookmarkStart w:id="37" w:name="_Ref131486136"/>
      <w:r>
        <w:t xml:space="preserve">Table </w:t>
      </w:r>
      <w:r>
        <w:fldChar w:fldCharType="begin"/>
      </w:r>
      <w:r>
        <w:instrText xml:space="preserve"> SEQ Table \* ARABIC </w:instrText>
      </w:r>
      <w:r>
        <w:fldChar w:fldCharType="separate"/>
      </w:r>
      <w:r w:rsidR="00E76C87">
        <w:rPr>
          <w:noProof/>
        </w:rPr>
        <w:t>13</w:t>
      </w:r>
      <w:r>
        <w:fldChar w:fldCharType="end"/>
      </w:r>
      <w:bookmarkEnd w:id="37"/>
      <w:r>
        <w:t xml:space="preserve"> - Evaluation of ground truth labelling error with different noise standard deviation and their impact on the horizontal 2D error at CDF 90%. The error is indicated using the mean and the variance between 20 different realizations of the same experiment.</w:t>
      </w:r>
      <w:r w:rsidR="00C05629">
        <w:t xml:space="preserve"> </w:t>
      </w:r>
      <w:r w:rsidR="00C05629" w:rsidRPr="005C4ED5">
        <w:t>UE distribution area = 120x60 m</w:t>
      </w:r>
      <w:r w:rsidR="00C05629">
        <w:t>.</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785124" w14:paraId="376A7534" w14:textId="77777777" w:rsidTr="001D1BA5">
        <w:trPr>
          <w:trHeight w:val="609"/>
        </w:trPr>
        <w:tc>
          <w:tcPr>
            <w:tcW w:w="1973" w:type="dxa"/>
          </w:tcPr>
          <w:p w14:paraId="3C0B31D3" w14:textId="503034C1" w:rsidR="0071065A" w:rsidRPr="00715F65" w:rsidRDefault="00C95F63">
            <w:pPr>
              <w:rPr>
                <w:b/>
                <w:bCs/>
                <w:lang w:val="en-US"/>
              </w:rPr>
            </w:pPr>
            <w:r>
              <w:rPr>
                <w:b/>
                <w:bCs/>
                <w:lang w:val="en-US"/>
              </w:rPr>
              <w:t xml:space="preserve">Standard deviation of </w:t>
            </w:r>
            <w:r w:rsidR="00294D3B">
              <w:rPr>
                <w:b/>
                <w:bCs/>
                <w:lang w:val="en-US"/>
              </w:rPr>
              <w:t>L</w:t>
            </w:r>
            <w:r w:rsidR="009E3D87">
              <w:rPr>
                <w:b/>
                <w:bCs/>
                <w:lang w:val="en-US"/>
              </w:rPr>
              <w:t xml:space="preserve"> meters.</w:t>
            </w:r>
          </w:p>
        </w:tc>
        <w:tc>
          <w:tcPr>
            <w:tcW w:w="999" w:type="dxa"/>
          </w:tcPr>
          <w:p w14:paraId="14833D41" w14:textId="77777777" w:rsidR="0071065A" w:rsidRDefault="0071065A">
            <w:pPr>
              <w:rPr>
                <w:lang w:val="en-US"/>
              </w:rPr>
            </w:pPr>
            <w:r>
              <w:rPr>
                <w:lang w:val="en-US"/>
              </w:rPr>
              <w:t>0.0</w:t>
            </w:r>
          </w:p>
        </w:tc>
        <w:tc>
          <w:tcPr>
            <w:tcW w:w="901" w:type="dxa"/>
          </w:tcPr>
          <w:p w14:paraId="09D192AD" w14:textId="77777777" w:rsidR="0071065A" w:rsidRDefault="0071065A">
            <w:pPr>
              <w:rPr>
                <w:lang w:val="en-US"/>
              </w:rPr>
            </w:pPr>
            <w:r>
              <w:rPr>
                <w:lang w:val="en-US"/>
              </w:rPr>
              <w:t>0.5</w:t>
            </w:r>
          </w:p>
        </w:tc>
        <w:tc>
          <w:tcPr>
            <w:tcW w:w="1135" w:type="dxa"/>
          </w:tcPr>
          <w:p w14:paraId="47F4A2D5" w14:textId="77777777" w:rsidR="0071065A" w:rsidRDefault="0071065A">
            <w:pPr>
              <w:rPr>
                <w:lang w:val="en-US"/>
              </w:rPr>
            </w:pPr>
            <w:r>
              <w:rPr>
                <w:lang w:val="en-US"/>
              </w:rPr>
              <w:t>1.0</w:t>
            </w:r>
          </w:p>
        </w:tc>
        <w:tc>
          <w:tcPr>
            <w:tcW w:w="1135" w:type="dxa"/>
          </w:tcPr>
          <w:p w14:paraId="0F1790C3" w14:textId="77777777" w:rsidR="0071065A" w:rsidRDefault="0071065A">
            <w:pPr>
              <w:rPr>
                <w:lang w:val="en-US"/>
              </w:rPr>
            </w:pPr>
            <w:r>
              <w:rPr>
                <w:lang w:val="en-US"/>
              </w:rPr>
              <w:t>1.5</w:t>
            </w:r>
          </w:p>
        </w:tc>
        <w:tc>
          <w:tcPr>
            <w:tcW w:w="1135" w:type="dxa"/>
          </w:tcPr>
          <w:p w14:paraId="161931FA" w14:textId="77777777" w:rsidR="0071065A" w:rsidRDefault="0071065A">
            <w:pPr>
              <w:rPr>
                <w:lang w:val="en-US"/>
              </w:rPr>
            </w:pPr>
            <w:r>
              <w:rPr>
                <w:lang w:val="en-US"/>
              </w:rPr>
              <w:t>2.0</w:t>
            </w:r>
          </w:p>
        </w:tc>
        <w:tc>
          <w:tcPr>
            <w:tcW w:w="1135" w:type="dxa"/>
          </w:tcPr>
          <w:p w14:paraId="5F9F12F1" w14:textId="77777777" w:rsidR="0071065A" w:rsidRDefault="0071065A">
            <w:pPr>
              <w:rPr>
                <w:lang w:val="en-US"/>
              </w:rPr>
            </w:pPr>
            <w:r>
              <w:rPr>
                <w:lang w:val="en-US"/>
              </w:rPr>
              <w:t>2.5</w:t>
            </w:r>
          </w:p>
        </w:tc>
        <w:tc>
          <w:tcPr>
            <w:tcW w:w="1216" w:type="dxa"/>
          </w:tcPr>
          <w:p w14:paraId="74A6A08F" w14:textId="77777777" w:rsidR="0071065A" w:rsidRDefault="0071065A">
            <w:pPr>
              <w:rPr>
                <w:lang w:val="en-US"/>
              </w:rPr>
            </w:pPr>
            <w:r>
              <w:rPr>
                <w:lang w:val="en-US"/>
              </w:rPr>
              <w:t>3.0</w:t>
            </w:r>
          </w:p>
        </w:tc>
      </w:tr>
      <w:tr w:rsidR="00B100FD" w14:paraId="754AB700" w14:textId="77777777" w:rsidTr="001D1BA5">
        <w:tc>
          <w:tcPr>
            <w:tcW w:w="1973" w:type="dxa"/>
          </w:tcPr>
          <w:p w14:paraId="0A1F0B0F" w14:textId="77777777" w:rsidR="0071065A" w:rsidRDefault="0071065A">
            <w:pPr>
              <w:rPr>
                <w:lang w:val="en-US"/>
              </w:rPr>
            </w:pPr>
            <w:r w:rsidRPr="00F730C4">
              <w:rPr>
                <w:b/>
                <w:bCs/>
              </w:rPr>
              <w:t>Horizontal 2D error at CDF 90% (meters)</w:t>
            </w:r>
          </w:p>
        </w:tc>
        <w:tc>
          <w:tcPr>
            <w:tcW w:w="999" w:type="dxa"/>
          </w:tcPr>
          <w:p w14:paraId="63F7F6A5" w14:textId="77777777" w:rsidR="0071065A" w:rsidRDefault="0071065A">
            <w:pPr>
              <w:rPr>
                <w:lang w:val="en-US"/>
              </w:rPr>
            </w:pPr>
            <w:r>
              <w:rPr>
                <w:lang w:val="en-US"/>
              </w:rPr>
              <w:t>5.8134</w:t>
            </w:r>
          </w:p>
        </w:tc>
        <w:tc>
          <w:tcPr>
            <w:tcW w:w="901" w:type="dxa"/>
          </w:tcPr>
          <w:p w14:paraId="3ABDFA9F" w14:textId="77777777" w:rsidR="0071065A" w:rsidRDefault="0071065A">
            <w:pPr>
              <w:rPr>
                <w:lang w:val="en-US"/>
              </w:rPr>
            </w:pPr>
            <w:r>
              <w:rPr>
                <w:lang w:val="en-US"/>
              </w:rPr>
              <w:t>5.8458</w:t>
            </w:r>
          </w:p>
        </w:tc>
        <w:tc>
          <w:tcPr>
            <w:tcW w:w="1135" w:type="dxa"/>
          </w:tcPr>
          <w:p w14:paraId="25448812" w14:textId="77777777" w:rsidR="0071065A" w:rsidRDefault="0071065A">
            <w:pPr>
              <w:rPr>
                <w:lang w:val="en-US"/>
              </w:rPr>
            </w:pPr>
            <w:r>
              <w:rPr>
                <w:lang w:val="en-US"/>
              </w:rPr>
              <w:t>5.9526</w:t>
            </w:r>
          </w:p>
        </w:tc>
        <w:tc>
          <w:tcPr>
            <w:tcW w:w="1135" w:type="dxa"/>
          </w:tcPr>
          <w:p w14:paraId="5124DA01" w14:textId="77777777" w:rsidR="0071065A" w:rsidRDefault="0071065A">
            <w:pPr>
              <w:rPr>
                <w:lang w:val="en-US"/>
              </w:rPr>
            </w:pPr>
            <w:r>
              <w:rPr>
                <w:lang w:val="en-US"/>
              </w:rPr>
              <w:t>6.0620</w:t>
            </w:r>
          </w:p>
        </w:tc>
        <w:tc>
          <w:tcPr>
            <w:tcW w:w="1135" w:type="dxa"/>
          </w:tcPr>
          <w:p w14:paraId="0DCC2C70" w14:textId="77777777" w:rsidR="0071065A" w:rsidRDefault="0071065A">
            <w:pPr>
              <w:rPr>
                <w:lang w:val="en-US"/>
              </w:rPr>
            </w:pPr>
            <w:r>
              <w:rPr>
                <w:lang w:val="en-US"/>
              </w:rPr>
              <w:t>6.300</w:t>
            </w:r>
          </w:p>
        </w:tc>
        <w:tc>
          <w:tcPr>
            <w:tcW w:w="1135" w:type="dxa"/>
          </w:tcPr>
          <w:p w14:paraId="6CD17085" w14:textId="77777777" w:rsidR="0071065A" w:rsidRDefault="0071065A">
            <w:pPr>
              <w:rPr>
                <w:lang w:val="en-US"/>
              </w:rPr>
            </w:pPr>
            <w:r>
              <w:rPr>
                <w:lang w:val="en-US"/>
              </w:rPr>
              <w:t>6.7307</w:t>
            </w:r>
          </w:p>
        </w:tc>
        <w:tc>
          <w:tcPr>
            <w:tcW w:w="1216" w:type="dxa"/>
          </w:tcPr>
          <w:p w14:paraId="39D6821F" w14:textId="6464B710" w:rsidR="0071065A" w:rsidRDefault="00523D8D">
            <w:pPr>
              <w:rPr>
                <w:lang w:val="en-US"/>
              </w:rPr>
            </w:pPr>
            <w:r>
              <w:rPr>
                <w:lang w:val="en-US"/>
              </w:rPr>
              <w:t>6.874</w:t>
            </w:r>
          </w:p>
        </w:tc>
      </w:tr>
      <w:tr w:rsidR="00B100FD" w14:paraId="13D5FA47" w14:textId="77777777" w:rsidTr="001D1BA5">
        <w:tc>
          <w:tcPr>
            <w:tcW w:w="1973" w:type="dxa"/>
          </w:tcPr>
          <w:p w14:paraId="4E5B6FBD" w14:textId="6D858451" w:rsidR="0071065A" w:rsidRDefault="00785124">
            <w:pPr>
              <w:rPr>
                <w:lang w:val="en-US"/>
              </w:rPr>
            </w:pPr>
            <w:r>
              <w:rPr>
                <w:b/>
                <w:bCs/>
              </w:rPr>
              <w:t>Percentage</w:t>
            </w:r>
            <w:r w:rsidR="00D52720">
              <w:rPr>
                <w:b/>
                <w:bCs/>
              </w:rPr>
              <w:t xml:space="preserve"> of error compared to L=0</w:t>
            </w:r>
          </w:p>
        </w:tc>
        <w:tc>
          <w:tcPr>
            <w:tcW w:w="999" w:type="dxa"/>
          </w:tcPr>
          <w:p w14:paraId="24DA7F80" w14:textId="363200DA" w:rsidR="0071065A" w:rsidRDefault="00D52720">
            <w:pPr>
              <w:rPr>
                <w:lang w:val="en-US"/>
              </w:rPr>
            </w:pPr>
            <w:r>
              <w:rPr>
                <w:lang w:val="en-US"/>
              </w:rPr>
              <w:t>0%</w:t>
            </w:r>
          </w:p>
        </w:tc>
        <w:tc>
          <w:tcPr>
            <w:tcW w:w="901" w:type="dxa"/>
          </w:tcPr>
          <w:p w14:paraId="6D5A232B" w14:textId="3757748D" w:rsidR="0071065A" w:rsidRDefault="00751D38">
            <w:pPr>
              <w:rPr>
                <w:lang w:val="en-US"/>
              </w:rPr>
            </w:pPr>
            <w:r>
              <w:rPr>
                <w:lang w:val="en-US"/>
              </w:rPr>
              <w:t>0.55%</w:t>
            </w:r>
          </w:p>
        </w:tc>
        <w:tc>
          <w:tcPr>
            <w:tcW w:w="1135" w:type="dxa"/>
          </w:tcPr>
          <w:p w14:paraId="36042860" w14:textId="311F1865" w:rsidR="0071065A" w:rsidRDefault="00BA43E6">
            <w:pPr>
              <w:rPr>
                <w:lang w:val="en-US"/>
              </w:rPr>
            </w:pPr>
            <w:r>
              <w:rPr>
                <w:lang w:val="en-US"/>
              </w:rPr>
              <w:t>2.39%</w:t>
            </w:r>
          </w:p>
        </w:tc>
        <w:tc>
          <w:tcPr>
            <w:tcW w:w="1135" w:type="dxa"/>
          </w:tcPr>
          <w:p w14:paraId="588DB92D" w14:textId="10F7A5FF" w:rsidR="0071065A" w:rsidRDefault="00BA6997">
            <w:pPr>
              <w:rPr>
                <w:lang w:val="en-US"/>
              </w:rPr>
            </w:pPr>
            <w:r>
              <w:rPr>
                <w:lang w:val="en-US"/>
              </w:rPr>
              <w:t>4.28%</w:t>
            </w:r>
          </w:p>
        </w:tc>
        <w:tc>
          <w:tcPr>
            <w:tcW w:w="1135" w:type="dxa"/>
          </w:tcPr>
          <w:p w14:paraId="5005C611" w14:textId="07A7F02C" w:rsidR="0071065A" w:rsidRDefault="00531459">
            <w:pPr>
              <w:rPr>
                <w:lang w:val="en-US"/>
              </w:rPr>
            </w:pPr>
            <w:r>
              <w:rPr>
                <w:lang w:val="en-US"/>
              </w:rPr>
              <w:t>8.38%</w:t>
            </w:r>
          </w:p>
        </w:tc>
        <w:tc>
          <w:tcPr>
            <w:tcW w:w="1135" w:type="dxa"/>
          </w:tcPr>
          <w:p w14:paraId="088C6866" w14:textId="50B574DE" w:rsidR="0071065A" w:rsidRDefault="004B672B">
            <w:pPr>
              <w:rPr>
                <w:lang w:val="en-US"/>
              </w:rPr>
            </w:pPr>
            <w:r>
              <w:rPr>
                <w:lang w:val="en-US"/>
              </w:rPr>
              <w:t>15.77%</w:t>
            </w:r>
          </w:p>
        </w:tc>
        <w:tc>
          <w:tcPr>
            <w:tcW w:w="1216" w:type="dxa"/>
          </w:tcPr>
          <w:p w14:paraId="0D8DCBF4" w14:textId="5C513AEB" w:rsidR="0071065A" w:rsidRDefault="00CE7505">
            <w:pPr>
              <w:rPr>
                <w:lang w:val="en-US"/>
              </w:rPr>
            </w:pPr>
            <w:r>
              <w:rPr>
                <w:lang w:val="en-US"/>
              </w:rPr>
              <w:t>17</w:t>
            </w:r>
            <w:r w:rsidR="00345BFA">
              <w:rPr>
                <w:lang w:val="en-US"/>
              </w:rPr>
              <w:t>.19%</w:t>
            </w:r>
          </w:p>
        </w:tc>
      </w:tr>
    </w:tbl>
    <w:p w14:paraId="3EE49585" w14:textId="77777777" w:rsidR="0071065A" w:rsidRPr="0071065A" w:rsidRDefault="0071065A" w:rsidP="0071065A">
      <w:pPr>
        <w:rPr>
          <w:lang w:val="en-US"/>
        </w:rPr>
      </w:pPr>
    </w:p>
    <w:p w14:paraId="2261BB96" w14:textId="76EF066F" w:rsidR="009E270F" w:rsidRPr="00065D86" w:rsidRDefault="002B47DC" w:rsidP="00B100FD">
      <w:pPr>
        <w:jc w:val="both"/>
        <w:rPr>
          <w:b/>
          <w:bCs/>
          <w:lang w:val="en-US"/>
        </w:rPr>
      </w:pPr>
      <w:r w:rsidRPr="00065D86">
        <w:rPr>
          <w:b/>
          <w:bCs/>
          <w:lang w:val="en-US"/>
        </w:rPr>
        <w:t>Observation 1</w:t>
      </w:r>
      <w:r w:rsidR="000A2DE7">
        <w:rPr>
          <w:b/>
          <w:bCs/>
          <w:lang w:val="en-US"/>
        </w:rPr>
        <w:t>2</w:t>
      </w:r>
      <w:r w:rsidRPr="00065D86">
        <w:rPr>
          <w:b/>
          <w:bCs/>
          <w:lang w:val="en-US"/>
        </w:rPr>
        <w:t xml:space="preserve">: </w:t>
      </w:r>
      <w:r w:rsidR="00B60597" w:rsidRPr="00065D86">
        <w:rPr>
          <w:b/>
          <w:bCs/>
          <w:lang w:val="en-US"/>
        </w:rPr>
        <w:t>For Direct AI/ML positioning</w:t>
      </w:r>
      <w:r w:rsidR="00ED0C6E" w:rsidRPr="00065D86">
        <w:rPr>
          <w:b/>
          <w:bCs/>
          <w:lang w:val="en-US"/>
        </w:rPr>
        <w:t xml:space="preserve">, the performance of the </w:t>
      </w:r>
      <w:r w:rsidR="00CF5E33" w:rsidRPr="00065D86">
        <w:rPr>
          <w:b/>
          <w:bCs/>
          <w:lang w:val="en-US"/>
        </w:rPr>
        <w:t xml:space="preserve">horizontal positioning </w:t>
      </w:r>
      <w:r w:rsidR="00CB24A1" w:rsidRPr="00065D86">
        <w:rPr>
          <w:b/>
          <w:bCs/>
          <w:lang w:val="en-US"/>
        </w:rPr>
        <w:t xml:space="preserve">is </w:t>
      </w:r>
      <w:r w:rsidR="00762FD8" w:rsidRPr="00065D86">
        <w:rPr>
          <w:b/>
          <w:bCs/>
          <w:lang w:val="en-US"/>
        </w:rPr>
        <w:t>degraded</w:t>
      </w:r>
      <w:r w:rsidR="007A34B3" w:rsidRPr="00065D86">
        <w:rPr>
          <w:b/>
          <w:bCs/>
          <w:lang w:val="en-US"/>
        </w:rPr>
        <w:t xml:space="preserve"> after</w:t>
      </w:r>
      <w:r w:rsidR="00643031" w:rsidRPr="00065D86">
        <w:rPr>
          <w:b/>
          <w:bCs/>
          <w:lang w:val="en-US"/>
        </w:rPr>
        <w:t xml:space="preserve"> a certain </w:t>
      </w:r>
      <w:r w:rsidR="00BE7333" w:rsidRPr="00065D86">
        <w:rPr>
          <w:b/>
          <w:bCs/>
          <w:lang w:val="en-US"/>
        </w:rPr>
        <w:t xml:space="preserve">standard deviation </w:t>
      </w:r>
      <w:r w:rsidR="00D004F2" w:rsidRPr="00065D86">
        <w:rPr>
          <w:b/>
          <w:bCs/>
          <w:lang w:val="en-US"/>
        </w:rPr>
        <w:t>value of the truncated Gaussian distribution</w:t>
      </w:r>
      <w:r w:rsidR="00311712" w:rsidRPr="00065D86">
        <w:rPr>
          <w:b/>
          <w:bCs/>
          <w:lang w:val="en-US"/>
        </w:rPr>
        <w:t xml:space="preserve">. </w:t>
      </w:r>
      <w:r w:rsidR="00B7626A">
        <w:rPr>
          <w:b/>
          <w:bCs/>
          <w:lang w:val="en-US"/>
        </w:rPr>
        <w:t>For instance</w:t>
      </w:r>
      <w:r w:rsidR="00311712" w:rsidRPr="00065D86">
        <w:rPr>
          <w:b/>
          <w:bCs/>
          <w:lang w:val="en-US"/>
        </w:rPr>
        <w:t xml:space="preserve">, </w:t>
      </w:r>
      <w:r w:rsidR="005A0DA2">
        <w:rPr>
          <w:b/>
          <w:bCs/>
          <w:lang w:val="en-US"/>
        </w:rPr>
        <w:t xml:space="preserve">in our </w:t>
      </w:r>
      <w:r w:rsidR="009347BE">
        <w:rPr>
          <w:b/>
          <w:bCs/>
          <w:lang w:val="en-US"/>
        </w:rPr>
        <w:t xml:space="preserve">performance </w:t>
      </w:r>
      <w:r w:rsidR="005A0DA2">
        <w:rPr>
          <w:b/>
          <w:bCs/>
          <w:lang w:val="en-US"/>
        </w:rPr>
        <w:t>evaluation</w:t>
      </w:r>
      <w:r w:rsidR="00D46048">
        <w:rPr>
          <w:b/>
          <w:bCs/>
          <w:lang w:val="en-US"/>
        </w:rPr>
        <w:t xml:space="preserve"> the accuracy was degraded by </w:t>
      </w:r>
      <w:r w:rsidR="00C473BE" w:rsidRPr="00065D86">
        <w:rPr>
          <w:b/>
          <w:bCs/>
          <w:lang w:val="en-US"/>
        </w:rPr>
        <w:t>5%</w:t>
      </w:r>
      <w:r w:rsidR="00E25BAD">
        <w:rPr>
          <w:b/>
          <w:bCs/>
          <w:lang w:val="en-US"/>
        </w:rPr>
        <w:t xml:space="preserve"> with L=</w:t>
      </w:r>
      <w:r w:rsidR="00C878EC" w:rsidRPr="00065D86">
        <w:rPr>
          <w:b/>
          <w:bCs/>
          <w:lang w:val="en-US"/>
        </w:rPr>
        <w:t>1.5</w:t>
      </w:r>
      <w:r w:rsidR="008F70A0" w:rsidRPr="00065D86">
        <w:rPr>
          <w:b/>
          <w:bCs/>
          <w:lang w:val="en-US"/>
        </w:rPr>
        <w:t xml:space="preserve"> meters.</w:t>
      </w:r>
      <w:r w:rsidR="00784229" w:rsidRPr="00065D86">
        <w:rPr>
          <w:b/>
          <w:bCs/>
          <w:lang w:val="en-US"/>
        </w:rPr>
        <w:t xml:space="preserve"> </w:t>
      </w:r>
    </w:p>
    <w:p w14:paraId="0883E410" w14:textId="4AD6B64D" w:rsidR="006608CC" w:rsidRPr="00860D5E" w:rsidRDefault="00F77491" w:rsidP="00B100FD">
      <w:pPr>
        <w:jc w:val="both"/>
        <w:rPr>
          <w:b/>
          <w:bCs/>
          <w:lang w:val="en-US"/>
        </w:rPr>
      </w:pPr>
      <w:r w:rsidRPr="00860D5E">
        <w:rPr>
          <w:b/>
          <w:bCs/>
          <w:lang w:val="en-US"/>
        </w:rPr>
        <w:t>Observation 1</w:t>
      </w:r>
      <w:r w:rsidR="00FD6AE8">
        <w:rPr>
          <w:b/>
          <w:bCs/>
          <w:lang w:val="en-US"/>
        </w:rPr>
        <w:t>3</w:t>
      </w:r>
      <w:r w:rsidRPr="00860D5E">
        <w:rPr>
          <w:b/>
          <w:bCs/>
          <w:lang w:val="en-US"/>
        </w:rPr>
        <w:t>:</w:t>
      </w:r>
      <w:r w:rsidR="008F3E15" w:rsidRPr="00860D5E">
        <w:rPr>
          <w:b/>
          <w:bCs/>
          <w:lang w:val="en-US"/>
        </w:rPr>
        <w:t xml:space="preserve"> </w:t>
      </w:r>
      <w:r w:rsidR="00860D5E" w:rsidRPr="00860D5E">
        <w:rPr>
          <w:b/>
          <w:bCs/>
          <w:lang w:val="en-US"/>
        </w:rPr>
        <w:t xml:space="preserve">In the evaluation, Direct AI/ML positioning is robust to label noise with Gaussian distribution. However, modeling this error type in real-world scenarios could be a challenge.  </w:t>
      </w:r>
    </w:p>
    <w:p w14:paraId="51C1B5CF" w14:textId="38D4CA4A" w:rsidR="004F333E" w:rsidRPr="004F333E" w:rsidRDefault="004F333E" w:rsidP="00B100FD">
      <w:pPr>
        <w:jc w:val="both"/>
        <w:rPr>
          <w:b/>
          <w:bCs/>
          <w:lang w:val="en-US"/>
        </w:rPr>
      </w:pPr>
      <w:r>
        <w:rPr>
          <w:b/>
          <w:bCs/>
          <w:lang w:val="en-US"/>
        </w:rPr>
        <w:t>Proposal 1</w:t>
      </w:r>
      <w:r w:rsidR="00D826B9">
        <w:rPr>
          <w:b/>
          <w:bCs/>
          <w:lang w:val="en-US"/>
        </w:rPr>
        <w:t>0</w:t>
      </w:r>
      <w:r>
        <w:rPr>
          <w:b/>
          <w:bCs/>
          <w:lang w:val="en-US"/>
        </w:rPr>
        <w:t xml:space="preserve">: </w:t>
      </w:r>
      <w:r w:rsidR="00AF1E42">
        <w:rPr>
          <w:b/>
          <w:bCs/>
          <w:lang w:val="en-US"/>
        </w:rPr>
        <w:t xml:space="preserve">RAN1 to further </w:t>
      </w:r>
      <w:r w:rsidR="005D075E">
        <w:rPr>
          <w:b/>
          <w:bCs/>
          <w:lang w:val="en-US"/>
        </w:rPr>
        <w:t xml:space="preserve">evaluate and </w:t>
      </w:r>
      <w:r w:rsidR="0086632C">
        <w:rPr>
          <w:b/>
          <w:bCs/>
          <w:lang w:val="en-US"/>
        </w:rPr>
        <w:t>study the impact and potential solution of labeling error</w:t>
      </w:r>
      <w:r w:rsidR="001000E7">
        <w:rPr>
          <w:b/>
          <w:bCs/>
          <w:lang w:val="en-US"/>
        </w:rPr>
        <w:t xml:space="preserve"> on AI/ML based</w:t>
      </w:r>
      <w:r w:rsidR="00FD5206">
        <w:rPr>
          <w:b/>
          <w:bCs/>
          <w:lang w:val="en-US"/>
        </w:rPr>
        <w:t xml:space="preserve"> positioning performance using different error distribution sources. </w:t>
      </w:r>
    </w:p>
    <w:p w14:paraId="2B0D704B" w14:textId="77777777" w:rsidR="008B782B" w:rsidRPr="008B782B" w:rsidRDefault="008B782B" w:rsidP="008B782B">
      <w:pPr>
        <w:rPr>
          <w:lang w:val="en-US"/>
        </w:rPr>
      </w:pPr>
    </w:p>
    <w:p w14:paraId="6912F1F4" w14:textId="77777777" w:rsidR="00511D0E" w:rsidRPr="00511D0E" w:rsidRDefault="00511D0E" w:rsidP="00511D0E">
      <w:pPr>
        <w:rPr>
          <w:lang w:val="en-US"/>
        </w:rPr>
      </w:pPr>
    </w:p>
    <w:p w14:paraId="74FE48C7" w14:textId="0DB3AD36" w:rsidR="00511D0E" w:rsidRDefault="00511D0E" w:rsidP="00B74CB3">
      <w:pPr>
        <w:pStyle w:val="Heading1"/>
        <w:rPr>
          <w:lang w:val="en-US"/>
        </w:rPr>
      </w:pPr>
      <w:bookmarkStart w:id="38" w:name="_Hlk127116787"/>
      <w:bookmarkEnd w:id="1"/>
      <w:r>
        <w:rPr>
          <w:lang w:val="en-US"/>
        </w:rPr>
        <w:t>Other Complementary Evaluations</w:t>
      </w:r>
    </w:p>
    <w:p w14:paraId="3053EA74" w14:textId="128864D8" w:rsidR="00813390" w:rsidRDefault="00813390" w:rsidP="00B74CB3">
      <w:pPr>
        <w:pStyle w:val="Heading2"/>
        <w:rPr>
          <w:lang w:val="en-US"/>
        </w:rPr>
      </w:pPr>
      <w:r>
        <w:rPr>
          <w:lang w:val="en-US"/>
        </w:rPr>
        <w:t>Trade</w:t>
      </w:r>
      <w:r w:rsidR="00DE4C5D">
        <w:rPr>
          <w:lang w:val="en-US"/>
        </w:rPr>
        <w:t>-</w:t>
      </w:r>
      <w:r>
        <w:rPr>
          <w:lang w:val="en-US"/>
        </w:rPr>
        <w:t>off between complexity and performance evaluation</w:t>
      </w:r>
    </w:p>
    <w:p w14:paraId="2A2B5D53" w14:textId="3B115350" w:rsidR="00A262EA" w:rsidRPr="00A262EA" w:rsidRDefault="00817BFB" w:rsidP="00A262EA">
      <w:pPr>
        <w:rPr>
          <w:lang w:val="en-US"/>
        </w:rPr>
      </w:pPr>
      <w:r w:rsidRPr="00817BFB">
        <w:rPr>
          <w:lang w:val="en-US"/>
        </w:rPr>
        <w:t>In the 3GPP RAN1#112 meeting, the following proposal was agreed between companies.</w:t>
      </w:r>
    </w:p>
    <w:tbl>
      <w:tblPr>
        <w:tblStyle w:val="TableGrid"/>
        <w:tblW w:w="0" w:type="auto"/>
        <w:tblLook w:val="04A0" w:firstRow="1" w:lastRow="0" w:firstColumn="1" w:lastColumn="0" w:noHBand="0" w:noVBand="1"/>
      </w:tblPr>
      <w:tblGrid>
        <w:gridCol w:w="9629"/>
      </w:tblGrid>
      <w:tr w:rsidR="0095414E" w14:paraId="02B115A1" w14:textId="77777777" w:rsidTr="0095414E">
        <w:tc>
          <w:tcPr>
            <w:tcW w:w="9629" w:type="dxa"/>
          </w:tcPr>
          <w:p w14:paraId="5E976AFF" w14:textId="77777777" w:rsidR="0095414E" w:rsidRPr="004B273C" w:rsidRDefault="0095414E" w:rsidP="0095414E">
            <w:pPr>
              <w:rPr>
                <w:rFonts w:cs="DengXian"/>
                <w:b/>
                <w:bCs/>
                <w:sz w:val="16"/>
                <w:szCs w:val="16"/>
                <w:highlight w:val="green"/>
                <w:u w:val="single"/>
              </w:rPr>
            </w:pPr>
            <w:r w:rsidRPr="004B273C">
              <w:rPr>
                <w:rFonts w:cs="DengXian"/>
                <w:b/>
                <w:bCs/>
                <w:sz w:val="16"/>
                <w:szCs w:val="16"/>
                <w:highlight w:val="green"/>
                <w:u w:val="single"/>
              </w:rPr>
              <w:t>Agreement</w:t>
            </w:r>
          </w:p>
          <w:p w14:paraId="71F0AA9A" w14:textId="77777777" w:rsidR="0095414E" w:rsidRPr="004B273C" w:rsidRDefault="0095414E" w:rsidP="0095414E">
            <w:pPr>
              <w:rPr>
                <w:sz w:val="16"/>
                <w:szCs w:val="16"/>
                <w:lang w:eastAsia="ja-JP"/>
              </w:rPr>
            </w:pPr>
            <w:r w:rsidRPr="004B273C">
              <w:rPr>
                <w:sz w:val="16"/>
                <w:szCs w:val="16"/>
                <w:lang w:eastAsia="ja-JP"/>
              </w:rPr>
              <w:t xml:space="preserve">For both the direct AI/ML positioning and AI/ML assisted positioning, study the model input, considering the </w:t>
            </w:r>
            <w:proofErr w:type="spellStart"/>
            <w:r w:rsidRPr="004B273C">
              <w:rPr>
                <w:sz w:val="16"/>
                <w:szCs w:val="16"/>
                <w:lang w:eastAsia="ja-JP"/>
              </w:rPr>
              <w:t>tradeoff</w:t>
            </w:r>
            <w:proofErr w:type="spellEnd"/>
            <w:r w:rsidRPr="004B273C">
              <w:rPr>
                <w:sz w:val="16"/>
                <w:szCs w:val="16"/>
                <w:lang w:eastAsia="ja-JP"/>
              </w:rPr>
              <w:t xml:space="preserve"> among model performance, model complexity and computational complexity.</w:t>
            </w:r>
          </w:p>
          <w:p w14:paraId="38CDD15A" w14:textId="77777777" w:rsidR="0095414E" w:rsidRPr="004B273C" w:rsidRDefault="0095414E" w:rsidP="0095414E">
            <w:pPr>
              <w:pStyle w:val="ListParagraph"/>
              <w:widowControl w:val="0"/>
              <w:numPr>
                <w:ilvl w:val="0"/>
                <w:numId w:val="10"/>
              </w:numPr>
              <w:contextualSpacing w:val="0"/>
              <w:jc w:val="both"/>
              <w:rPr>
                <w:sz w:val="16"/>
                <w:szCs w:val="16"/>
                <w:lang w:val="en-US" w:eastAsia="ja-JP"/>
              </w:rPr>
            </w:pPr>
            <w:r w:rsidRPr="004B273C">
              <w:rPr>
                <w:sz w:val="16"/>
                <w:szCs w:val="16"/>
                <w:lang w:val="en-US" w:eastAsia="ja-JP"/>
              </w:rPr>
              <w:t>The type of information to use as model input. The candidates include at least: time-domain CIR, PDP.</w:t>
            </w:r>
          </w:p>
          <w:p w14:paraId="4AE549D4" w14:textId="77777777" w:rsidR="0095414E" w:rsidRPr="004B273C" w:rsidRDefault="0095414E" w:rsidP="0095414E">
            <w:pPr>
              <w:pStyle w:val="ListParagraph"/>
              <w:widowControl w:val="0"/>
              <w:numPr>
                <w:ilvl w:val="0"/>
                <w:numId w:val="10"/>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xml:space="preserve">, </w:t>
            </w:r>
            <w:proofErr w:type="spellStart"/>
            <w:r w:rsidRPr="00B100FD">
              <w:rPr>
                <w:rFonts w:cs="Calibri"/>
                <w:sz w:val="16"/>
                <w:szCs w:val="16"/>
                <w:lang w:val="en-US" w:eastAsia="ja-JP"/>
              </w:rPr>
              <w:t>N</w:t>
            </w:r>
            <w:r w:rsidRPr="00B100FD">
              <w:rPr>
                <w:rFonts w:cs="Calibri"/>
                <w:sz w:val="16"/>
                <w:szCs w:val="16"/>
                <w:vertAlign w:val="subscript"/>
                <w:lang w:val="en-US" w:eastAsia="ja-JP"/>
              </w:rPr>
              <w:t>t</w:t>
            </w:r>
            <w:proofErr w:type="spellEnd"/>
            <w:r w:rsidRPr="00B100FD">
              <w:rPr>
                <w:rFonts w:cs="Calibri"/>
                <w:sz w:val="16"/>
                <w:szCs w:val="16"/>
                <w:lang w:val="en-US" w:eastAsia="ja-JP"/>
              </w:rPr>
              <w:t xml:space="preserve">, and </w:t>
            </w:r>
            <w:proofErr w:type="spellStart"/>
            <w:r w:rsidRPr="00B100FD">
              <w:rPr>
                <w:rFonts w:cs="Calibri"/>
                <w:sz w:val="16"/>
                <w:szCs w:val="16"/>
                <w:lang w:val="en-US" w:eastAsia="ja-JP"/>
              </w:rPr>
              <w:t>N</w:t>
            </w:r>
            <w:r w:rsidRPr="00B100FD">
              <w:rPr>
                <w:rFonts w:cs="Calibri"/>
                <w:sz w:val="16"/>
                <w:szCs w:val="16"/>
                <w:vertAlign w:val="subscript"/>
                <w:lang w:val="en-US" w:eastAsia="ja-JP"/>
              </w:rPr>
              <w:t>t</w:t>
            </w:r>
            <w:proofErr w:type="spellEnd"/>
            <w:r w:rsidRPr="00B100FD">
              <w:rPr>
                <w:rFonts w:cs="Calibri"/>
                <w:sz w:val="16"/>
                <w:szCs w:val="16"/>
                <w:lang w:val="en-US" w:eastAsia="ja-JP"/>
              </w:rPr>
              <w:t>’.</w:t>
            </w:r>
          </w:p>
          <w:p w14:paraId="628425F5" w14:textId="01FA98E1" w:rsidR="0095414E" w:rsidRPr="0095414E" w:rsidRDefault="0095414E" w:rsidP="00C8539D">
            <w:pPr>
              <w:pStyle w:val="ListParagraph"/>
              <w:widowControl w:val="0"/>
              <w:numPr>
                <w:ilvl w:val="0"/>
                <w:numId w:val="10"/>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tc>
      </w:tr>
    </w:tbl>
    <w:p w14:paraId="4EA4CEC3" w14:textId="45E97508" w:rsidR="00C8539D" w:rsidRDefault="00C8539D" w:rsidP="00C8539D">
      <w:pPr>
        <w:rPr>
          <w:lang w:val="en-US"/>
        </w:rPr>
      </w:pPr>
    </w:p>
    <w:p w14:paraId="0E856115" w14:textId="7C9305BE" w:rsidR="00230F41" w:rsidRDefault="07230FC2" w:rsidP="00853A4D">
      <w:pPr>
        <w:jc w:val="both"/>
        <w:rPr>
          <w:lang w:val="en-US"/>
        </w:rPr>
      </w:pPr>
      <w:r>
        <w:rPr>
          <w:lang w:val="en-US"/>
        </w:rPr>
        <w:t>The trade</w:t>
      </w:r>
      <w:r w:rsidR="3BE4C16A">
        <w:rPr>
          <w:lang w:val="en-US"/>
        </w:rPr>
        <w:t xml:space="preserve">-off </w:t>
      </w:r>
      <w:r w:rsidR="747694D1">
        <w:rPr>
          <w:lang w:val="en-US"/>
        </w:rPr>
        <w:t>between</w:t>
      </w:r>
      <w:r w:rsidR="3B3A8FE1">
        <w:rPr>
          <w:lang w:val="en-US"/>
        </w:rPr>
        <w:t xml:space="preserve"> model performa</w:t>
      </w:r>
      <w:r w:rsidR="2934D91C">
        <w:rPr>
          <w:lang w:val="en-US"/>
        </w:rPr>
        <w:t>nce</w:t>
      </w:r>
      <w:r w:rsidR="3B222D72">
        <w:rPr>
          <w:lang w:val="en-US"/>
        </w:rPr>
        <w:t xml:space="preserve"> and complexity </w:t>
      </w:r>
      <w:r w:rsidR="15CAA4E2">
        <w:rPr>
          <w:lang w:val="en-US"/>
        </w:rPr>
        <w:t xml:space="preserve">is presented in </w:t>
      </w:r>
      <w:r w:rsidR="00787744">
        <w:rPr>
          <w:lang w:val="en-US"/>
        </w:rPr>
        <w:fldChar w:fldCharType="begin"/>
      </w:r>
      <w:r w:rsidR="00787744">
        <w:rPr>
          <w:lang w:val="en-US"/>
        </w:rPr>
        <w:instrText xml:space="preserve"> REF _Ref131495972 \h </w:instrText>
      </w:r>
      <w:r w:rsidR="00853A4D">
        <w:rPr>
          <w:lang w:val="en-US"/>
        </w:rPr>
        <w:instrText xml:space="preserve"> \* MERGEFORMAT </w:instrText>
      </w:r>
      <w:r w:rsidR="00787744">
        <w:rPr>
          <w:lang w:val="en-US"/>
        </w:rPr>
      </w:r>
      <w:r w:rsidR="00787744">
        <w:rPr>
          <w:lang w:val="en-US"/>
        </w:rPr>
        <w:fldChar w:fldCharType="separate"/>
      </w:r>
      <w:r w:rsidR="308E7DA6">
        <w:t xml:space="preserve">Table </w:t>
      </w:r>
      <w:r w:rsidR="308E7DA6">
        <w:rPr>
          <w:noProof/>
        </w:rPr>
        <w:t>14</w:t>
      </w:r>
      <w:r w:rsidR="00787744">
        <w:rPr>
          <w:lang w:val="en-US"/>
        </w:rPr>
        <w:fldChar w:fldCharType="end"/>
      </w:r>
      <w:r w:rsidR="15CAA4E2">
        <w:rPr>
          <w:lang w:val="en-US"/>
        </w:rPr>
        <w:t>. Here, we can observe that</w:t>
      </w:r>
      <w:r w:rsidR="19D121DB">
        <w:rPr>
          <w:lang w:val="en-US"/>
        </w:rPr>
        <w:t xml:space="preserve"> there is an impact </w:t>
      </w:r>
      <w:r w:rsidR="7F6446E9">
        <w:rPr>
          <w:lang w:val="en-US"/>
        </w:rPr>
        <w:t xml:space="preserve">on the positioning accuracy </w:t>
      </w:r>
      <w:r w:rsidR="19D121DB">
        <w:rPr>
          <w:lang w:val="en-US"/>
        </w:rPr>
        <w:t xml:space="preserve">when the number of </w:t>
      </w:r>
      <w:r w:rsidR="627B8865">
        <w:rPr>
          <w:lang w:val="en-US"/>
        </w:rPr>
        <w:t>N_TRPs</w:t>
      </w:r>
      <w:r w:rsidR="753BB0A3">
        <w:rPr>
          <w:lang w:val="en-US"/>
        </w:rPr>
        <w:t xml:space="preserve"> is iterated from 4 to 18.</w:t>
      </w:r>
      <w:r w:rsidR="1F4C2CEC">
        <w:rPr>
          <w:lang w:val="en-US"/>
        </w:rPr>
        <w:t xml:space="preserve"> As bigger the number of TR</w:t>
      </w:r>
      <w:r w:rsidR="31616BB8">
        <w:rPr>
          <w:lang w:val="en-US"/>
        </w:rPr>
        <w:t xml:space="preserve">Ps, the </w:t>
      </w:r>
      <w:r w:rsidR="45BE1C1A">
        <w:rPr>
          <w:lang w:val="en-US"/>
        </w:rPr>
        <w:t>horizontal positioning accuracy is enhanced</w:t>
      </w:r>
      <w:r w:rsidR="5623738D">
        <w:rPr>
          <w:lang w:val="en-US"/>
        </w:rPr>
        <w:t xml:space="preserve">. </w:t>
      </w:r>
      <w:r w:rsidR="6DB05BDF">
        <w:rPr>
          <w:lang w:val="en-US"/>
        </w:rPr>
        <w:t>Likewise</w:t>
      </w:r>
      <w:r w:rsidR="5623738D">
        <w:rPr>
          <w:lang w:val="en-US"/>
        </w:rPr>
        <w:t xml:space="preserve">, </w:t>
      </w:r>
      <w:r w:rsidR="308C4A1C">
        <w:rPr>
          <w:lang w:val="en-US"/>
        </w:rPr>
        <w:t xml:space="preserve">the model complexity and the computational complexity </w:t>
      </w:r>
      <w:r w:rsidR="00DA2378">
        <w:rPr>
          <w:lang w:val="en-US"/>
        </w:rPr>
        <w:t xml:space="preserve">values </w:t>
      </w:r>
      <w:r w:rsidR="00060812">
        <w:rPr>
          <w:lang w:val="en-US"/>
        </w:rPr>
        <w:t>increase</w:t>
      </w:r>
      <w:r w:rsidR="5122413A">
        <w:rPr>
          <w:lang w:val="en-US"/>
        </w:rPr>
        <w:t xml:space="preserve">. Specifically, </w:t>
      </w:r>
      <w:r w:rsidR="6EC763F1">
        <w:rPr>
          <w:lang w:val="en-US"/>
        </w:rPr>
        <w:t>computational</w:t>
      </w:r>
      <w:r w:rsidR="5122413A">
        <w:rPr>
          <w:lang w:val="en-US"/>
        </w:rPr>
        <w:t xml:space="preserve"> complexity is affected </w:t>
      </w:r>
      <w:r w:rsidR="775DFF26">
        <w:rPr>
          <w:lang w:val="en-US"/>
        </w:rPr>
        <w:t>when</w:t>
      </w:r>
      <w:r w:rsidR="5122413A">
        <w:rPr>
          <w:lang w:val="en-US"/>
        </w:rPr>
        <w:t xml:space="preserve"> the number of TRPs </w:t>
      </w:r>
      <w:r w:rsidR="4C065F3E">
        <w:rPr>
          <w:lang w:val="en-US"/>
        </w:rPr>
        <w:t>is increased</w:t>
      </w:r>
      <w:r w:rsidR="2B0298AC">
        <w:rPr>
          <w:lang w:val="en-US"/>
        </w:rPr>
        <w:t>, for instance</w:t>
      </w:r>
      <w:r w:rsidR="1AA4B41F">
        <w:rPr>
          <w:lang w:val="en-US"/>
        </w:rPr>
        <w:t xml:space="preserve"> the complexity using 4 TRPs</w:t>
      </w:r>
      <w:r w:rsidR="381AC0D8">
        <w:rPr>
          <w:lang w:val="en-US"/>
        </w:rPr>
        <w:t xml:space="preserve"> is </w:t>
      </w:r>
      <w:r w:rsidR="3266AF64">
        <w:rPr>
          <w:lang w:val="en-US"/>
        </w:rPr>
        <w:t>498M flops</w:t>
      </w:r>
      <w:r w:rsidR="1F204BDF">
        <w:rPr>
          <w:lang w:val="en-US"/>
        </w:rPr>
        <w:t xml:space="preserve"> and using 18 TRPs</w:t>
      </w:r>
      <w:r w:rsidR="69AA4F9E">
        <w:rPr>
          <w:lang w:val="en-US"/>
        </w:rPr>
        <w:t>, the</w:t>
      </w:r>
      <w:r w:rsidR="7CFE7637">
        <w:rPr>
          <w:lang w:val="en-US"/>
        </w:rPr>
        <w:t xml:space="preserve"> complexity</w:t>
      </w:r>
      <w:r w:rsidR="5B63A7C3">
        <w:rPr>
          <w:lang w:val="en-US"/>
        </w:rPr>
        <w:t xml:space="preserve"> is more than </w:t>
      </w:r>
      <w:r w:rsidR="454E93CC">
        <w:rPr>
          <w:lang w:val="en-US"/>
        </w:rPr>
        <w:t>double</w:t>
      </w:r>
      <w:r w:rsidR="0423D8FE">
        <w:rPr>
          <w:lang w:val="en-US"/>
        </w:rPr>
        <w:t xml:space="preserve"> (1280M flops)</w:t>
      </w:r>
      <w:r w:rsidR="00060812">
        <w:rPr>
          <w:lang w:val="en-US"/>
        </w:rPr>
        <w:t>.</w:t>
      </w:r>
      <w:r w:rsidR="3349F6CE">
        <w:rPr>
          <w:lang w:val="en-US"/>
        </w:rPr>
        <w:t xml:space="preserve"> The model was trained using dataset 1, further details of the dataset are shared in Section 2.</w:t>
      </w:r>
    </w:p>
    <w:p w14:paraId="4E3FF2B8" w14:textId="088D50D8" w:rsidR="003E4ADC" w:rsidRDefault="00021528" w:rsidP="00853A4D">
      <w:pPr>
        <w:jc w:val="both"/>
        <w:rPr>
          <w:lang w:val="en-US"/>
        </w:rPr>
      </w:pPr>
      <w:r>
        <w:rPr>
          <w:lang w:val="en-US"/>
        </w:rPr>
        <w:t>Another important aspect is the model consistency performance</w:t>
      </w:r>
      <w:r w:rsidR="001F03B9">
        <w:rPr>
          <w:lang w:val="en-US"/>
        </w:rPr>
        <w:t xml:space="preserve"> evaluation</w:t>
      </w:r>
      <w:r w:rsidR="008B3947">
        <w:rPr>
          <w:lang w:val="en-US"/>
        </w:rPr>
        <w:t>. To</w:t>
      </w:r>
      <w:r w:rsidR="004D0D30">
        <w:rPr>
          <w:lang w:val="en-US"/>
        </w:rPr>
        <w:t xml:space="preserve"> do this evaluation</w:t>
      </w:r>
      <w:r w:rsidR="008B3947">
        <w:rPr>
          <w:lang w:val="en-US"/>
        </w:rPr>
        <w:t xml:space="preserve">, we </w:t>
      </w:r>
      <w:r w:rsidR="00EB2BB0">
        <w:rPr>
          <w:lang w:val="en-US"/>
        </w:rPr>
        <w:t>consider 50 realization</w:t>
      </w:r>
      <w:r w:rsidR="00892483">
        <w:rPr>
          <w:lang w:val="en-US"/>
        </w:rPr>
        <w:t>s of the model training</w:t>
      </w:r>
      <w:r w:rsidR="002D4CD2">
        <w:rPr>
          <w:lang w:val="en-US"/>
        </w:rPr>
        <w:t xml:space="preserve"> and </w:t>
      </w:r>
      <w:r w:rsidR="00A33F57">
        <w:rPr>
          <w:lang w:val="en-US"/>
        </w:rPr>
        <w:t xml:space="preserve">tested in each </w:t>
      </w:r>
      <w:r w:rsidR="0012652F">
        <w:rPr>
          <w:lang w:val="en-US"/>
        </w:rPr>
        <w:t xml:space="preserve">realization the performance of each model. </w:t>
      </w:r>
      <w:r w:rsidR="000634E0">
        <w:rPr>
          <w:lang w:val="en-US"/>
        </w:rPr>
        <w:t xml:space="preserve">With this information, we obtained the mean and the variance </w:t>
      </w:r>
      <w:r w:rsidR="00981B01">
        <w:rPr>
          <w:lang w:val="en-US"/>
        </w:rPr>
        <w:t xml:space="preserve">for each </w:t>
      </w:r>
      <w:r w:rsidR="00AB10C9">
        <w:rPr>
          <w:lang w:val="en-US"/>
        </w:rPr>
        <w:t>scenario</w:t>
      </w:r>
      <w:r w:rsidR="0066184D">
        <w:rPr>
          <w:lang w:val="en-US"/>
        </w:rPr>
        <w:t xml:space="preserve"> in </w:t>
      </w:r>
      <w:r w:rsidR="0066184D">
        <w:rPr>
          <w:lang w:val="en-US"/>
        </w:rPr>
        <w:fldChar w:fldCharType="begin"/>
      </w:r>
      <w:r w:rsidR="0066184D">
        <w:rPr>
          <w:lang w:val="en-US"/>
        </w:rPr>
        <w:instrText xml:space="preserve"> REF _Ref131495972 \h </w:instrText>
      </w:r>
      <w:r w:rsidR="0066184D">
        <w:rPr>
          <w:lang w:val="en-US"/>
        </w:rPr>
      </w:r>
      <w:r w:rsidR="0066184D">
        <w:rPr>
          <w:lang w:val="en-US"/>
        </w:rPr>
        <w:fldChar w:fldCharType="separate"/>
      </w:r>
      <w:r w:rsidR="00E76C87">
        <w:t xml:space="preserve">Table </w:t>
      </w:r>
      <w:r w:rsidR="00E76C87">
        <w:rPr>
          <w:noProof/>
        </w:rPr>
        <w:t>14</w:t>
      </w:r>
      <w:r w:rsidR="0066184D">
        <w:rPr>
          <w:lang w:val="en-US"/>
        </w:rPr>
        <w:fldChar w:fldCharType="end"/>
      </w:r>
      <w:r w:rsidR="0066184D">
        <w:rPr>
          <w:lang w:val="en-US"/>
        </w:rPr>
        <w:t>.</w:t>
      </w:r>
      <w:r w:rsidR="007D306E">
        <w:rPr>
          <w:lang w:val="en-US"/>
        </w:rPr>
        <w:t xml:space="preserve"> One interesting outcome is that as we increase the number of</w:t>
      </w:r>
      <w:r w:rsidR="00E540CA">
        <w:rPr>
          <w:lang w:val="en-US"/>
        </w:rPr>
        <w:t xml:space="preserve"> TRPs (N_TRPs)</w:t>
      </w:r>
      <w:r w:rsidR="004100B9">
        <w:rPr>
          <w:lang w:val="en-US"/>
        </w:rPr>
        <w:t xml:space="preserve">, the variance </w:t>
      </w:r>
      <w:r w:rsidR="00FB0182">
        <w:rPr>
          <w:lang w:val="en-US"/>
        </w:rPr>
        <w:t>is getting</w:t>
      </w:r>
      <w:r w:rsidR="00642D37">
        <w:rPr>
          <w:lang w:val="en-US"/>
        </w:rPr>
        <w:t xml:space="preserve"> </w:t>
      </w:r>
      <w:r w:rsidR="00777813">
        <w:rPr>
          <w:lang w:val="en-US"/>
        </w:rPr>
        <w:t xml:space="preserve">lower values, which </w:t>
      </w:r>
      <w:r w:rsidR="00764125">
        <w:rPr>
          <w:lang w:val="en-US"/>
        </w:rPr>
        <w:t xml:space="preserve">indicates that </w:t>
      </w:r>
      <w:r w:rsidR="00671CD6">
        <w:rPr>
          <w:lang w:val="en-US"/>
        </w:rPr>
        <w:t xml:space="preserve">when the number of TRPs is increased, the </w:t>
      </w:r>
      <w:r w:rsidR="00B5338B">
        <w:rPr>
          <w:lang w:val="en-US"/>
        </w:rPr>
        <w:t xml:space="preserve">result’s </w:t>
      </w:r>
      <w:r w:rsidR="00671CD6">
        <w:rPr>
          <w:lang w:val="en-US"/>
        </w:rPr>
        <w:t>consistency is getting better</w:t>
      </w:r>
      <w:r w:rsidR="00777813">
        <w:rPr>
          <w:lang w:val="en-US"/>
        </w:rPr>
        <w:t xml:space="preserve">. </w:t>
      </w:r>
    </w:p>
    <w:p w14:paraId="699D3893" w14:textId="0A672C08" w:rsidR="00B359E7" w:rsidRDefault="00B359E7" w:rsidP="00B359E7">
      <w:pPr>
        <w:pStyle w:val="Caption"/>
        <w:keepNext/>
      </w:pPr>
      <w:bookmarkStart w:id="39" w:name="_Ref131495972"/>
      <w:r>
        <w:t xml:space="preserve">Table </w:t>
      </w:r>
      <w:r>
        <w:fldChar w:fldCharType="begin"/>
      </w:r>
      <w:r>
        <w:instrText xml:space="preserve"> SEQ Table \* ARABIC </w:instrText>
      </w:r>
      <w:r>
        <w:fldChar w:fldCharType="separate"/>
      </w:r>
      <w:r w:rsidR="00E76C87">
        <w:rPr>
          <w:noProof/>
        </w:rPr>
        <w:t>14</w:t>
      </w:r>
      <w:r>
        <w:fldChar w:fldCharType="end"/>
      </w:r>
      <w:bookmarkEnd w:id="39"/>
      <w:r>
        <w:t xml:space="preserve"> - Evaluation for different number of TRPs (N_TRPs) considering an arbitrarily TRPs selection and compared with their respective model complexity and computational complexity.</w:t>
      </w:r>
      <w:r w:rsidR="00E35F87">
        <w:t xml:space="preserve"> The input parameter was PDP</w:t>
      </w:r>
      <w:r w:rsidR="00A82D23">
        <w:t xml:space="preserve">, the </w:t>
      </w:r>
      <w:proofErr w:type="spellStart"/>
      <w:r w:rsidR="00A82D23">
        <w:t>N’t</w:t>
      </w:r>
      <w:proofErr w:type="spellEnd"/>
      <w:r w:rsidR="00A82D23">
        <w:t xml:space="preserve"> =128</w:t>
      </w:r>
      <w:r w:rsidR="00492B94">
        <w:t>.</w:t>
      </w:r>
      <w:r w:rsidR="00C05629">
        <w:t xml:space="preserve"> </w:t>
      </w:r>
      <w:r w:rsidR="00C05629" w:rsidRPr="005C4ED5">
        <w:t>UE distribution area = 120x60 m</w:t>
      </w:r>
      <w:r w:rsidR="00C05629">
        <w:t>.</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22504E" w14:paraId="29E8E4EC" w14:textId="77777777" w:rsidTr="00D52304">
        <w:tc>
          <w:tcPr>
            <w:tcW w:w="1838" w:type="dxa"/>
          </w:tcPr>
          <w:p w14:paraId="0B215056" w14:textId="4F92BF9A" w:rsidR="0022504E" w:rsidRDefault="0022504E" w:rsidP="005B20FF">
            <w:pPr>
              <w:jc w:val="both"/>
              <w:rPr>
                <w:rFonts w:cs="Arial"/>
                <w:b/>
                <w:bCs/>
                <w:lang w:val="en-US"/>
              </w:rPr>
            </w:pPr>
            <w:r>
              <w:rPr>
                <w:rFonts w:cs="Arial"/>
                <w:b/>
                <w:bCs/>
                <w:lang w:val="en-US"/>
              </w:rPr>
              <w:t>N</w:t>
            </w:r>
            <w:r w:rsidR="009C7C24">
              <w:rPr>
                <w:rFonts w:cs="Arial"/>
                <w:b/>
                <w:bCs/>
                <w:lang w:val="en-US"/>
              </w:rPr>
              <w:t>_TRPs</w:t>
            </w:r>
          </w:p>
        </w:tc>
        <w:tc>
          <w:tcPr>
            <w:tcW w:w="1371" w:type="dxa"/>
          </w:tcPr>
          <w:p w14:paraId="18139E41" w14:textId="6A5A405B" w:rsidR="0022504E" w:rsidRPr="009C56FB" w:rsidRDefault="00CD32A4" w:rsidP="005B20FF">
            <w:pPr>
              <w:jc w:val="both"/>
              <w:rPr>
                <w:rFonts w:cs="Arial"/>
                <w:lang w:val="en-US"/>
              </w:rPr>
            </w:pPr>
            <w:r w:rsidRPr="009C56FB">
              <w:rPr>
                <w:rFonts w:cs="Arial"/>
                <w:lang w:val="en-US"/>
              </w:rPr>
              <w:t>4</w:t>
            </w:r>
          </w:p>
        </w:tc>
        <w:tc>
          <w:tcPr>
            <w:tcW w:w="1605" w:type="dxa"/>
          </w:tcPr>
          <w:p w14:paraId="43AAE121" w14:textId="2363D69A" w:rsidR="0022504E" w:rsidRPr="009C56FB" w:rsidRDefault="00CD32A4" w:rsidP="005B20FF">
            <w:pPr>
              <w:jc w:val="both"/>
              <w:rPr>
                <w:rFonts w:cs="Arial"/>
                <w:lang w:val="en-US"/>
              </w:rPr>
            </w:pPr>
            <w:r w:rsidRPr="009C56FB">
              <w:rPr>
                <w:rFonts w:cs="Arial"/>
                <w:lang w:val="en-US"/>
              </w:rPr>
              <w:t>8</w:t>
            </w:r>
          </w:p>
        </w:tc>
        <w:tc>
          <w:tcPr>
            <w:tcW w:w="1605" w:type="dxa"/>
          </w:tcPr>
          <w:p w14:paraId="0D8B8DB3" w14:textId="6F8B8BF4" w:rsidR="0022504E" w:rsidRPr="009C56FB" w:rsidRDefault="00CD32A4" w:rsidP="005B20FF">
            <w:pPr>
              <w:jc w:val="both"/>
              <w:rPr>
                <w:rFonts w:cs="Arial"/>
                <w:lang w:val="en-US"/>
              </w:rPr>
            </w:pPr>
            <w:r w:rsidRPr="009C56FB">
              <w:rPr>
                <w:rFonts w:cs="Arial"/>
                <w:lang w:val="en-US"/>
              </w:rPr>
              <w:t>12</w:t>
            </w:r>
          </w:p>
        </w:tc>
        <w:tc>
          <w:tcPr>
            <w:tcW w:w="1605" w:type="dxa"/>
          </w:tcPr>
          <w:p w14:paraId="3DC7D648" w14:textId="2702A01D" w:rsidR="0022504E" w:rsidRPr="009C56FB" w:rsidRDefault="00CD32A4" w:rsidP="005B20FF">
            <w:pPr>
              <w:jc w:val="both"/>
              <w:rPr>
                <w:rFonts w:cs="Arial"/>
                <w:lang w:val="en-US"/>
              </w:rPr>
            </w:pPr>
            <w:r w:rsidRPr="009C56FB">
              <w:rPr>
                <w:rFonts w:cs="Arial"/>
                <w:lang w:val="en-US"/>
              </w:rPr>
              <w:t>16</w:t>
            </w:r>
          </w:p>
        </w:tc>
        <w:tc>
          <w:tcPr>
            <w:tcW w:w="1605" w:type="dxa"/>
          </w:tcPr>
          <w:p w14:paraId="36746239" w14:textId="6C9D3993" w:rsidR="0022504E" w:rsidRPr="009C56FB" w:rsidRDefault="00CD32A4" w:rsidP="005B20FF">
            <w:pPr>
              <w:jc w:val="both"/>
              <w:rPr>
                <w:rFonts w:cs="Arial"/>
                <w:lang w:val="en-US"/>
              </w:rPr>
            </w:pPr>
            <w:r w:rsidRPr="009C56FB">
              <w:rPr>
                <w:rFonts w:cs="Arial"/>
                <w:lang w:val="en-US"/>
              </w:rPr>
              <w:t>18</w:t>
            </w:r>
          </w:p>
        </w:tc>
      </w:tr>
      <w:tr w:rsidR="0022504E" w14:paraId="1BA93F31" w14:textId="77777777" w:rsidTr="00D52304">
        <w:tc>
          <w:tcPr>
            <w:tcW w:w="1838" w:type="dxa"/>
          </w:tcPr>
          <w:p w14:paraId="66A2FEC2" w14:textId="15A07E15" w:rsidR="0022504E" w:rsidRDefault="00D52304" w:rsidP="005B20FF">
            <w:pPr>
              <w:jc w:val="both"/>
              <w:rPr>
                <w:rFonts w:cs="Arial"/>
                <w:b/>
                <w:bCs/>
                <w:lang w:val="en-US"/>
              </w:rPr>
            </w:pPr>
            <w:r>
              <w:rPr>
                <w:rFonts w:cs="Arial"/>
                <w:b/>
                <w:bCs/>
                <w:lang w:val="en-US"/>
              </w:rPr>
              <w:t>Model complexity (parameters)</w:t>
            </w:r>
          </w:p>
        </w:tc>
        <w:tc>
          <w:tcPr>
            <w:tcW w:w="1371" w:type="dxa"/>
          </w:tcPr>
          <w:p w14:paraId="16144E31" w14:textId="38E77282" w:rsidR="0022504E" w:rsidRPr="009F4F55" w:rsidRDefault="006A6FC4" w:rsidP="005B20FF">
            <w:pPr>
              <w:jc w:val="both"/>
              <w:rPr>
                <w:rFonts w:cs="Arial"/>
                <w:lang w:val="en-US"/>
              </w:rPr>
            </w:pPr>
            <w:r>
              <w:rPr>
                <w:rFonts w:cs="Arial"/>
                <w:lang w:val="en-US"/>
              </w:rPr>
              <w:t>462</w:t>
            </w:r>
            <w:r w:rsidR="00B678E1">
              <w:rPr>
                <w:rFonts w:cs="Arial"/>
                <w:lang w:val="en-US"/>
              </w:rPr>
              <w:t>.8</w:t>
            </w:r>
            <w:r w:rsidR="00AA500F" w:rsidRPr="009F4F55">
              <w:rPr>
                <w:rFonts w:cs="Arial"/>
                <w:lang w:val="en-US"/>
              </w:rPr>
              <w:t>K</w:t>
            </w:r>
          </w:p>
        </w:tc>
        <w:tc>
          <w:tcPr>
            <w:tcW w:w="1605" w:type="dxa"/>
          </w:tcPr>
          <w:p w14:paraId="24086EFE" w14:textId="2220C80F" w:rsidR="0022504E" w:rsidRPr="009F4F55" w:rsidRDefault="00C20251" w:rsidP="005B20FF">
            <w:pPr>
              <w:jc w:val="both"/>
              <w:rPr>
                <w:rFonts w:cs="Arial"/>
                <w:lang w:val="en-US"/>
              </w:rPr>
            </w:pPr>
            <w:r>
              <w:rPr>
                <w:rFonts w:cs="Arial"/>
                <w:lang w:val="en-US"/>
              </w:rPr>
              <w:t>464</w:t>
            </w:r>
            <w:r w:rsidRPr="009F4F55">
              <w:rPr>
                <w:rFonts w:cs="Arial"/>
                <w:lang w:val="en-US"/>
              </w:rPr>
              <w:t>K</w:t>
            </w:r>
          </w:p>
        </w:tc>
        <w:tc>
          <w:tcPr>
            <w:tcW w:w="1605" w:type="dxa"/>
          </w:tcPr>
          <w:p w14:paraId="7296BACC" w14:textId="5EA7B154" w:rsidR="0022504E" w:rsidRPr="009F4F55" w:rsidRDefault="001441CA" w:rsidP="005B20FF">
            <w:pPr>
              <w:jc w:val="both"/>
              <w:rPr>
                <w:rFonts w:cs="Arial"/>
                <w:lang w:val="en-US"/>
              </w:rPr>
            </w:pPr>
            <w:r>
              <w:rPr>
                <w:rFonts w:cs="Arial"/>
                <w:lang w:val="en-US"/>
              </w:rPr>
              <w:t>465</w:t>
            </w:r>
            <w:r w:rsidR="005D71AC">
              <w:rPr>
                <w:rFonts w:cs="Arial"/>
                <w:lang w:val="en-US"/>
              </w:rPr>
              <w:t>.2</w:t>
            </w:r>
            <w:r w:rsidR="00BD2AAB" w:rsidRPr="009F4F55">
              <w:rPr>
                <w:rFonts w:cs="Arial"/>
                <w:lang w:val="en-US"/>
              </w:rPr>
              <w:t>K</w:t>
            </w:r>
          </w:p>
        </w:tc>
        <w:tc>
          <w:tcPr>
            <w:tcW w:w="1605" w:type="dxa"/>
          </w:tcPr>
          <w:p w14:paraId="1B890A9D" w14:textId="624AC119" w:rsidR="0022504E" w:rsidRPr="009F4F55" w:rsidRDefault="00FC3518" w:rsidP="005B20FF">
            <w:pPr>
              <w:jc w:val="both"/>
              <w:rPr>
                <w:rFonts w:cs="Arial"/>
                <w:lang w:val="en-US"/>
              </w:rPr>
            </w:pPr>
            <w:r>
              <w:rPr>
                <w:rFonts w:cs="Arial"/>
                <w:lang w:val="en-US"/>
              </w:rPr>
              <w:t>466</w:t>
            </w:r>
            <w:r w:rsidR="00FC1B68">
              <w:rPr>
                <w:rFonts w:cs="Arial"/>
                <w:lang w:val="en-US"/>
              </w:rPr>
              <w:t>.3</w:t>
            </w:r>
            <w:r w:rsidRPr="009F4F55">
              <w:rPr>
                <w:rFonts w:cs="Arial"/>
                <w:lang w:val="en-US"/>
              </w:rPr>
              <w:t>K</w:t>
            </w:r>
          </w:p>
        </w:tc>
        <w:tc>
          <w:tcPr>
            <w:tcW w:w="1605" w:type="dxa"/>
          </w:tcPr>
          <w:p w14:paraId="7368EF17" w14:textId="68DED743" w:rsidR="0022504E" w:rsidRPr="009F4F55" w:rsidRDefault="00745FA9" w:rsidP="005B20FF">
            <w:pPr>
              <w:jc w:val="both"/>
              <w:rPr>
                <w:rFonts w:cs="Arial"/>
                <w:lang w:val="en-US"/>
              </w:rPr>
            </w:pPr>
            <w:r>
              <w:rPr>
                <w:rFonts w:cs="Arial"/>
                <w:lang w:val="en-US"/>
              </w:rPr>
              <w:t>46</w:t>
            </w:r>
            <w:r w:rsidR="00FA04B8">
              <w:rPr>
                <w:rFonts w:cs="Arial"/>
                <w:lang w:val="en-US"/>
              </w:rPr>
              <w:t>6</w:t>
            </w:r>
            <w:r w:rsidR="00D062A9">
              <w:rPr>
                <w:rFonts w:cs="Arial"/>
                <w:lang w:val="en-US"/>
              </w:rPr>
              <w:t>.9</w:t>
            </w:r>
            <w:r w:rsidRPr="009F4F55">
              <w:rPr>
                <w:rFonts w:cs="Arial"/>
                <w:lang w:val="en-US"/>
              </w:rPr>
              <w:t>K</w:t>
            </w:r>
          </w:p>
        </w:tc>
      </w:tr>
      <w:tr w:rsidR="00D52304" w14:paraId="13795566" w14:textId="77777777" w:rsidTr="00D52304">
        <w:tc>
          <w:tcPr>
            <w:tcW w:w="1838" w:type="dxa"/>
          </w:tcPr>
          <w:p w14:paraId="1FE82854" w14:textId="47F516DB" w:rsidR="00D52304" w:rsidRDefault="00D52304" w:rsidP="005B20FF">
            <w:pPr>
              <w:jc w:val="both"/>
              <w:rPr>
                <w:rFonts w:cs="Arial"/>
                <w:b/>
                <w:bCs/>
                <w:lang w:val="en-US"/>
              </w:rPr>
            </w:pPr>
            <w:r>
              <w:rPr>
                <w:rFonts w:cs="Arial"/>
                <w:b/>
                <w:bCs/>
                <w:lang w:val="en-US"/>
              </w:rPr>
              <w:t>computational complexity (</w:t>
            </w:r>
            <w:r w:rsidR="00E4281C">
              <w:rPr>
                <w:rFonts w:cs="Arial"/>
                <w:b/>
                <w:bCs/>
                <w:lang w:val="en-US"/>
              </w:rPr>
              <w:t>flops</w:t>
            </w:r>
            <w:r>
              <w:rPr>
                <w:rFonts w:cs="Arial"/>
                <w:b/>
                <w:bCs/>
                <w:lang w:val="en-US"/>
              </w:rPr>
              <w:t>)</w:t>
            </w:r>
          </w:p>
        </w:tc>
        <w:tc>
          <w:tcPr>
            <w:tcW w:w="1371" w:type="dxa"/>
          </w:tcPr>
          <w:p w14:paraId="285FF43C" w14:textId="207AB085" w:rsidR="00D52304" w:rsidRPr="009F4F55" w:rsidRDefault="009F1556" w:rsidP="005B20FF">
            <w:pPr>
              <w:jc w:val="both"/>
              <w:rPr>
                <w:rFonts w:cs="Arial"/>
                <w:lang w:val="en-US"/>
              </w:rPr>
            </w:pPr>
            <w:r>
              <w:rPr>
                <w:rFonts w:cs="Arial"/>
                <w:lang w:val="en-US"/>
              </w:rPr>
              <w:t>498</w:t>
            </w:r>
            <w:r w:rsidR="00CE7E0F" w:rsidRPr="009F4F55">
              <w:rPr>
                <w:rFonts w:cs="Arial"/>
                <w:lang w:val="en-US"/>
              </w:rPr>
              <w:t>M</w:t>
            </w:r>
          </w:p>
        </w:tc>
        <w:tc>
          <w:tcPr>
            <w:tcW w:w="1605" w:type="dxa"/>
          </w:tcPr>
          <w:p w14:paraId="042973D9" w14:textId="1DD29371" w:rsidR="00D52304" w:rsidRPr="009F4F55" w:rsidRDefault="009C6495" w:rsidP="005B20FF">
            <w:pPr>
              <w:jc w:val="both"/>
              <w:rPr>
                <w:rFonts w:cs="Arial"/>
                <w:lang w:val="en-US"/>
              </w:rPr>
            </w:pPr>
            <w:r>
              <w:rPr>
                <w:rFonts w:cs="Arial"/>
                <w:lang w:val="en-US"/>
              </w:rPr>
              <w:t>720</w:t>
            </w:r>
            <w:r w:rsidRPr="009F4F55">
              <w:rPr>
                <w:rFonts w:cs="Arial"/>
                <w:lang w:val="en-US"/>
              </w:rPr>
              <w:t>M</w:t>
            </w:r>
          </w:p>
        </w:tc>
        <w:tc>
          <w:tcPr>
            <w:tcW w:w="1605" w:type="dxa"/>
          </w:tcPr>
          <w:p w14:paraId="454DFB56" w14:textId="6D4DFDDA" w:rsidR="00D52304" w:rsidRPr="009F4F55" w:rsidRDefault="00FC3B9F" w:rsidP="005B20FF">
            <w:pPr>
              <w:jc w:val="both"/>
              <w:rPr>
                <w:rFonts w:cs="Arial"/>
                <w:lang w:val="en-US"/>
              </w:rPr>
            </w:pPr>
            <w:r>
              <w:rPr>
                <w:rFonts w:cs="Arial"/>
                <w:lang w:val="en-US"/>
              </w:rPr>
              <w:t>943</w:t>
            </w:r>
            <w:r w:rsidRPr="009F4F55">
              <w:rPr>
                <w:rFonts w:cs="Arial"/>
                <w:lang w:val="en-US"/>
              </w:rPr>
              <w:t>M</w:t>
            </w:r>
          </w:p>
        </w:tc>
        <w:tc>
          <w:tcPr>
            <w:tcW w:w="1605" w:type="dxa"/>
          </w:tcPr>
          <w:p w14:paraId="5BAFF239" w14:textId="64109106" w:rsidR="00D52304" w:rsidRPr="009F4F55" w:rsidRDefault="00545183" w:rsidP="005B20FF">
            <w:pPr>
              <w:jc w:val="both"/>
              <w:rPr>
                <w:rFonts w:cs="Arial"/>
                <w:lang w:val="en-US"/>
              </w:rPr>
            </w:pPr>
            <w:r>
              <w:rPr>
                <w:rFonts w:cs="Arial"/>
                <w:lang w:val="en-US"/>
              </w:rPr>
              <w:t>1170</w:t>
            </w:r>
            <w:r w:rsidRPr="009F4F55">
              <w:rPr>
                <w:rFonts w:cs="Arial"/>
                <w:lang w:val="en-US"/>
              </w:rPr>
              <w:t>M</w:t>
            </w:r>
          </w:p>
        </w:tc>
        <w:tc>
          <w:tcPr>
            <w:tcW w:w="1605" w:type="dxa"/>
          </w:tcPr>
          <w:p w14:paraId="07EC68B3" w14:textId="6A9884B2" w:rsidR="00D52304" w:rsidRPr="009F4F55" w:rsidRDefault="00745FA9" w:rsidP="005B20FF">
            <w:pPr>
              <w:jc w:val="both"/>
              <w:rPr>
                <w:rFonts w:cs="Arial"/>
                <w:lang w:val="en-US"/>
              </w:rPr>
            </w:pPr>
            <w:r>
              <w:rPr>
                <w:rFonts w:cs="Arial"/>
                <w:lang w:val="en-US"/>
              </w:rPr>
              <w:t>1</w:t>
            </w:r>
            <w:r w:rsidR="00EC431D">
              <w:rPr>
                <w:rFonts w:cs="Arial"/>
                <w:lang w:val="en-US"/>
              </w:rPr>
              <w:t>280</w:t>
            </w:r>
            <w:r w:rsidRPr="009F4F55">
              <w:rPr>
                <w:rFonts w:cs="Arial"/>
                <w:lang w:val="en-US"/>
              </w:rPr>
              <w:t>M</w:t>
            </w:r>
          </w:p>
        </w:tc>
      </w:tr>
      <w:tr w:rsidR="009C7C24" w14:paraId="13BF18FC" w14:textId="77777777" w:rsidTr="00D52304">
        <w:tc>
          <w:tcPr>
            <w:tcW w:w="1838" w:type="dxa"/>
          </w:tcPr>
          <w:p w14:paraId="46E9FBC3" w14:textId="4B29F0E0" w:rsidR="009C7C24" w:rsidRDefault="009C7C24" w:rsidP="009C7C24">
            <w:pPr>
              <w:jc w:val="both"/>
              <w:rPr>
                <w:rFonts w:cs="Arial"/>
                <w:b/>
                <w:bCs/>
                <w:lang w:val="en-US"/>
              </w:rPr>
            </w:pPr>
            <w:r w:rsidRPr="00F730C4">
              <w:rPr>
                <w:b/>
                <w:bCs/>
              </w:rPr>
              <w:t>Horizontal 2D error at CDF 90% (meters)</w:t>
            </w:r>
          </w:p>
        </w:tc>
        <w:tc>
          <w:tcPr>
            <w:tcW w:w="1371" w:type="dxa"/>
          </w:tcPr>
          <w:p w14:paraId="196C5430" w14:textId="7BF53357" w:rsidR="009C7C24" w:rsidRPr="009C56FB" w:rsidRDefault="00CD32A4" w:rsidP="009C7C24">
            <w:pPr>
              <w:jc w:val="both"/>
              <w:rPr>
                <w:rFonts w:cs="Arial"/>
                <w:lang w:val="en-US"/>
              </w:rPr>
            </w:pPr>
            <w:r w:rsidRPr="009C56FB">
              <w:rPr>
                <w:rFonts w:cs="Arial"/>
                <w:lang w:val="en-US"/>
              </w:rPr>
              <w:t>23.33</w:t>
            </w:r>
          </w:p>
        </w:tc>
        <w:tc>
          <w:tcPr>
            <w:tcW w:w="1605" w:type="dxa"/>
          </w:tcPr>
          <w:p w14:paraId="6BE681F0" w14:textId="2D4E1E9B" w:rsidR="009C7C24" w:rsidRPr="009C56FB" w:rsidRDefault="00CD32A4" w:rsidP="009C7C24">
            <w:pPr>
              <w:jc w:val="both"/>
              <w:rPr>
                <w:rFonts w:cs="Arial"/>
                <w:lang w:val="en-US"/>
              </w:rPr>
            </w:pPr>
            <w:r w:rsidRPr="009C56FB">
              <w:rPr>
                <w:rFonts w:cs="Arial"/>
                <w:lang w:val="en-US"/>
              </w:rPr>
              <w:t>10.17</w:t>
            </w:r>
          </w:p>
        </w:tc>
        <w:tc>
          <w:tcPr>
            <w:tcW w:w="1605" w:type="dxa"/>
          </w:tcPr>
          <w:p w14:paraId="0513BF7D" w14:textId="75C79C7C" w:rsidR="009C7C24" w:rsidRPr="009C56FB" w:rsidRDefault="00CD32A4" w:rsidP="009C7C24">
            <w:pPr>
              <w:jc w:val="both"/>
              <w:rPr>
                <w:rFonts w:cs="Arial"/>
                <w:lang w:val="en-US"/>
              </w:rPr>
            </w:pPr>
            <w:r w:rsidRPr="009C56FB">
              <w:rPr>
                <w:rFonts w:cs="Arial"/>
                <w:lang w:val="en-US"/>
              </w:rPr>
              <w:t>7.138</w:t>
            </w:r>
          </w:p>
        </w:tc>
        <w:tc>
          <w:tcPr>
            <w:tcW w:w="1605" w:type="dxa"/>
          </w:tcPr>
          <w:p w14:paraId="61A5D615" w14:textId="3617C514" w:rsidR="009C7C24" w:rsidRPr="009C56FB" w:rsidRDefault="00CD32A4" w:rsidP="009C7C24">
            <w:pPr>
              <w:jc w:val="both"/>
              <w:rPr>
                <w:rFonts w:cs="Arial"/>
                <w:lang w:val="en-US"/>
              </w:rPr>
            </w:pPr>
            <w:r w:rsidRPr="009C56FB">
              <w:rPr>
                <w:rFonts w:cs="Arial"/>
                <w:lang w:val="en-US"/>
              </w:rPr>
              <w:t>5.79</w:t>
            </w:r>
          </w:p>
        </w:tc>
        <w:tc>
          <w:tcPr>
            <w:tcW w:w="1605" w:type="dxa"/>
          </w:tcPr>
          <w:p w14:paraId="3212BBE5" w14:textId="0250407D" w:rsidR="009C7C24" w:rsidRPr="009C56FB" w:rsidRDefault="00CD32A4" w:rsidP="009C7C24">
            <w:pPr>
              <w:jc w:val="both"/>
              <w:rPr>
                <w:rFonts w:cs="Arial"/>
                <w:lang w:val="en-US"/>
              </w:rPr>
            </w:pPr>
            <w:r w:rsidRPr="009C56FB">
              <w:rPr>
                <w:rFonts w:cs="Arial"/>
                <w:lang w:val="en-US"/>
              </w:rPr>
              <w:t>5.114</w:t>
            </w:r>
          </w:p>
        </w:tc>
      </w:tr>
      <w:tr w:rsidR="009C7C24" w14:paraId="2962F38C" w14:textId="77777777" w:rsidTr="00D52304">
        <w:tc>
          <w:tcPr>
            <w:tcW w:w="1838" w:type="dxa"/>
          </w:tcPr>
          <w:p w14:paraId="252E3864" w14:textId="230A8F01" w:rsidR="009C7C24" w:rsidRDefault="009C7C24" w:rsidP="009C7C24">
            <w:pPr>
              <w:jc w:val="both"/>
              <w:rPr>
                <w:rFonts w:cs="Arial"/>
                <w:b/>
                <w:bCs/>
                <w:lang w:val="en-US"/>
              </w:rPr>
            </w:pPr>
            <w:r w:rsidRPr="00F730C4">
              <w:rPr>
                <w:b/>
                <w:bCs/>
              </w:rPr>
              <w:t>Variance of Horizontal 2D error (meters)</w:t>
            </w:r>
          </w:p>
        </w:tc>
        <w:tc>
          <w:tcPr>
            <w:tcW w:w="1371" w:type="dxa"/>
          </w:tcPr>
          <w:p w14:paraId="79361AAF" w14:textId="66F6BD74" w:rsidR="009C7C24" w:rsidRPr="009C56FB" w:rsidRDefault="009C56FB" w:rsidP="009C7C24">
            <w:pPr>
              <w:jc w:val="both"/>
              <w:rPr>
                <w:rFonts w:cs="Arial"/>
                <w:lang w:val="en-US"/>
              </w:rPr>
            </w:pPr>
            <w:r w:rsidRPr="009C56FB">
              <w:rPr>
                <w:rFonts w:cs="Arial"/>
                <w:lang w:val="en-US"/>
              </w:rPr>
              <w:t>0.964</w:t>
            </w:r>
          </w:p>
        </w:tc>
        <w:tc>
          <w:tcPr>
            <w:tcW w:w="1605" w:type="dxa"/>
          </w:tcPr>
          <w:p w14:paraId="2BAA9AEB" w14:textId="106ADD28" w:rsidR="009C7C24" w:rsidRPr="009C56FB" w:rsidRDefault="009C56FB" w:rsidP="009C7C24">
            <w:pPr>
              <w:jc w:val="both"/>
              <w:rPr>
                <w:rFonts w:cs="Arial"/>
                <w:lang w:val="en-US"/>
              </w:rPr>
            </w:pPr>
            <w:r w:rsidRPr="009C56FB">
              <w:rPr>
                <w:rFonts w:cs="Arial"/>
                <w:lang w:val="en-US"/>
              </w:rPr>
              <w:t>0.158</w:t>
            </w:r>
          </w:p>
        </w:tc>
        <w:tc>
          <w:tcPr>
            <w:tcW w:w="1605" w:type="dxa"/>
          </w:tcPr>
          <w:p w14:paraId="4B060036" w14:textId="31685FD1" w:rsidR="009C7C24" w:rsidRPr="009C56FB" w:rsidRDefault="009C56FB" w:rsidP="009C7C24">
            <w:pPr>
              <w:jc w:val="both"/>
              <w:rPr>
                <w:rFonts w:cs="Arial"/>
                <w:lang w:val="en-US"/>
              </w:rPr>
            </w:pPr>
            <w:r w:rsidRPr="009C56FB">
              <w:rPr>
                <w:rFonts w:cs="Arial"/>
                <w:lang w:val="en-US"/>
              </w:rPr>
              <w:t>0.104</w:t>
            </w:r>
          </w:p>
        </w:tc>
        <w:tc>
          <w:tcPr>
            <w:tcW w:w="1605" w:type="dxa"/>
          </w:tcPr>
          <w:p w14:paraId="40430576" w14:textId="2B8EE86D" w:rsidR="009C7C24" w:rsidRPr="009C56FB" w:rsidRDefault="009C56FB" w:rsidP="009C7C24">
            <w:pPr>
              <w:jc w:val="both"/>
              <w:rPr>
                <w:rFonts w:cs="Arial"/>
                <w:lang w:val="en-US"/>
              </w:rPr>
            </w:pPr>
            <w:r w:rsidRPr="009C56FB">
              <w:rPr>
                <w:rFonts w:cs="Arial"/>
                <w:lang w:val="en-US"/>
              </w:rPr>
              <w:t>0.063</w:t>
            </w:r>
          </w:p>
        </w:tc>
        <w:tc>
          <w:tcPr>
            <w:tcW w:w="1605" w:type="dxa"/>
          </w:tcPr>
          <w:p w14:paraId="663564A5" w14:textId="4ABC044C" w:rsidR="009C7C24" w:rsidRPr="009C56FB" w:rsidRDefault="009C56FB" w:rsidP="009C7C24">
            <w:pPr>
              <w:jc w:val="both"/>
              <w:rPr>
                <w:rFonts w:cs="Arial"/>
                <w:lang w:val="en-US"/>
              </w:rPr>
            </w:pPr>
            <w:r w:rsidRPr="009C56FB">
              <w:rPr>
                <w:rFonts w:cs="Arial"/>
                <w:lang w:val="en-US"/>
              </w:rPr>
              <w:t>0.046</w:t>
            </w:r>
          </w:p>
        </w:tc>
      </w:tr>
    </w:tbl>
    <w:p w14:paraId="24A0C3CA" w14:textId="02CDB219" w:rsidR="00D87E84" w:rsidRDefault="00D87E84" w:rsidP="005B20FF">
      <w:pPr>
        <w:jc w:val="both"/>
        <w:rPr>
          <w:rFonts w:cs="Arial"/>
          <w:b/>
          <w:bCs/>
          <w:lang w:val="en-US"/>
        </w:rPr>
      </w:pPr>
    </w:p>
    <w:p w14:paraId="2C0020DB" w14:textId="7827819E" w:rsidR="004C4E6E" w:rsidRDefault="004C4E6E" w:rsidP="004C4E6E">
      <w:pPr>
        <w:jc w:val="both"/>
        <w:rPr>
          <w:b/>
          <w:bCs/>
          <w:lang w:val="en-US"/>
        </w:rPr>
      </w:pPr>
      <w:r w:rsidRPr="007A08D5">
        <w:rPr>
          <w:b/>
          <w:bCs/>
          <w:lang w:val="en-US"/>
        </w:rPr>
        <w:t>Observation 1</w:t>
      </w:r>
      <w:r w:rsidR="00C740DD">
        <w:rPr>
          <w:b/>
          <w:bCs/>
          <w:lang w:val="en-US"/>
        </w:rPr>
        <w:t>4</w:t>
      </w:r>
      <w:r w:rsidRPr="007A08D5">
        <w:rPr>
          <w:b/>
          <w:bCs/>
          <w:lang w:val="en-US"/>
        </w:rPr>
        <w:t>: The horizontal performance is enhanced when the number of TRPs is increased at the expense of the computational complexity.</w:t>
      </w:r>
    </w:p>
    <w:p w14:paraId="1BF93C6A" w14:textId="6E4D9946" w:rsidR="004C4E6E" w:rsidRPr="007A08D5" w:rsidRDefault="004C4E6E" w:rsidP="004C4E6E">
      <w:pPr>
        <w:jc w:val="both"/>
        <w:rPr>
          <w:b/>
          <w:bCs/>
          <w:lang w:val="en-US"/>
        </w:rPr>
      </w:pPr>
      <w:r w:rsidRPr="00B100FD">
        <w:rPr>
          <w:b/>
          <w:bCs/>
          <w:lang w:val="en-US"/>
        </w:rPr>
        <w:t>Proposal</w:t>
      </w:r>
      <w:r w:rsidR="00D23B9E" w:rsidRPr="00B100FD">
        <w:rPr>
          <w:b/>
          <w:bCs/>
          <w:lang w:val="en-US"/>
        </w:rPr>
        <w:t xml:space="preserve"> 1</w:t>
      </w:r>
      <w:r w:rsidR="00D826B9">
        <w:rPr>
          <w:b/>
          <w:bCs/>
          <w:lang w:val="en-US"/>
        </w:rPr>
        <w:t>1</w:t>
      </w:r>
      <w:r w:rsidRPr="00B100FD">
        <w:rPr>
          <w:b/>
          <w:bCs/>
          <w:lang w:val="en-US"/>
        </w:rPr>
        <w:t xml:space="preserve">: </w:t>
      </w:r>
      <w:r w:rsidR="00D23B9E" w:rsidRPr="00170D4B">
        <w:rPr>
          <w:b/>
          <w:bCs/>
          <w:lang w:val="en-US"/>
        </w:rPr>
        <w:t>To</w:t>
      </w:r>
      <w:r w:rsidR="00D23B9E">
        <w:rPr>
          <w:b/>
          <w:bCs/>
          <w:lang w:val="en-US"/>
        </w:rPr>
        <w:t xml:space="preserve"> RAN1 evaluate and study the impact of TRPs selection-criteria on the positioning performance, model complexity, and computational complexity. The results should be shared in a common agreed table between companies.</w:t>
      </w:r>
    </w:p>
    <w:p w14:paraId="38222F94" w14:textId="77777777" w:rsidR="004C4E6E" w:rsidRPr="00D87E84" w:rsidRDefault="004C4E6E" w:rsidP="005B20FF">
      <w:pPr>
        <w:jc w:val="both"/>
        <w:rPr>
          <w:rFonts w:cs="Arial"/>
          <w:b/>
          <w:bCs/>
          <w:lang w:val="en-US"/>
        </w:rPr>
      </w:pPr>
    </w:p>
    <w:bookmarkEnd w:id="38"/>
    <w:p w14:paraId="7051837C" w14:textId="36B2EE2C" w:rsidR="009605C7" w:rsidRPr="00C80FB9" w:rsidRDefault="00841AD4" w:rsidP="00B74CB3">
      <w:pPr>
        <w:pStyle w:val="Heading1"/>
        <w:rPr>
          <w:lang w:val="en-US"/>
        </w:rPr>
      </w:pPr>
      <w:r>
        <w:rPr>
          <w:lang w:val="en-US"/>
        </w:rPr>
        <w:lastRenderedPageBreak/>
        <w:t>Conclusion</w:t>
      </w:r>
    </w:p>
    <w:p w14:paraId="31742466" w14:textId="63ECA671" w:rsidR="00B776B2" w:rsidRDefault="00B776B2" w:rsidP="00B776B2">
      <w:pPr>
        <w:spacing w:afterLines="50" w:after="120"/>
        <w:jc w:val="both"/>
        <w:rPr>
          <w:color w:val="000000" w:themeColor="text1"/>
          <w:lang w:val="en-US"/>
        </w:rPr>
      </w:pPr>
      <w:r w:rsidRPr="00502BE3">
        <w:rPr>
          <w:color w:val="000000" w:themeColor="text1"/>
          <w:lang w:val="en-US"/>
        </w:rPr>
        <w:t>In this contribution</w:t>
      </w:r>
      <w:r w:rsidR="00DB3EC0">
        <w:rPr>
          <w:color w:val="000000" w:themeColor="text1"/>
          <w:lang w:val="en-US"/>
        </w:rPr>
        <w:t>,</w:t>
      </w:r>
      <w:r w:rsidRPr="00502BE3">
        <w:rPr>
          <w:color w:val="000000" w:themeColor="text1"/>
          <w:lang w:val="en-US"/>
        </w:rPr>
        <w:t xml:space="preserve"> we </w:t>
      </w:r>
      <w:r w:rsidR="00476642">
        <w:rPr>
          <w:color w:val="000000" w:themeColor="text1"/>
          <w:lang w:val="en-US"/>
        </w:rPr>
        <w:t>made</w:t>
      </w:r>
      <w:r w:rsidR="00476642" w:rsidRPr="00502BE3">
        <w:rPr>
          <w:color w:val="000000" w:themeColor="text1"/>
          <w:lang w:val="en-US"/>
        </w:rPr>
        <w:t xml:space="preserve"> </w:t>
      </w:r>
      <w:r w:rsidRPr="00502BE3">
        <w:rPr>
          <w:color w:val="000000" w:themeColor="text1"/>
          <w:lang w:val="en-US"/>
        </w:rPr>
        <w:t>the following observations and proposals:</w:t>
      </w:r>
    </w:p>
    <w:p w14:paraId="28EAD53A" w14:textId="08BA214F" w:rsidR="005553DF" w:rsidRDefault="00787D54" w:rsidP="00B74CB3">
      <w:pPr>
        <w:pStyle w:val="Heading2"/>
      </w:pPr>
      <w:r>
        <w:t>Observations</w:t>
      </w:r>
    </w:p>
    <w:p w14:paraId="3707F8E0" w14:textId="77777777" w:rsidR="008D315F" w:rsidRPr="007569A4" w:rsidRDefault="008D315F" w:rsidP="00A554C9">
      <w:pPr>
        <w:jc w:val="both"/>
        <w:rPr>
          <w:b/>
          <w:bCs/>
          <w:lang w:val="en-US"/>
        </w:rPr>
      </w:pPr>
      <w:r w:rsidRPr="767ACA3E">
        <w:rPr>
          <w:b/>
          <w:bCs/>
          <w:lang w:val="en-US"/>
        </w:rPr>
        <w:t>Observation</w:t>
      </w:r>
      <w:r>
        <w:rPr>
          <w:b/>
          <w:bCs/>
          <w:lang w:val="en-US"/>
        </w:rPr>
        <w:t xml:space="preserve"> 1</w:t>
      </w:r>
      <w:r w:rsidRPr="767ACA3E">
        <w:rPr>
          <w:b/>
          <w:bCs/>
          <w:lang w:val="en-US"/>
        </w:rPr>
        <w:t xml:space="preserve">: </w:t>
      </w:r>
      <w:r>
        <w:rPr>
          <w:b/>
          <w:bCs/>
          <w:lang w:val="en-US"/>
        </w:rPr>
        <w:t>One key challenge in AI/ML-based positioning is t</w:t>
      </w:r>
      <w:r w:rsidRPr="767ACA3E">
        <w:rPr>
          <w:b/>
          <w:bCs/>
          <w:lang w:val="en-US"/>
        </w:rPr>
        <w:t xml:space="preserve">he availability of good quality data </w:t>
      </w:r>
      <w:r>
        <w:rPr>
          <w:b/>
          <w:bCs/>
          <w:lang w:val="en-US"/>
        </w:rPr>
        <w:t>with sufficient diversity of positioning ground truth labels and samples</w:t>
      </w:r>
      <w:r w:rsidRPr="1DFD5FD0">
        <w:rPr>
          <w:b/>
          <w:bCs/>
          <w:lang w:val="en-US"/>
        </w:rPr>
        <w:t xml:space="preserve"> with accurate information</w:t>
      </w:r>
      <w:r>
        <w:rPr>
          <w:b/>
          <w:bCs/>
          <w:lang w:val="en-US"/>
        </w:rPr>
        <w:t xml:space="preserve"> </w:t>
      </w:r>
      <w:r w:rsidRPr="767ACA3E">
        <w:rPr>
          <w:b/>
          <w:bCs/>
          <w:lang w:val="en-US"/>
        </w:rPr>
        <w:t xml:space="preserve">for </w:t>
      </w:r>
      <w:r>
        <w:rPr>
          <w:b/>
          <w:bCs/>
          <w:lang w:val="en-US"/>
        </w:rPr>
        <w:t>fine tuning, updating, and monitoring</w:t>
      </w:r>
      <w:r w:rsidRPr="767ACA3E">
        <w:rPr>
          <w:b/>
          <w:bCs/>
          <w:lang w:val="en-US"/>
        </w:rPr>
        <w:t>.</w:t>
      </w:r>
    </w:p>
    <w:p w14:paraId="47E3695D" w14:textId="77777777" w:rsidR="008D315F" w:rsidRPr="007569A4" w:rsidRDefault="008D315F" w:rsidP="00A554C9">
      <w:pPr>
        <w:jc w:val="both"/>
        <w:rPr>
          <w:b/>
          <w:bCs/>
          <w:lang w:val="en-US"/>
        </w:rPr>
      </w:pPr>
      <w:r>
        <w:rPr>
          <w:b/>
          <w:bCs/>
          <w:lang w:val="en-US"/>
        </w:rPr>
        <w:t xml:space="preserve">Observation 2: It is important to note that </w:t>
      </w:r>
      <w:r w:rsidRPr="002F23A6">
        <w:rPr>
          <w:b/>
          <w:bCs/>
          <w:lang w:val="en-US"/>
        </w:rPr>
        <w:t>dataset size as an indication of user area density</w:t>
      </w:r>
      <w:r w:rsidRPr="002F23A6">
        <w:t xml:space="preserve"> </w:t>
      </w:r>
      <w:r w:rsidRPr="002F23A6">
        <w:rPr>
          <w:b/>
          <w:bCs/>
          <w:lang w:val="en-US"/>
        </w:rPr>
        <w:t xml:space="preserve">is valid only for uniform distribution of UEs </w:t>
      </w:r>
      <w:r>
        <w:rPr>
          <w:b/>
          <w:bCs/>
          <w:lang w:val="en-US"/>
        </w:rPr>
        <w:t>which is limited to only simulated scenarios</w:t>
      </w:r>
      <w:r w:rsidRPr="002F23A6">
        <w:rPr>
          <w:b/>
          <w:bCs/>
          <w:lang w:val="en-US"/>
        </w:rPr>
        <w:t>.</w:t>
      </w:r>
      <w:r>
        <w:rPr>
          <w:b/>
          <w:bCs/>
          <w:lang w:val="en-US"/>
        </w:rPr>
        <w:t xml:space="preserve"> However, it is important to determine a realistic indicator of the data collection quality beyond the dataset size. </w:t>
      </w:r>
    </w:p>
    <w:p w14:paraId="7A4DF344" w14:textId="77777777" w:rsidR="008D315F" w:rsidRDefault="008D315F" w:rsidP="00A554C9">
      <w:pPr>
        <w:jc w:val="both"/>
        <w:rPr>
          <w:b/>
          <w:bCs/>
          <w:lang w:val="en-US"/>
        </w:rPr>
      </w:pPr>
      <w:r>
        <w:rPr>
          <w:b/>
          <w:bCs/>
          <w:lang w:val="en-US"/>
        </w:rPr>
        <w:t>Observation 3: The dataset size is not a relevant parameter to indicate the quality of data collection.</w:t>
      </w:r>
    </w:p>
    <w:p w14:paraId="1B7A79C8" w14:textId="77777777" w:rsidR="008D315F" w:rsidRDefault="008D315F" w:rsidP="00A554C9">
      <w:pPr>
        <w:jc w:val="both"/>
        <w:rPr>
          <w:b/>
          <w:bCs/>
          <w:lang w:val="en-US"/>
        </w:rPr>
      </w:pPr>
      <w:r w:rsidRPr="001B5DB3">
        <w:rPr>
          <w:b/>
          <w:bCs/>
          <w:lang w:val="en-US"/>
        </w:rPr>
        <w:t>Observation</w:t>
      </w:r>
      <w:r>
        <w:rPr>
          <w:b/>
          <w:bCs/>
          <w:lang w:val="en-US"/>
        </w:rPr>
        <w:t xml:space="preserve"> 4</w:t>
      </w:r>
      <w:r w:rsidRPr="001B5DB3">
        <w:rPr>
          <w:b/>
          <w:bCs/>
          <w:lang w:val="en-US"/>
        </w:rPr>
        <w:t xml:space="preserve">: </w:t>
      </w:r>
      <w:r>
        <w:rPr>
          <w:b/>
          <w:bCs/>
          <w:lang w:val="en-US"/>
        </w:rPr>
        <w:t>For UE-based positioning, a quality indicator of the collected dataset used for model update, fine tuning, and monitoring is needed to ensure optimal model performance.</w:t>
      </w:r>
    </w:p>
    <w:p w14:paraId="449EADB8" w14:textId="77777777" w:rsidR="008D315F" w:rsidRDefault="008D315F" w:rsidP="00A554C9">
      <w:pPr>
        <w:jc w:val="both"/>
        <w:rPr>
          <w:b/>
          <w:bCs/>
          <w:lang w:val="en-US"/>
        </w:rPr>
      </w:pPr>
      <w:r w:rsidRPr="00EC1EBF">
        <w:rPr>
          <w:b/>
          <w:bCs/>
          <w:lang w:val="en-US"/>
        </w:rPr>
        <w:t>Observation</w:t>
      </w:r>
      <w:r>
        <w:rPr>
          <w:b/>
          <w:bCs/>
          <w:lang w:val="en-US"/>
        </w:rPr>
        <w:t xml:space="preserve"> 5</w:t>
      </w:r>
      <w:r w:rsidRPr="00EC1EBF">
        <w:rPr>
          <w:b/>
          <w:bCs/>
          <w:lang w:val="en-US"/>
        </w:rPr>
        <w:t>:</w:t>
      </w:r>
      <w:r w:rsidRPr="00EC1EBF" w:rsidDel="00023C8D">
        <w:rPr>
          <w:b/>
          <w:bCs/>
          <w:lang w:val="en-US"/>
        </w:rPr>
        <w:t xml:space="preserve"> </w:t>
      </w:r>
      <w:r>
        <w:rPr>
          <w:b/>
          <w:bCs/>
          <w:lang w:val="en-US"/>
        </w:rPr>
        <w:t>T</w:t>
      </w:r>
      <w:r w:rsidRPr="00EC1EBF">
        <w:rPr>
          <w:b/>
          <w:bCs/>
          <w:lang w:val="en-US"/>
        </w:rPr>
        <w:t xml:space="preserve">he F1-score </w:t>
      </w:r>
      <w:r>
        <w:rPr>
          <w:b/>
          <w:bCs/>
          <w:lang w:val="en-US"/>
        </w:rPr>
        <w:t xml:space="preserve">KPI has potential to evaluate the </w:t>
      </w:r>
      <w:r w:rsidRPr="00EC1EBF">
        <w:rPr>
          <w:b/>
          <w:bCs/>
          <w:lang w:val="en-US"/>
        </w:rPr>
        <w:t xml:space="preserve">sensitivity of LOS </w:t>
      </w:r>
      <w:r w:rsidRPr="00EC1EBF" w:rsidDel="0058326E">
        <w:rPr>
          <w:b/>
          <w:bCs/>
          <w:lang w:val="en-US"/>
        </w:rPr>
        <w:t>prediction</w:t>
      </w:r>
      <w:r>
        <w:rPr>
          <w:b/>
          <w:bCs/>
          <w:lang w:val="en-US"/>
        </w:rPr>
        <w:t xml:space="preserve"> for AI/ML-assisted positioning</w:t>
      </w:r>
      <w:r w:rsidRPr="00EC1EBF" w:rsidDel="007E5FFE">
        <w:rPr>
          <w:b/>
          <w:bCs/>
          <w:lang w:val="en-US"/>
        </w:rPr>
        <w:t>.</w:t>
      </w:r>
    </w:p>
    <w:p w14:paraId="167B514D" w14:textId="77777777" w:rsidR="008D315F" w:rsidRPr="00B10CF9" w:rsidRDefault="008D315F" w:rsidP="00A554C9">
      <w:pPr>
        <w:jc w:val="both"/>
        <w:rPr>
          <w:b/>
          <w:bCs/>
        </w:rPr>
      </w:pPr>
      <w:r w:rsidRPr="00B10CF9">
        <w:rPr>
          <w:b/>
          <w:bCs/>
        </w:rPr>
        <w:t xml:space="preserve">Observation </w:t>
      </w:r>
      <w:r>
        <w:rPr>
          <w:b/>
          <w:bCs/>
        </w:rPr>
        <w:t>6</w:t>
      </w:r>
      <w:r w:rsidRPr="00B10CF9">
        <w:rPr>
          <w:b/>
          <w:bCs/>
        </w:rPr>
        <w:t xml:space="preserve">: Many companies are providing a diversity of results when comparing CIR and PDP as input model parameters. In some cases, CIR outperforms PDP and vice versa. However, we cannot get yet </w:t>
      </w:r>
      <w:r w:rsidRPr="00302968">
        <w:rPr>
          <w:b/>
          <w:bCs/>
        </w:rPr>
        <w:t>a conclusion</w:t>
      </w:r>
      <w:r w:rsidRPr="00B10CF9">
        <w:rPr>
          <w:b/>
          <w:bCs/>
        </w:rPr>
        <w:t xml:space="preserve"> on this comparison if </w:t>
      </w:r>
      <w:r>
        <w:rPr>
          <w:b/>
          <w:bCs/>
        </w:rPr>
        <w:t>companies</w:t>
      </w:r>
      <w:r w:rsidRPr="00B10CF9">
        <w:rPr>
          <w:b/>
          <w:bCs/>
        </w:rPr>
        <w:t xml:space="preserve"> do not define a clear</w:t>
      </w:r>
      <w:r>
        <w:rPr>
          <w:b/>
          <w:bCs/>
        </w:rPr>
        <w:t xml:space="preserve"> and</w:t>
      </w:r>
      <w:r w:rsidRPr="00B10CF9">
        <w:rPr>
          <w:b/>
          <w:bCs/>
        </w:rPr>
        <w:t xml:space="preserve"> fare scenario setting to evaluate the trade-off between both </w:t>
      </w:r>
      <w:r>
        <w:rPr>
          <w:b/>
          <w:bCs/>
        </w:rPr>
        <w:t>input model parameters</w:t>
      </w:r>
      <w:r w:rsidRPr="00B10CF9">
        <w:rPr>
          <w:b/>
          <w:bCs/>
        </w:rPr>
        <w:t>.</w:t>
      </w:r>
    </w:p>
    <w:p w14:paraId="13EAA834" w14:textId="25F407AF" w:rsidR="008D315F" w:rsidRPr="000707EA" w:rsidRDefault="008D315F" w:rsidP="00A554C9">
      <w:pPr>
        <w:jc w:val="both"/>
        <w:rPr>
          <w:b/>
          <w:bCs/>
          <w:lang w:val="en-US"/>
        </w:rPr>
      </w:pPr>
      <w:r w:rsidRPr="000707EA">
        <w:rPr>
          <w:b/>
          <w:bCs/>
          <w:lang w:val="en-US"/>
        </w:rPr>
        <w:t xml:space="preserve">Observation </w:t>
      </w:r>
      <w:r>
        <w:rPr>
          <w:b/>
          <w:bCs/>
          <w:lang w:val="en-US"/>
        </w:rPr>
        <w:t>7</w:t>
      </w:r>
      <w:r w:rsidRPr="000707EA">
        <w:rPr>
          <w:b/>
          <w:bCs/>
          <w:lang w:val="en-US"/>
        </w:rPr>
        <w:t xml:space="preserve">: The performance monitoring </w:t>
      </w:r>
      <w:r>
        <w:rPr>
          <w:b/>
          <w:bCs/>
          <w:lang w:val="en-US"/>
        </w:rPr>
        <w:t xml:space="preserve">based on distribution comparison of different datasets </w:t>
      </w:r>
      <w:r w:rsidRPr="000707EA">
        <w:rPr>
          <w:b/>
          <w:bCs/>
          <w:lang w:val="en-US"/>
        </w:rPr>
        <w:t xml:space="preserve">is impacted by the feature </w:t>
      </w:r>
      <w:r>
        <w:rPr>
          <w:b/>
          <w:bCs/>
          <w:lang w:val="en-US"/>
        </w:rPr>
        <w:t xml:space="preserve">that is </w:t>
      </w:r>
      <w:r w:rsidRPr="000707EA">
        <w:rPr>
          <w:b/>
          <w:bCs/>
          <w:lang w:val="en-US"/>
        </w:rPr>
        <w:t xml:space="preserve">selected to monitor. For instance, </w:t>
      </w:r>
      <w:r>
        <w:rPr>
          <w:b/>
          <w:bCs/>
          <w:lang w:val="en-US"/>
        </w:rPr>
        <w:t>evaluating</w:t>
      </w:r>
      <w:r w:rsidRPr="000707EA">
        <w:rPr>
          <w:b/>
          <w:bCs/>
          <w:lang w:val="en-US"/>
        </w:rPr>
        <w:t xml:space="preserve"> the</w:t>
      </w:r>
      <w:r>
        <w:rPr>
          <w:b/>
          <w:bCs/>
          <w:lang w:val="en-US"/>
        </w:rPr>
        <w:t xml:space="preserve"> similarity</w:t>
      </w:r>
      <w:r w:rsidRPr="000707EA">
        <w:rPr>
          <w:b/>
          <w:bCs/>
          <w:lang w:val="en-US"/>
        </w:rPr>
        <w:t xml:space="preserve"> between two distributions</w:t>
      </w:r>
      <w:r>
        <w:rPr>
          <w:b/>
          <w:bCs/>
          <w:lang w:val="en-US"/>
        </w:rPr>
        <w:t xml:space="preserve"> with </w:t>
      </w:r>
      <w:hyperlink r:id="rId34" w:history="1">
        <w:r w:rsidRPr="0098718F">
          <w:rPr>
            <w:b/>
            <w:bCs/>
            <w:lang w:val="en-US"/>
          </w:rPr>
          <w:t>Kolmogorov Smirnov Test</w:t>
        </w:r>
      </w:hyperlink>
      <w:r w:rsidRPr="0098718F">
        <w:rPr>
          <w:b/>
          <w:bCs/>
        </w:rPr>
        <w:t xml:space="preserve"> (</w:t>
      </w:r>
      <w:proofErr w:type="spellStart"/>
      <w:r w:rsidRPr="0098718F">
        <w:rPr>
          <w:b/>
          <w:bCs/>
          <w:lang w:val="en-US"/>
        </w:rPr>
        <w:t>Kstest</w:t>
      </w:r>
      <w:proofErr w:type="spellEnd"/>
      <w:r w:rsidRPr="0098718F">
        <w:rPr>
          <w:b/>
          <w:bCs/>
          <w:lang w:val="en-US"/>
        </w:rPr>
        <w:t>)</w:t>
      </w:r>
      <w:r>
        <w:rPr>
          <w:b/>
          <w:bCs/>
          <w:lang w:val="en-US"/>
        </w:rPr>
        <w:t xml:space="preserve"> method</w:t>
      </w:r>
      <w:r w:rsidRPr="000707EA">
        <w:rPr>
          <w:b/>
          <w:bCs/>
          <w:lang w:val="en-US"/>
        </w:rPr>
        <w:t>, the RSRP measurement provide</w:t>
      </w:r>
      <w:r>
        <w:rPr>
          <w:b/>
          <w:bCs/>
          <w:lang w:val="en-US"/>
        </w:rPr>
        <w:t>s</w:t>
      </w:r>
      <w:r w:rsidRPr="000707EA">
        <w:rPr>
          <w:b/>
          <w:bCs/>
          <w:lang w:val="en-US"/>
        </w:rPr>
        <w:t xml:space="preserve"> accurate </w:t>
      </w:r>
      <w:r>
        <w:rPr>
          <w:b/>
          <w:bCs/>
          <w:lang w:val="en-US"/>
        </w:rPr>
        <w:t xml:space="preserve">distribution comparison </w:t>
      </w:r>
      <w:r w:rsidRPr="000707EA">
        <w:rPr>
          <w:b/>
          <w:bCs/>
          <w:lang w:val="en-US"/>
        </w:rPr>
        <w:t xml:space="preserve">compared to CIR and PDP. </w:t>
      </w:r>
    </w:p>
    <w:p w14:paraId="2C439355" w14:textId="08DFF63F" w:rsidR="008D315F" w:rsidRDefault="1877545E" w:rsidP="00A554C9">
      <w:pPr>
        <w:jc w:val="both"/>
        <w:rPr>
          <w:b/>
          <w:bCs/>
          <w:lang w:val="en-US"/>
        </w:rPr>
      </w:pPr>
      <w:r w:rsidRPr="3842C081">
        <w:rPr>
          <w:b/>
          <w:bCs/>
          <w:lang w:val="en-US"/>
        </w:rPr>
        <w:t xml:space="preserve">Observation 8: For Performance monitoring purposes, using ML models as binary classification provides an easily discriminatory criteria between two different dataset distributions. However, in real scenarios it is expected to get a </w:t>
      </w:r>
      <w:r w:rsidR="1FA8A331" w:rsidRPr="3842C081">
        <w:rPr>
          <w:b/>
          <w:bCs/>
          <w:lang w:val="en-US"/>
        </w:rPr>
        <w:t>diverse</w:t>
      </w:r>
      <w:r w:rsidRPr="3842C081">
        <w:rPr>
          <w:b/>
          <w:bCs/>
          <w:lang w:val="en-US"/>
        </w:rPr>
        <w:t xml:space="preserve"> set of distributions. Thus, an extension of a binary classification to a multi-class classification could be a potential alternative, however an extra expense of model and computational complexity could be expected. </w:t>
      </w:r>
    </w:p>
    <w:p w14:paraId="3777DF73" w14:textId="77777777" w:rsidR="008D315F" w:rsidRDefault="008D315F" w:rsidP="00A554C9">
      <w:pPr>
        <w:jc w:val="both"/>
        <w:rPr>
          <w:rFonts w:cs="Arial"/>
          <w:b/>
          <w:bCs/>
          <w:lang w:val="en-US"/>
        </w:rPr>
      </w:pPr>
      <w:r>
        <w:rPr>
          <w:rFonts w:cs="Arial"/>
          <w:b/>
          <w:bCs/>
          <w:lang w:val="en-US"/>
        </w:rPr>
        <w:t xml:space="preserve">Observation 9: The </w:t>
      </w:r>
      <w:r w:rsidRPr="00AF39E0">
        <w:rPr>
          <w:rFonts w:cs="Arial"/>
          <w:b/>
          <w:bCs/>
          <w:lang w:val="en-US"/>
        </w:rPr>
        <w:t>positioning accuracy improve</w:t>
      </w:r>
      <w:r>
        <w:rPr>
          <w:rFonts w:cs="Arial"/>
          <w:b/>
          <w:bCs/>
          <w:lang w:val="en-US"/>
        </w:rPr>
        <w:t>s in correlation</w:t>
      </w:r>
      <w:r w:rsidRPr="00AF39E0">
        <w:rPr>
          <w:rFonts w:cs="Arial"/>
          <w:b/>
          <w:bCs/>
          <w:lang w:val="en-US"/>
        </w:rPr>
        <w:t xml:space="preserve"> with </w:t>
      </w:r>
      <w:r>
        <w:rPr>
          <w:rFonts w:cs="Arial"/>
          <w:b/>
          <w:bCs/>
          <w:lang w:val="en-US"/>
        </w:rPr>
        <w:t xml:space="preserve">a </w:t>
      </w:r>
      <w:r w:rsidRPr="00AF39E0">
        <w:rPr>
          <w:rFonts w:cs="Arial"/>
          <w:b/>
          <w:bCs/>
          <w:lang w:val="en-US"/>
        </w:rPr>
        <w:t>higher number of TRPs measurements: from 5m accuracy with 6TRPs measurements to less than 3m with 18 TRPs measurements.</w:t>
      </w:r>
    </w:p>
    <w:p w14:paraId="0CC401C4" w14:textId="77777777" w:rsidR="008D315F" w:rsidRDefault="008D315F" w:rsidP="0055463A">
      <w:pPr>
        <w:jc w:val="both"/>
        <w:rPr>
          <w:rFonts w:cs="Arial"/>
          <w:b/>
          <w:bCs/>
          <w:lang w:val="en-US"/>
        </w:rPr>
      </w:pPr>
      <w:r>
        <w:rPr>
          <w:rFonts w:cs="Arial"/>
          <w:b/>
          <w:bCs/>
          <w:lang w:val="en-US"/>
        </w:rPr>
        <w:t>Observation 10:</w:t>
      </w:r>
      <w:r w:rsidRPr="00AF39E0">
        <w:t xml:space="preserve"> </w:t>
      </w:r>
      <w:r w:rsidRPr="00AF39E0">
        <w:rPr>
          <w:rFonts w:cs="Arial"/>
          <w:b/>
          <w:bCs/>
          <w:lang w:val="en-US"/>
        </w:rPr>
        <w:t xml:space="preserve">The positioning accuracy is enhanced with </w:t>
      </w:r>
      <w:r>
        <w:rPr>
          <w:rFonts w:cs="Arial"/>
          <w:b/>
          <w:bCs/>
          <w:lang w:val="en-US"/>
        </w:rPr>
        <w:t xml:space="preserve">a </w:t>
      </w:r>
      <w:r w:rsidRPr="00AF39E0">
        <w:rPr>
          <w:rFonts w:cs="Arial"/>
          <w:b/>
          <w:bCs/>
          <w:lang w:val="en-US"/>
        </w:rPr>
        <w:t>lower IPD</w:t>
      </w:r>
      <w:r>
        <w:rPr>
          <w:rFonts w:cs="Arial"/>
          <w:b/>
          <w:bCs/>
          <w:lang w:val="en-US"/>
        </w:rPr>
        <w:t xml:space="preserve"> value</w:t>
      </w:r>
      <w:r w:rsidRPr="00AF39E0">
        <w:rPr>
          <w:rFonts w:cs="Arial"/>
          <w:b/>
          <w:bCs/>
          <w:lang w:val="en-US"/>
        </w:rPr>
        <w:t xml:space="preserve"> of the training dataset with around 13</w:t>
      </w:r>
      <w:r>
        <w:rPr>
          <w:rFonts w:cs="Arial"/>
          <w:b/>
          <w:bCs/>
          <w:lang w:val="en-US"/>
        </w:rPr>
        <w:t xml:space="preserve"> </w:t>
      </w:r>
      <w:r w:rsidRPr="00AF39E0">
        <w:rPr>
          <w:rFonts w:cs="Arial"/>
          <w:b/>
          <w:bCs/>
          <w:lang w:val="en-US"/>
        </w:rPr>
        <w:t xml:space="preserve">% improvement. This enhancement is more important </w:t>
      </w:r>
      <w:r>
        <w:rPr>
          <w:rFonts w:cs="Arial"/>
          <w:b/>
          <w:bCs/>
          <w:lang w:val="en-US"/>
        </w:rPr>
        <w:t>in</w:t>
      </w:r>
      <w:r w:rsidRPr="00AF39E0">
        <w:rPr>
          <w:rFonts w:cs="Arial"/>
          <w:b/>
          <w:bCs/>
          <w:lang w:val="en-US"/>
        </w:rPr>
        <w:t xml:space="preserve"> the case of </w:t>
      </w:r>
      <w:r>
        <w:rPr>
          <w:rFonts w:cs="Arial"/>
          <w:b/>
          <w:bCs/>
          <w:lang w:val="en-US"/>
        </w:rPr>
        <w:t xml:space="preserve">a </w:t>
      </w:r>
      <w:r w:rsidRPr="00AF39E0">
        <w:rPr>
          <w:rFonts w:cs="Arial"/>
          <w:b/>
          <w:bCs/>
          <w:lang w:val="en-US"/>
        </w:rPr>
        <w:t>lower number of TRPs</w:t>
      </w:r>
      <w:r>
        <w:rPr>
          <w:rFonts w:cs="Arial"/>
          <w:b/>
          <w:bCs/>
          <w:lang w:val="en-US"/>
        </w:rPr>
        <w:t xml:space="preserve"> when the input parameter is </w:t>
      </w:r>
      <w:proofErr w:type="spellStart"/>
      <w:r>
        <w:rPr>
          <w:rFonts w:cs="Arial"/>
          <w:b/>
          <w:bCs/>
          <w:lang w:val="en-US"/>
        </w:rPr>
        <w:t>ToA</w:t>
      </w:r>
      <w:proofErr w:type="spellEnd"/>
      <w:r w:rsidRPr="00AF39E0">
        <w:rPr>
          <w:rFonts w:cs="Arial"/>
          <w:b/>
          <w:bCs/>
          <w:lang w:val="en-US"/>
        </w:rPr>
        <w:t>.</w:t>
      </w:r>
    </w:p>
    <w:p w14:paraId="56847E83" w14:textId="77777777" w:rsidR="008D315F" w:rsidRPr="00DC5264" w:rsidRDefault="008D315F" w:rsidP="00A554C9">
      <w:pPr>
        <w:jc w:val="both"/>
        <w:rPr>
          <w:b/>
          <w:bCs/>
          <w:lang w:val="en-US"/>
        </w:rPr>
      </w:pPr>
      <w:r w:rsidRPr="00DC5264">
        <w:rPr>
          <w:b/>
          <w:bCs/>
          <w:lang w:val="en-US"/>
        </w:rPr>
        <w:t>Observation</w:t>
      </w:r>
      <w:r>
        <w:rPr>
          <w:b/>
          <w:bCs/>
          <w:lang w:val="en-US"/>
        </w:rPr>
        <w:t xml:space="preserve"> 11</w:t>
      </w:r>
      <w:r w:rsidRPr="00DC5264">
        <w:rPr>
          <w:b/>
          <w:bCs/>
          <w:lang w:val="en-US"/>
        </w:rPr>
        <w:t xml:space="preserve">: </w:t>
      </w:r>
      <w:r>
        <w:rPr>
          <w:b/>
          <w:bCs/>
          <w:lang w:val="en-US"/>
        </w:rPr>
        <w:t>T</w:t>
      </w:r>
      <w:r w:rsidRPr="00DC5264">
        <w:rPr>
          <w:b/>
          <w:bCs/>
          <w:lang w:val="en-US"/>
        </w:rPr>
        <w:t xml:space="preserve">he f1-score </w:t>
      </w:r>
      <w:r>
        <w:rPr>
          <w:b/>
          <w:bCs/>
          <w:lang w:val="en-US"/>
        </w:rPr>
        <w:t>(quality LOS indication)</w:t>
      </w:r>
      <w:r w:rsidRPr="00DC5264">
        <w:rPr>
          <w:b/>
          <w:bCs/>
          <w:lang w:val="en-US"/>
        </w:rPr>
        <w:t xml:space="preserve"> is sensitive to fine-tuning generalization</w:t>
      </w:r>
      <w:r>
        <w:rPr>
          <w:b/>
          <w:bCs/>
          <w:lang w:val="en-US"/>
        </w:rPr>
        <w:t xml:space="preserve"> scenarios</w:t>
      </w:r>
      <w:r w:rsidRPr="00DC5264">
        <w:rPr>
          <w:b/>
          <w:bCs/>
          <w:lang w:val="en-US"/>
        </w:rPr>
        <w:t>.</w:t>
      </w:r>
    </w:p>
    <w:p w14:paraId="33F65E47" w14:textId="77777777" w:rsidR="008D315F" w:rsidRPr="00065D86" w:rsidRDefault="008D315F" w:rsidP="0055463A">
      <w:pPr>
        <w:jc w:val="both"/>
        <w:rPr>
          <w:b/>
          <w:bCs/>
          <w:lang w:val="en-US"/>
        </w:rPr>
      </w:pPr>
      <w:r w:rsidRPr="00065D86">
        <w:rPr>
          <w:b/>
          <w:bCs/>
          <w:lang w:val="en-US"/>
        </w:rPr>
        <w:t>Observation 1</w:t>
      </w:r>
      <w:r>
        <w:rPr>
          <w:b/>
          <w:bCs/>
          <w:lang w:val="en-US"/>
        </w:rPr>
        <w:t>2</w:t>
      </w:r>
      <w:r w:rsidRPr="00065D86">
        <w:rPr>
          <w:b/>
          <w:bCs/>
          <w:lang w:val="en-US"/>
        </w:rPr>
        <w:t xml:space="preserve">: For Direct AI/ML positioning, the performance of the horizontal positioning is degraded after a certain standard deviation value of the truncated Gaussian distribution. </w:t>
      </w:r>
      <w:r>
        <w:rPr>
          <w:b/>
          <w:bCs/>
          <w:lang w:val="en-US"/>
        </w:rPr>
        <w:t>For instance</w:t>
      </w:r>
      <w:r w:rsidRPr="00065D86">
        <w:rPr>
          <w:b/>
          <w:bCs/>
          <w:lang w:val="en-US"/>
        </w:rPr>
        <w:t xml:space="preserve">, </w:t>
      </w:r>
      <w:r>
        <w:rPr>
          <w:b/>
          <w:bCs/>
          <w:lang w:val="en-US"/>
        </w:rPr>
        <w:t xml:space="preserve">in our performance evaluation the accuracy was degraded by </w:t>
      </w:r>
      <w:r w:rsidRPr="00065D86">
        <w:rPr>
          <w:b/>
          <w:bCs/>
          <w:lang w:val="en-US"/>
        </w:rPr>
        <w:t>5%</w:t>
      </w:r>
      <w:r>
        <w:rPr>
          <w:b/>
          <w:bCs/>
          <w:lang w:val="en-US"/>
        </w:rPr>
        <w:t xml:space="preserve"> with L=</w:t>
      </w:r>
      <w:r w:rsidRPr="00065D86">
        <w:rPr>
          <w:b/>
          <w:bCs/>
          <w:lang w:val="en-US"/>
        </w:rPr>
        <w:t xml:space="preserve">1.5 meters. </w:t>
      </w:r>
    </w:p>
    <w:p w14:paraId="0D8B98D9" w14:textId="77777777" w:rsidR="008D315F" w:rsidRPr="00860D5E" w:rsidRDefault="008D315F" w:rsidP="0055463A">
      <w:pPr>
        <w:jc w:val="both"/>
        <w:rPr>
          <w:b/>
          <w:bCs/>
          <w:lang w:val="en-US"/>
        </w:rPr>
      </w:pPr>
      <w:r w:rsidRPr="00860D5E">
        <w:rPr>
          <w:b/>
          <w:bCs/>
          <w:lang w:val="en-US"/>
        </w:rPr>
        <w:t>Observation 1</w:t>
      </w:r>
      <w:r>
        <w:rPr>
          <w:b/>
          <w:bCs/>
          <w:lang w:val="en-US"/>
        </w:rPr>
        <w:t>3</w:t>
      </w:r>
      <w:r w:rsidRPr="00860D5E">
        <w:rPr>
          <w:b/>
          <w:bCs/>
          <w:lang w:val="en-US"/>
        </w:rPr>
        <w:t xml:space="preserve">: In the evaluation, Direct AI/ML positioning is robust to label noise with Gaussian distribution. However, modeling this error type in real-world scenarios could be a challenge.  </w:t>
      </w:r>
    </w:p>
    <w:p w14:paraId="3C044395" w14:textId="00DDEC26" w:rsidR="008D315F" w:rsidRPr="00B100FD" w:rsidRDefault="008D315F" w:rsidP="00A554C9">
      <w:pPr>
        <w:jc w:val="both"/>
        <w:rPr>
          <w:b/>
          <w:bCs/>
          <w:lang w:val="en-US"/>
        </w:rPr>
      </w:pPr>
      <w:r w:rsidRPr="007A08D5">
        <w:rPr>
          <w:b/>
          <w:bCs/>
          <w:lang w:val="en-US"/>
        </w:rPr>
        <w:t>Observation 1</w:t>
      </w:r>
      <w:r>
        <w:rPr>
          <w:b/>
          <w:bCs/>
          <w:lang w:val="en-US"/>
        </w:rPr>
        <w:t>4</w:t>
      </w:r>
      <w:r w:rsidRPr="007A08D5">
        <w:rPr>
          <w:b/>
          <w:bCs/>
          <w:lang w:val="en-US"/>
        </w:rPr>
        <w:t>: The horizontal performance is enhanced when the number of TRPs is increased at the expense of the model and computational complexity.</w:t>
      </w:r>
    </w:p>
    <w:p w14:paraId="40C5CFDD" w14:textId="1C740E4B" w:rsidR="005553DF" w:rsidRDefault="005553DF" w:rsidP="00754717">
      <w:pPr>
        <w:pStyle w:val="Caption"/>
        <w:rPr>
          <w:color w:val="000000" w:themeColor="text1"/>
          <w:lang w:val="en-US"/>
        </w:rPr>
      </w:pPr>
    </w:p>
    <w:p w14:paraId="7B2EC4DA" w14:textId="58D89392" w:rsidR="00787D54" w:rsidRPr="006E1548" w:rsidRDefault="00787D54" w:rsidP="00B74CB3">
      <w:pPr>
        <w:pStyle w:val="Heading2"/>
        <w:rPr>
          <w:lang w:val="en-US"/>
        </w:rPr>
      </w:pPr>
      <w:r>
        <w:t>Proposals</w:t>
      </w:r>
    </w:p>
    <w:p w14:paraId="483BBE20" w14:textId="77777777" w:rsidR="00B46A92" w:rsidRDefault="00B46A92" w:rsidP="00A554C9">
      <w:pPr>
        <w:jc w:val="both"/>
        <w:rPr>
          <w:b/>
          <w:bCs/>
          <w:lang w:val="en-US"/>
        </w:rPr>
      </w:pPr>
      <w:r w:rsidRPr="767ACA3E">
        <w:rPr>
          <w:b/>
          <w:bCs/>
          <w:lang w:val="en-US"/>
        </w:rPr>
        <w:t>Proposal</w:t>
      </w:r>
      <w:r>
        <w:rPr>
          <w:b/>
          <w:bCs/>
          <w:lang w:val="en-US"/>
        </w:rPr>
        <w:t xml:space="preserve"> 1</w:t>
      </w:r>
      <w:r w:rsidRPr="767ACA3E">
        <w:rPr>
          <w:b/>
          <w:bCs/>
          <w:lang w:val="en-US"/>
        </w:rPr>
        <w:t>:</w:t>
      </w:r>
      <w:r w:rsidRPr="767ACA3E" w:rsidDel="00A07DDB">
        <w:rPr>
          <w:b/>
          <w:bCs/>
          <w:lang w:val="en-US"/>
        </w:rPr>
        <w:t xml:space="preserve"> </w:t>
      </w:r>
      <w:r>
        <w:rPr>
          <w:b/>
          <w:bCs/>
          <w:lang w:val="en-US"/>
        </w:rPr>
        <w:t>RAN1 to study and evaluate</w:t>
      </w:r>
      <w:r w:rsidRPr="767ACA3E">
        <w:rPr>
          <w:b/>
          <w:bCs/>
          <w:lang w:val="en-US"/>
        </w:rPr>
        <w:t xml:space="preserve"> </w:t>
      </w:r>
      <w:r>
        <w:rPr>
          <w:b/>
          <w:bCs/>
          <w:lang w:val="en-US"/>
        </w:rPr>
        <w:t xml:space="preserve">for </w:t>
      </w:r>
      <w:r w:rsidRPr="767ACA3E">
        <w:rPr>
          <w:b/>
          <w:bCs/>
          <w:lang w:val="en-US"/>
        </w:rPr>
        <w:t>AI/M</w:t>
      </w:r>
      <w:r>
        <w:rPr>
          <w:b/>
          <w:bCs/>
          <w:lang w:val="en-US"/>
        </w:rPr>
        <w:t>-</w:t>
      </w:r>
      <w:r w:rsidRPr="767ACA3E">
        <w:rPr>
          <w:b/>
          <w:bCs/>
          <w:lang w:val="en-US"/>
        </w:rPr>
        <w:t>based positioning</w:t>
      </w:r>
      <w:r>
        <w:rPr>
          <w:b/>
          <w:bCs/>
          <w:lang w:val="en-US"/>
        </w:rPr>
        <w:t xml:space="preserve"> the</w:t>
      </w:r>
      <w:r w:rsidRPr="767ACA3E">
        <w:rPr>
          <w:b/>
          <w:bCs/>
          <w:lang w:val="en-US"/>
        </w:rPr>
        <w:t xml:space="preserve"> </w:t>
      </w:r>
      <w:r>
        <w:rPr>
          <w:b/>
          <w:bCs/>
          <w:lang w:val="en-US"/>
        </w:rPr>
        <w:t>i</w:t>
      </w:r>
      <w:r w:rsidRPr="006E2B12">
        <w:rPr>
          <w:b/>
          <w:bCs/>
          <w:lang w:val="en-US"/>
        </w:rPr>
        <w:t xml:space="preserve">nter-point distance </w:t>
      </w:r>
      <w:r>
        <w:rPr>
          <w:b/>
          <w:bCs/>
          <w:lang w:val="en-US"/>
        </w:rPr>
        <w:t>(IPD) metric-based criteria as quality indicator for collection of label data</w:t>
      </w:r>
      <w:r>
        <w:rPr>
          <w:rStyle w:val="CommentReference"/>
          <w:rFonts w:eastAsia="MS Mincho"/>
        </w:rPr>
        <w:t>.</w:t>
      </w:r>
    </w:p>
    <w:p w14:paraId="36F9BE0C" w14:textId="77777777" w:rsidR="00B46A92" w:rsidRDefault="00B46A92" w:rsidP="00A554C9">
      <w:pPr>
        <w:jc w:val="both"/>
        <w:rPr>
          <w:b/>
          <w:bCs/>
          <w:lang w:val="en-US"/>
        </w:rPr>
      </w:pPr>
      <w:r w:rsidRPr="767ACA3E">
        <w:rPr>
          <w:b/>
          <w:bCs/>
          <w:lang w:val="en-US"/>
        </w:rPr>
        <w:lastRenderedPageBreak/>
        <w:t>Proposal</w:t>
      </w:r>
      <w:r>
        <w:rPr>
          <w:b/>
          <w:bCs/>
          <w:lang w:val="en-US"/>
        </w:rPr>
        <w:t xml:space="preserve"> 2</w:t>
      </w:r>
      <w:r w:rsidRPr="767ACA3E">
        <w:rPr>
          <w:b/>
          <w:bCs/>
          <w:lang w:val="en-US"/>
        </w:rPr>
        <w:t>: For evaluation of AI/ML</w:t>
      </w:r>
      <w:r>
        <w:rPr>
          <w:b/>
          <w:bCs/>
          <w:lang w:val="en-US"/>
        </w:rPr>
        <w:t>-</w:t>
      </w:r>
      <w:r w:rsidRPr="767ACA3E">
        <w:rPr>
          <w:b/>
          <w:bCs/>
          <w:lang w:val="en-US"/>
        </w:rPr>
        <w:t xml:space="preserve">based positioning, consider additional UE distribution options such as sparse or clustered deployment of </w:t>
      </w:r>
      <w:r w:rsidRPr="006F4DB7">
        <w:rPr>
          <w:b/>
          <w:bCs/>
          <w:lang w:val="en-US"/>
        </w:rPr>
        <w:t xml:space="preserve">UEs to better represent real-world </w:t>
      </w:r>
      <w:r>
        <w:rPr>
          <w:b/>
          <w:bCs/>
          <w:lang w:val="en-US"/>
        </w:rPr>
        <w:t>scenarios</w:t>
      </w:r>
      <w:r w:rsidRPr="006F4DB7">
        <w:rPr>
          <w:b/>
          <w:bCs/>
          <w:lang w:val="en-US"/>
        </w:rPr>
        <w:t>.</w:t>
      </w:r>
    </w:p>
    <w:p w14:paraId="25FCA5D5" w14:textId="77777777" w:rsidR="00B46A92" w:rsidRDefault="00B46A92" w:rsidP="00A554C9">
      <w:pPr>
        <w:jc w:val="both"/>
        <w:rPr>
          <w:b/>
          <w:bCs/>
          <w:lang w:val="en-US"/>
        </w:rPr>
      </w:pPr>
      <w:r>
        <w:rPr>
          <w:b/>
          <w:bCs/>
          <w:lang w:val="en-US"/>
        </w:rPr>
        <w:t>Proposal 3: RAN1 to consider at least F1-score as KPIs to measure the quality/sensitivity of LOS prediction for AI/ML assisted positioning.</w:t>
      </w:r>
    </w:p>
    <w:p w14:paraId="68729D31" w14:textId="77777777" w:rsidR="00B46A92" w:rsidRDefault="00B46A92" w:rsidP="0055463A">
      <w:pPr>
        <w:jc w:val="both"/>
        <w:rPr>
          <w:rFonts w:cs="Arial"/>
          <w:b/>
          <w:bCs/>
          <w:lang w:val="en-US"/>
        </w:rPr>
      </w:pPr>
      <w:r>
        <w:rPr>
          <w:rFonts w:cs="Arial"/>
          <w:b/>
          <w:bCs/>
          <w:lang w:val="en-US"/>
        </w:rPr>
        <w:t>Proposal 4: RAN1 to define a fair and clear scenario setting to evaluate the performance of CIR and PDP. The setting should consider specific model/computational complexity, CIR/PDP dimensions and reporting in a unique common table.</w:t>
      </w:r>
    </w:p>
    <w:p w14:paraId="10053F37" w14:textId="77777777" w:rsidR="00B46A92" w:rsidRDefault="00B46A92" w:rsidP="00A554C9">
      <w:pPr>
        <w:jc w:val="both"/>
        <w:rPr>
          <w:rFonts w:cs="Arial"/>
          <w:b/>
          <w:bCs/>
          <w:lang w:val="en-US"/>
        </w:rPr>
      </w:pPr>
      <w:r>
        <w:rPr>
          <w:rFonts w:cs="Arial"/>
          <w:b/>
          <w:bCs/>
          <w:lang w:val="en-US"/>
        </w:rPr>
        <w:t xml:space="preserve">Proposal 5: RAN1 to define a fair and clear scenario setting to evaluate the performance of the first </w:t>
      </w:r>
      <w:proofErr w:type="spellStart"/>
      <w:r>
        <w:rPr>
          <w:rFonts w:cs="Arial"/>
          <w:b/>
          <w:bCs/>
          <w:lang w:val="en-US"/>
        </w:rPr>
        <w:t>N’t</w:t>
      </w:r>
      <w:proofErr w:type="spellEnd"/>
      <w:r>
        <w:rPr>
          <w:rFonts w:cs="Arial"/>
          <w:b/>
          <w:bCs/>
          <w:lang w:val="en-US"/>
        </w:rPr>
        <w:t xml:space="preserve"> samples. The setting should consider specific model/computational complexity, CIR/PDP dimensions and reporting in a unique common table.</w:t>
      </w:r>
    </w:p>
    <w:p w14:paraId="3456CF5D" w14:textId="77777777" w:rsidR="00B46A92" w:rsidRDefault="00B46A92" w:rsidP="0055463A">
      <w:pPr>
        <w:jc w:val="both"/>
        <w:rPr>
          <w:rFonts w:cs="Arial"/>
          <w:b/>
          <w:bCs/>
          <w:lang w:val="en-US"/>
        </w:rPr>
      </w:pPr>
      <w:r w:rsidRPr="00745A73">
        <w:rPr>
          <w:rFonts w:cs="Arial"/>
          <w:b/>
          <w:bCs/>
          <w:lang w:val="en-US"/>
        </w:rPr>
        <w:t>Proposal</w:t>
      </w:r>
      <w:r>
        <w:rPr>
          <w:rFonts w:cs="Arial"/>
          <w:b/>
          <w:bCs/>
          <w:lang w:val="en-US"/>
        </w:rPr>
        <w:t xml:space="preserve"> 6</w:t>
      </w:r>
      <w:r w:rsidRPr="00745A73">
        <w:rPr>
          <w:rFonts w:cs="Arial"/>
          <w:b/>
          <w:bCs/>
          <w:lang w:val="en-US"/>
        </w:rPr>
        <w:t xml:space="preserve">: </w:t>
      </w:r>
      <w:r>
        <w:rPr>
          <w:rFonts w:cs="Arial"/>
          <w:b/>
          <w:bCs/>
          <w:lang w:val="en-US"/>
        </w:rPr>
        <w:t>For</w:t>
      </w:r>
      <w:r w:rsidRPr="00745A73">
        <w:rPr>
          <w:rFonts w:cs="Arial"/>
          <w:b/>
          <w:bCs/>
          <w:lang w:val="en-US"/>
        </w:rPr>
        <w:t xml:space="preserve"> multi-TRP scenarios</w:t>
      </w:r>
      <w:r>
        <w:rPr>
          <w:rFonts w:cs="Arial"/>
          <w:b/>
          <w:bCs/>
          <w:lang w:val="en-US"/>
        </w:rPr>
        <w:t xml:space="preserve"> (i.e., one model for N TRPs) evaluate the performance of LOS indication using a KPI (</w:t>
      </w:r>
      <w:proofErr w:type="gramStart"/>
      <w:r>
        <w:rPr>
          <w:rFonts w:cs="Arial"/>
          <w:b/>
          <w:bCs/>
          <w:lang w:val="en-US"/>
        </w:rPr>
        <w:t>e.g.</w:t>
      </w:r>
      <w:proofErr w:type="gramEnd"/>
      <w:r>
        <w:rPr>
          <w:rFonts w:cs="Arial"/>
          <w:b/>
          <w:bCs/>
          <w:lang w:val="en-US"/>
        </w:rPr>
        <w:t xml:space="preserve"> F1-score) indicating the TRP selection strategy and its respective model and computational complexity on a common table.</w:t>
      </w:r>
    </w:p>
    <w:p w14:paraId="015DE6F9" w14:textId="77777777" w:rsidR="00B46A92" w:rsidRDefault="00B46A92" w:rsidP="00A554C9">
      <w:pPr>
        <w:jc w:val="both"/>
        <w:rPr>
          <w:lang w:val="en-US"/>
        </w:rPr>
      </w:pPr>
      <w:r w:rsidRPr="000707EA">
        <w:rPr>
          <w:b/>
          <w:bCs/>
          <w:lang w:val="en-US"/>
        </w:rPr>
        <w:t xml:space="preserve">Proposal </w:t>
      </w:r>
      <w:r>
        <w:rPr>
          <w:b/>
          <w:bCs/>
          <w:lang w:val="en-US"/>
        </w:rPr>
        <w:t>7</w:t>
      </w:r>
      <w:r w:rsidRPr="000707EA">
        <w:rPr>
          <w:b/>
          <w:bCs/>
          <w:lang w:val="en-US"/>
        </w:rPr>
        <w:t>: To RAN1 further evaluate the impact of at least RSRP measurement as dominant feature for performance monitoring.</w:t>
      </w:r>
    </w:p>
    <w:p w14:paraId="0A729D2D" w14:textId="77777777" w:rsidR="00B46A92" w:rsidRDefault="00B46A92" w:rsidP="0055463A">
      <w:pPr>
        <w:jc w:val="both"/>
        <w:rPr>
          <w:b/>
          <w:bCs/>
          <w:lang w:val="en-US"/>
        </w:rPr>
      </w:pPr>
      <w:r>
        <w:rPr>
          <w:b/>
          <w:bCs/>
          <w:lang w:val="en-US"/>
        </w:rPr>
        <w:t>Proposal 8: To RAN1 further study and evaluate the monitoring performance based on AI/ML models considering the model and computational complexity of the AI/ML model used for monitoring in a common table between companies.</w:t>
      </w:r>
    </w:p>
    <w:p w14:paraId="6A047C19" w14:textId="4AACC69B" w:rsidR="00B46A92" w:rsidRPr="003E677C" w:rsidRDefault="00B46A92" w:rsidP="00A554C9">
      <w:pPr>
        <w:jc w:val="both"/>
        <w:rPr>
          <w:b/>
          <w:bCs/>
          <w:lang w:val="en-US"/>
        </w:rPr>
      </w:pPr>
      <w:r w:rsidRPr="00DC5264">
        <w:rPr>
          <w:b/>
          <w:bCs/>
          <w:lang w:val="en-US"/>
        </w:rPr>
        <w:t>Proposal</w:t>
      </w:r>
      <w:r>
        <w:rPr>
          <w:b/>
          <w:bCs/>
          <w:lang w:val="en-US"/>
        </w:rPr>
        <w:t xml:space="preserve"> </w:t>
      </w:r>
      <w:r w:rsidR="00BB4F64">
        <w:rPr>
          <w:b/>
          <w:bCs/>
          <w:lang w:val="en-US"/>
        </w:rPr>
        <w:t>9</w:t>
      </w:r>
      <w:r w:rsidRPr="00DC5264">
        <w:rPr>
          <w:b/>
          <w:bCs/>
          <w:lang w:val="en-US"/>
        </w:rPr>
        <w:t>: RAN1</w:t>
      </w:r>
      <w:r w:rsidRPr="00DC5264" w:rsidDel="00764825">
        <w:rPr>
          <w:b/>
          <w:bCs/>
          <w:lang w:val="en-US"/>
        </w:rPr>
        <w:t xml:space="preserve"> to</w:t>
      </w:r>
      <w:r w:rsidRPr="00DC5264">
        <w:rPr>
          <w:b/>
          <w:bCs/>
          <w:lang w:val="en-US"/>
        </w:rPr>
        <w:t xml:space="preserve"> consider </w:t>
      </w:r>
      <w:r>
        <w:rPr>
          <w:b/>
          <w:bCs/>
          <w:lang w:val="en-US"/>
        </w:rPr>
        <w:t>at least F1</w:t>
      </w:r>
      <w:r w:rsidRPr="00DC5264">
        <w:rPr>
          <w:b/>
          <w:bCs/>
          <w:lang w:val="en-US"/>
        </w:rPr>
        <w:t xml:space="preserve">-score </w:t>
      </w:r>
      <w:r>
        <w:rPr>
          <w:b/>
          <w:bCs/>
          <w:lang w:val="en-US"/>
        </w:rPr>
        <w:t xml:space="preserve">as KPI </w:t>
      </w:r>
      <w:r w:rsidRPr="00DC5264">
        <w:rPr>
          <w:b/>
          <w:bCs/>
          <w:lang w:val="en-US"/>
        </w:rPr>
        <w:t xml:space="preserve">metric </w:t>
      </w:r>
      <w:r>
        <w:rPr>
          <w:b/>
          <w:bCs/>
          <w:lang w:val="en-US"/>
        </w:rPr>
        <w:t xml:space="preserve">for </w:t>
      </w:r>
      <w:r w:rsidRPr="00DC5264">
        <w:rPr>
          <w:b/>
          <w:bCs/>
          <w:lang w:val="en-US"/>
        </w:rPr>
        <w:t>LOS/NLOS classification</w:t>
      </w:r>
      <w:r>
        <w:rPr>
          <w:b/>
          <w:bCs/>
          <w:lang w:val="en-US"/>
        </w:rPr>
        <w:t xml:space="preserve"> (AI/ML assisted positioning) for unbalanced dataset scenarios to enhance the LOS indication quality. In addition, RAN1 may consider the model and computational complexity in a common agreed table between companies.</w:t>
      </w:r>
    </w:p>
    <w:p w14:paraId="4919ABA0" w14:textId="3E8A9FFE" w:rsidR="00B46A92" w:rsidRPr="004F333E" w:rsidRDefault="00B46A92" w:rsidP="0055463A">
      <w:pPr>
        <w:jc w:val="both"/>
        <w:rPr>
          <w:b/>
          <w:bCs/>
          <w:lang w:val="en-US"/>
        </w:rPr>
      </w:pPr>
      <w:r>
        <w:rPr>
          <w:b/>
          <w:bCs/>
          <w:lang w:val="en-US"/>
        </w:rPr>
        <w:t>Proposal 1</w:t>
      </w:r>
      <w:r w:rsidR="00BB4F64">
        <w:rPr>
          <w:b/>
          <w:bCs/>
          <w:lang w:val="en-US"/>
        </w:rPr>
        <w:t>0</w:t>
      </w:r>
      <w:r>
        <w:rPr>
          <w:b/>
          <w:bCs/>
          <w:lang w:val="en-US"/>
        </w:rPr>
        <w:t xml:space="preserve">: RAN1 to further evaluate and study the impact and potential solution of labeling error on AI/ML based positioning performance using different error distribution sources. </w:t>
      </w:r>
    </w:p>
    <w:p w14:paraId="78DA07DE" w14:textId="1BA06493" w:rsidR="00B46A92" w:rsidRPr="007A08D5" w:rsidRDefault="00B46A92" w:rsidP="00A554C9">
      <w:pPr>
        <w:jc w:val="both"/>
        <w:rPr>
          <w:b/>
          <w:bCs/>
          <w:lang w:val="en-US"/>
        </w:rPr>
      </w:pPr>
      <w:r w:rsidRPr="00B10CF9">
        <w:rPr>
          <w:b/>
          <w:bCs/>
          <w:lang w:val="en-US"/>
        </w:rPr>
        <w:t>Proposal 1</w:t>
      </w:r>
      <w:r w:rsidR="00BB4F64">
        <w:rPr>
          <w:b/>
          <w:bCs/>
          <w:lang w:val="en-US"/>
        </w:rPr>
        <w:t>1</w:t>
      </w:r>
      <w:r w:rsidRPr="00B10CF9">
        <w:rPr>
          <w:b/>
          <w:bCs/>
          <w:lang w:val="en-US"/>
        </w:rPr>
        <w:t xml:space="preserve">: </w:t>
      </w:r>
      <w:r w:rsidRPr="00170D4B">
        <w:rPr>
          <w:b/>
          <w:bCs/>
          <w:lang w:val="en-US"/>
        </w:rPr>
        <w:t>To</w:t>
      </w:r>
      <w:r>
        <w:rPr>
          <w:b/>
          <w:bCs/>
          <w:lang w:val="en-US"/>
        </w:rPr>
        <w:t xml:space="preserve"> RAN1 evaluate and study the impact of TRPs selection-criteria on the positioning performance, model complexity, and computational complexity. The results should be shared in a common agreed table between companies.</w:t>
      </w:r>
    </w:p>
    <w:p w14:paraId="058CA3B7" w14:textId="46B2678A" w:rsidR="00AA2FB5" w:rsidRPr="00D87E84" w:rsidRDefault="00AA2FB5" w:rsidP="00AA2FB5">
      <w:pPr>
        <w:jc w:val="both"/>
        <w:rPr>
          <w:rFonts w:cs="Arial"/>
          <w:b/>
          <w:bCs/>
          <w:lang w:val="en-US"/>
        </w:rPr>
      </w:pPr>
    </w:p>
    <w:p w14:paraId="5B1060B8" w14:textId="77777777" w:rsidR="004A0858" w:rsidRDefault="004A0858" w:rsidP="00B776B2">
      <w:pPr>
        <w:spacing w:afterLines="50" w:after="120"/>
        <w:jc w:val="both"/>
        <w:rPr>
          <w:color w:val="000000" w:themeColor="text1"/>
          <w:lang w:val="en-US"/>
        </w:rPr>
      </w:pPr>
    </w:p>
    <w:p w14:paraId="093EE10C" w14:textId="6A29F9F7" w:rsidR="00205A4B" w:rsidRPr="00803A0F" w:rsidRDefault="00885580" w:rsidP="00803A0F">
      <w:pPr>
        <w:pStyle w:val="Heading1"/>
        <w:numPr>
          <w:ilvl w:val="0"/>
          <w:numId w:val="0"/>
        </w:numPr>
      </w:pPr>
      <w:r>
        <w:t>References</w:t>
      </w:r>
    </w:p>
    <w:p w14:paraId="06A0F934" w14:textId="2F324B2F" w:rsidR="00803A0F" w:rsidRPr="00874A3D" w:rsidRDefault="008E55D3" w:rsidP="00B74CB3">
      <w:pPr>
        <w:pStyle w:val="ListParagraph"/>
        <w:numPr>
          <w:ilvl w:val="0"/>
          <w:numId w:val="4"/>
        </w:numPr>
        <w:overflowPunct w:val="0"/>
        <w:spacing w:after="160" w:line="259" w:lineRule="auto"/>
        <w:jc w:val="both"/>
        <w:rPr>
          <w:sz w:val="20"/>
          <w:szCs w:val="20"/>
          <w:lang w:val="en-GB"/>
        </w:rPr>
      </w:pPr>
      <w:r w:rsidRPr="00874A3D">
        <w:rPr>
          <w:sz w:val="20"/>
          <w:szCs w:val="20"/>
          <w:lang w:val="en-GB"/>
        </w:rPr>
        <w:t xml:space="preserve">3GPP </w:t>
      </w:r>
      <w:r w:rsidR="00803A0F" w:rsidRPr="00874A3D">
        <w:rPr>
          <w:sz w:val="20"/>
          <w:szCs w:val="20"/>
          <w:lang w:val="en-GB"/>
        </w:rPr>
        <w:t>RP-213599, “New SI: Study on Artificial Intelligence (AI)/Machine Learning (ML) for NR Air Interface” 3GPP RAN</w:t>
      </w:r>
      <w:r w:rsidR="00EB5037">
        <w:rPr>
          <w:sz w:val="20"/>
          <w:szCs w:val="20"/>
          <w:lang w:val="en-GB"/>
        </w:rPr>
        <w:t>-</w:t>
      </w:r>
      <w:r w:rsidR="00803A0F" w:rsidRPr="00874A3D">
        <w:rPr>
          <w:sz w:val="20"/>
          <w:szCs w:val="20"/>
          <w:lang w:val="en-GB"/>
        </w:rPr>
        <w:t>94-e.</w:t>
      </w:r>
    </w:p>
    <w:p w14:paraId="0EE4A0AC" w14:textId="73186BE7" w:rsidR="006629F2" w:rsidRPr="00874A3D" w:rsidRDefault="006629F2" w:rsidP="00B74CB3">
      <w:pPr>
        <w:pStyle w:val="ListParagraph"/>
        <w:numPr>
          <w:ilvl w:val="0"/>
          <w:numId w:val="4"/>
        </w:numPr>
        <w:overflowPunct w:val="0"/>
        <w:spacing w:after="160" w:line="259" w:lineRule="auto"/>
        <w:jc w:val="both"/>
        <w:rPr>
          <w:sz w:val="20"/>
          <w:szCs w:val="20"/>
          <w:lang w:val="en-GB"/>
        </w:rPr>
      </w:pPr>
      <w:bookmarkStart w:id="40" w:name="_Ref101773847"/>
      <w:r w:rsidRPr="00874A3D">
        <w:rPr>
          <w:sz w:val="20"/>
          <w:szCs w:val="20"/>
          <w:lang w:val="en-GB"/>
        </w:rPr>
        <w:t>3GPP TR 38.857, “Study on NR positioning enhancements,” v17.0.0, March 2021.</w:t>
      </w:r>
      <w:bookmarkEnd w:id="40"/>
    </w:p>
    <w:p w14:paraId="37D94139" w14:textId="29287BFB" w:rsidR="00893763" w:rsidRPr="00874A3D" w:rsidRDefault="008E55D3" w:rsidP="00B74CB3">
      <w:pPr>
        <w:pStyle w:val="ListParagraph"/>
        <w:numPr>
          <w:ilvl w:val="0"/>
          <w:numId w:val="4"/>
        </w:numPr>
        <w:overflowPunct w:val="0"/>
        <w:spacing w:after="160" w:line="259" w:lineRule="auto"/>
        <w:jc w:val="both"/>
        <w:rPr>
          <w:sz w:val="20"/>
          <w:szCs w:val="20"/>
          <w:lang w:val="en-GB"/>
        </w:rPr>
      </w:pPr>
      <w:bookmarkStart w:id="41" w:name="_Ref110518500"/>
      <w:r w:rsidRPr="00874A3D">
        <w:rPr>
          <w:sz w:val="20"/>
          <w:szCs w:val="20"/>
          <w:lang w:val="en-GB"/>
        </w:rPr>
        <w:t xml:space="preserve">3GPP </w:t>
      </w:r>
      <w:r w:rsidR="00893763" w:rsidRPr="00874A3D">
        <w:rPr>
          <w:sz w:val="20"/>
          <w:szCs w:val="20"/>
          <w:lang w:val="en-GB"/>
        </w:rPr>
        <w:t>R1-</w:t>
      </w:r>
      <w:r w:rsidR="00225025" w:rsidRPr="00874A3D">
        <w:rPr>
          <w:sz w:val="20"/>
          <w:szCs w:val="20"/>
          <w:lang w:val="en-GB"/>
        </w:rPr>
        <w:t>2206967</w:t>
      </w:r>
      <w:r w:rsidR="00893763" w:rsidRPr="00874A3D">
        <w:rPr>
          <w:sz w:val="20"/>
          <w:szCs w:val="20"/>
          <w:lang w:val="en-GB"/>
        </w:rPr>
        <w:t>, “Further discussion on</w:t>
      </w:r>
      <w:r w:rsidR="00893763" w:rsidRPr="00874A3D">
        <w:rPr>
          <w:lang w:val="en-US"/>
        </w:rPr>
        <w:t xml:space="preserve"> </w:t>
      </w:r>
      <w:r w:rsidR="00893763" w:rsidRPr="00874A3D">
        <w:rPr>
          <w:sz w:val="20"/>
          <w:szCs w:val="20"/>
          <w:lang w:val="en-GB"/>
        </w:rPr>
        <w:t>the general aspects of ML in air interface,”</w:t>
      </w:r>
      <w:r w:rsidR="00B23512" w:rsidRPr="00261DC3">
        <w:rPr>
          <w:lang w:val="en-US"/>
        </w:rPr>
        <w:t xml:space="preserve"> </w:t>
      </w:r>
      <w:r w:rsidR="00B23512" w:rsidRPr="00874A3D">
        <w:rPr>
          <w:sz w:val="20"/>
          <w:szCs w:val="20"/>
          <w:lang w:val="en-GB"/>
        </w:rPr>
        <w:t>Nokia, Nokia Shanghai Bell,</w:t>
      </w:r>
      <w:r w:rsidR="00893763" w:rsidRPr="00874A3D">
        <w:rPr>
          <w:sz w:val="20"/>
          <w:szCs w:val="20"/>
          <w:lang w:val="en-GB"/>
        </w:rPr>
        <w:t xml:space="preserve"> 3GPP RAN1</w:t>
      </w:r>
      <w:r w:rsidR="00EB5037">
        <w:rPr>
          <w:sz w:val="20"/>
          <w:szCs w:val="20"/>
          <w:lang w:val="en-GB"/>
        </w:rPr>
        <w:t>-</w:t>
      </w:r>
      <w:r w:rsidR="00893763" w:rsidRPr="00874A3D">
        <w:rPr>
          <w:sz w:val="20"/>
          <w:szCs w:val="20"/>
          <w:lang w:val="en-GB"/>
        </w:rPr>
        <w:t>110.</w:t>
      </w:r>
      <w:bookmarkEnd w:id="41"/>
    </w:p>
    <w:p w14:paraId="4BD7FE28" w14:textId="0965A1F6" w:rsidR="00A13AB7" w:rsidRPr="00B955BC" w:rsidRDefault="008E55D3" w:rsidP="00B74CB3">
      <w:pPr>
        <w:pStyle w:val="ListParagraph"/>
        <w:numPr>
          <w:ilvl w:val="0"/>
          <w:numId w:val="4"/>
        </w:numPr>
        <w:overflowPunct w:val="0"/>
        <w:spacing w:after="160" w:line="259" w:lineRule="auto"/>
        <w:jc w:val="both"/>
        <w:rPr>
          <w:sz w:val="20"/>
          <w:szCs w:val="20"/>
          <w:lang w:val="en-GB"/>
        </w:rPr>
      </w:pPr>
      <w:bookmarkStart w:id="42" w:name="_Ref110521134"/>
      <w:r w:rsidRPr="00B955BC">
        <w:rPr>
          <w:sz w:val="20"/>
          <w:szCs w:val="20"/>
          <w:lang w:val="en-GB"/>
        </w:rPr>
        <w:t xml:space="preserve">3GPP </w:t>
      </w:r>
      <w:r w:rsidR="00A13AB7" w:rsidRPr="00B955BC">
        <w:rPr>
          <w:sz w:val="20"/>
          <w:szCs w:val="20"/>
          <w:lang w:val="en-GB"/>
        </w:rPr>
        <w:t>R1-</w:t>
      </w:r>
      <w:r w:rsidR="00D92F0C" w:rsidRPr="00B955BC">
        <w:rPr>
          <w:sz w:val="20"/>
          <w:szCs w:val="20"/>
          <w:lang w:val="en-GB"/>
        </w:rPr>
        <w:t>2212332</w:t>
      </w:r>
      <w:r w:rsidR="00A13AB7" w:rsidRPr="00B955BC">
        <w:rPr>
          <w:sz w:val="20"/>
          <w:szCs w:val="20"/>
          <w:lang w:val="en-GB"/>
        </w:rPr>
        <w:t>, “Other aspects on AI/ML for positioning accuracy enhancement,”</w:t>
      </w:r>
      <w:r w:rsidR="00B23512" w:rsidRPr="00B955BC">
        <w:rPr>
          <w:lang w:val="en-US"/>
        </w:rPr>
        <w:t xml:space="preserve"> </w:t>
      </w:r>
      <w:r w:rsidR="00B23512" w:rsidRPr="00B955BC">
        <w:rPr>
          <w:sz w:val="20"/>
          <w:szCs w:val="20"/>
          <w:lang w:val="en-GB"/>
        </w:rPr>
        <w:t>Nokia, Nokia Shanghai Bell,</w:t>
      </w:r>
      <w:r w:rsidR="00A13AB7" w:rsidRPr="00B955BC">
        <w:rPr>
          <w:sz w:val="20"/>
          <w:szCs w:val="20"/>
          <w:lang w:val="en-GB"/>
        </w:rPr>
        <w:t xml:space="preserve"> 3GPP RAN1</w:t>
      </w:r>
      <w:r w:rsidR="00EB5037">
        <w:rPr>
          <w:sz w:val="20"/>
          <w:szCs w:val="20"/>
          <w:lang w:val="en-GB"/>
        </w:rPr>
        <w:t>-</w:t>
      </w:r>
      <w:r w:rsidR="00A13AB7" w:rsidRPr="00B955BC">
        <w:rPr>
          <w:sz w:val="20"/>
          <w:szCs w:val="20"/>
          <w:lang w:val="en-GB"/>
        </w:rPr>
        <w:t>11</w:t>
      </w:r>
      <w:r w:rsidR="00D92F0C" w:rsidRPr="00A72E9C">
        <w:rPr>
          <w:sz w:val="20"/>
          <w:szCs w:val="20"/>
          <w:lang w:val="en-GB"/>
        </w:rPr>
        <w:t>1</w:t>
      </w:r>
      <w:r w:rsidR="00A13AB7" w:rsidRPr="00B955BC">
        <w:rPr>
          <w:sz w:val="20"/>
          <w:szCs w:val="20"/>
          <w:lang w:val="en-GB"/>
        </w:rPr>
        <w:t>.</w:t>
      </w:r>
      <w:bookmarkEnd w:id="42"/>
    </w:p>
    <w:p w14:paraId="12979794" w14:textId="5E6DB231" w:rsidR="007F5FAD" w:rsidRDefault="007F5FAD" w:rsidP="00B74CB3">
      <w:pPr>
        <w:pStyle w:val="ListParagraph"/>
        <w:numPr>
          <w:ilvl w:val="0"/>
          <w:numId w:val="4"/>
        </w:numPr>
        <w:overflowPunct w:val="0"/>
        <w:spacing w:after="160" w:line="259" w:lineRule="auto"/>
        <w:jc w:val="both"/>
        <w:rPr>
          <w:sz w:val="20"/>
          <w:szCs w:val="20"/>
          <w:lang w:val="en-GB"/>
        </w:rPr>
      </w:pPr>
      <w:bookmarkStart w:id="43" w:name="_Ref115181699"/>
      <w:r w:rsidRPr="007F5FAD">
        <w:rPr>
          <w:sz w:val="20"/>
          <w:szCs w:val="20"/>
          <w:lang w:val="en-GB"/>
        </w:rPr>
        <w:t>3GPP R1-220697</w:t>
      </w:r>
      <w:r>
        <w:rPr>
          <w:sz w:val="20"/>
          <w:szCs w:val="20"/>
          <w:lang w:val="en-GB"/>
        </w:rPr>
        <w:t>2</w:t>
      </w:r>
      <w:r w:rsidRPr="007F5FAD">
        <w:rPr>
          <w:sz w:val="20"/>
          <w:szCs w:val="20"/>
          <w:lang w:val="en-GB"/>
        </w:rPr>
        <w:t>, “Evaluation on AI/ML for positioning accuracy enhancement,” Nokia, Nokia Shanghai Bell, 3GPP RAN1</w:t>
      </w:r>
      <w:r w:rsidR="00EB5037">
        <w:rPr>
          <w:sz w:val="20"/>
          <w:szCs w:val="20"/>
          <w:lang w:val="en-GB"/>
        </w:rPr>
        <w:t>-</w:t>
      </w:r>
      <w:r w:rsidRPr="007F5FAD">
        <w:rPr>
          <w:sz w:val="20"/>
          <w:szCs w:val="20"/>
          <w:lang w:val="en-GB"/>
        </w:rPr>
        <w:t>110.</w:t>
      </w:r>
      <w:bookmarkEnd w:id="43"/>
    </w:p>
    <w:p w14:paraId="625AFE5F" w14:textId="6A45EBE3" w:rsidR="0075169B" w:rsidRDefault="006F082E" w:rsidP="00B74CB3">
      <w:pPr>
        <w:pStyle w:val="ListParagraph"/>
        <w:numPr>
          <w:ilvl w:val="0"/>
          <w:numId w:val="4"/>
        </w:numPr>
        <w:overflowPunct w:val="0"/>
        <w:spacing w:after="160" w:line="259" w:lineRule="auto"/>
        <w:jc w:val="both"/>
        <w:rPr>
          <w:sz w:val="20"/>
          <w:szCs w:val="20"/>
          <w:lang w:val="en-GB"/>
        </w:rPr>
      </w:pPr>
      <w:r w:rsidRPr="00F143A1">
        <w:rPr>
          <w:sz w:val="20"/>
          <w:szCs w:val="20"/>
          <w:lang w:val="en-GB"/>
        </w:rPr>
        <w:t xml:space="preserve">Sokolova, M., </w:t>
      </w:r>
      <w:proofErr w:type="spellStart"/>
      <w:r w:rsidRPr="00F143A1">
        <w:rPr>
          <w:sz w:val="20"/>
          <w:szCs w:val="20"/>
          <w:lang w:val="en-GB"/>
        </w:rPr>
        <w:t>Japkowicz</w:t>
      </w:r>
      <w:proofErr w:type="spellEnd"/>
      <w:r w:rsidRPr="00F143A1">
        <w:rPr>
          <w:sz w:val="20"/>
          <w:szCs w:val="20"/>
          <w:lang w:val="en-GB"/>
        </w:rPr>
        <w:t xml:space="preserve">, N., </w:t>
      </w:r>
      <w:proofErr w:type="spellStart"/>
      <w:r w:rsidRPr="00F143A1">
        <w:rPr>
          <w:sz w:val="20"/>
          <w:szCs w:val="20"/>
          <w:lang w:val="en-GB"/>
        </w:rPr>
        <w:t>Szpakowicz</w:t>
      </w:r>
      <w:proofErr w:type="spellEnd"/>
      <w:r w:rsidRPr="00F143A1">
        <w:rPr>
          <w:sz w:val="20"/>
          <w:szCs w:val="20"/>
          <w:lang w:val="en-GB"/>
        </w:rPr>
        <w:t xml:space="preserve">, S. (2006). Beyond Accuracy, F-Score and ROC: A Family of Discriminant Measures for Performance Evaluation. In: Sattar, A., Kang, </w:t>
      </w:r>
      <w:proofErr w:type="spellStart"/>
      <w:r w:rsidRPr="00F143A1">
        <w:rPr>
          <w:sz w:val="20"/>
          <w:szCs w:val="20"/>
          <w:lang w:val="en-GB"/>
        </w:rPr>
        <w:t>Bh</w:t>
      </w:r>
      <w:proofErr w:type="spellEnd"/>
      <w:r w:rsidRPr="00F143A1">
        <w:rPr>
          <w:sz w:val="20"/>
          <w:szCs w:val="20"/>
          <w:lang w:val="en-GB"/>
        </w:rPr>
        <w:t>. (eds) AI 2006: Advances in Artificial Intelligence. AI 2006. Lecture Notes in Computer</w:t>
      </w:r>
      <w:r w:rsidR="00A63FF6">
        <w:rPr>
          <w:sz w:val="20"/>
          <w:szCs w:val="20"/>
          <w:lang w:val="en-GB"/>
        </w:rPr>
        <w:t xml:space="preserve"> </w:t>
      </w:r>
      <w:r w:rsidRPr="00F143A1">
        <w:rPr>
          <w:sz w:val="20"/>
          <w:szCs w:val="20"/>
          <w:lang w:val="en-GB"/>
        </w:rPr>
        <w:t>Science, vol 4304. Springer, Berlin, Heidelberg. https://doi.org/10.1007/11941439_114</w:t>
      </w:r>
      <w:r>
        <w:rPr>
          <w:sz w:val="20"/>
          <w:szCs w:val="20"/>
          <w:lang w:val="en-GB"/>
        </w:rPr>
        <w:t>.</w:t>
      </w:r>
    </w:p>
    <w:p w14:paraId="48CBFBDF" w14:textId="78C8DDB8" w:rsidR="000C5B5B" w:rsidRPr="0075169B" w:rsidRDefault="00F37418" w:rsidP="00B74CB3">
      <w:pPr>
        <w:pStyle w:val="ListParagraph"/>
        <w:numPr>
          <w:ilvl w:val="0"/>
          <w:numId w:val="4"/>
        </w:numPr>
        <w:overflowPunct w:val="0"/>
        <w:spacing w:after="160" w:line="259" w:lineRule="auto"/>
        <w:jc w:val="both"/>
        <w:rPr>
          <w:sz w:val="20"/>
          <w:szCs w:val="20"/>
          <w:lang w:val="en-GB"/>
        </w:rPr>
      </w:pPr>
      <w:r w:rsidRPr="0075169B">
        <w:rPr>
          <w:sz w:val="20"/>
          <w:szCs w:val="20"/>
          <w:lang w:val="en-GB"/>
        </w:rPr>
        <w:t>Point Pattern Analysis (</w:t>
      </w:r>
      <w:proofErr w:type="spellStart"/>
      <w:r w:rsidRPr="0075169B">
        <w:rPr>
          <w:sz w:val="20"/>
          <w:szCs w:val="20"/>
          <w:lang w:val="en-GB"/>
        </w:rPr>
        <w:t>pointpats</w:t>
      </w:r>
      <w:proofErr w:type="spellEnd"/>
      <w:r w:rsidRPr="0075169B">
        <w:rPr>
          <w:sz w:val="20"/>
          <w:szCs w:val="20"/>
          <w:lang w:val="en-GB"/>
        </w:rPr>
        <w:t>)</w:t>
      </w:r>
      <w:r w:rsidR="008C1773" w:rsidRPr="0075169B">
        <w:rPr>
          <w:sz w:val="20"/>
          <w:szCs w:val="20"/>
          <w:lang w:val="en-GB"/>
        </w:rPr>
        <w:t xml:space="preserve"> – </w:t>
      </w:r>
      <w:proofErr w:type="spellStart"/>
      <w:r w:rsidR="008C1773" w:rsidRPr="0075169B">
        <w:rPr>
          <w:sz w:val="20"/>
          <w:szCs w:val="20"/>
          <w:lang w:val="en-GB"/>
        </w:rPr>
        <w:t>pointpats</w:t>
      </w:r>
      <w:proofErr w:type="spellEnd"/>
      <w:r w:rsidR="008C1773" w:rsidRPr="0075169B">
        <w:rPr>
          <w:sz w:val="20"/>
          <w:szCs w:val="20"/>
          <w:lang w:val="en-GB"/>
        </w:rPr>
        <w:t xml:space="preserve"> v2.1.1 Manual</w:t>
      </w:r>
      <w:r w:rsidR="00A54443">
        <w:rPr>
          <w:sz w:val="20"/>
          <w:szCs w:val="20"/>
          <w:lang w:val="en-GB"/>
        </w:rPr>
        <w:t>, URL: https</w:t>
      </w:r>
      <w:r w:rsidR="00A63FF6">
        <w:rPr>
          <w:sz w:val="20"/>
          <w:szCs w:val="20"/>
          <w:lang w:val="en-GB"/>
        </w:rPr>
        <w:t>://pointpats.readthedocs.io/</w:t>
      </w:r>
      <w:r w:rsidR="0075169B">
        <w:rPr>
          <w:sz w:val="20"/>
          <w:szCs w:val="20"/>
          <w:lang w:val="en-GB"/>
        </w:rPr>
        <w:t>.</w:t>
      </w:r>
    </w:p>
    <w:p w14:paraId="4C669D25" w14:textId="65B865FA" w:rsidR="00F143A1" w:rsidRDefault="00F143A1" w:rsidP="0075169B">
      <w:pPr>
        <w:pStyle w:val="ListParagraph"/>
        <w:overflowPunct w:val="0"/>
        <w:spacing w:after="160" w:line="259" w:lineRule="auto"/>
        <w:ind w:left="360"/>
        <w:jc w:val="both"/>
        <w:rPr>
          <w:sz w:val="20"/>
          <w:szCs w:val="20"/>
          <w:lang w:val="en-GB"/>
        </w:rPr>
      </w:pPr>
    </w:p>
    <w:p w14:paraId="72906DD6" w14:textId="737A2259" w:rsidR="00EB60FE" w:rsidRDefault="00EB60FE" w:rsidP="0075169B">
      <w:pPr>
        <w:pStyle w:val="ListParagraph"/>
        <w:overflowPunct w:val="0"/>
        <w:spacing w:after="160" w:line="259" w:lineRule="auto"/>
        <w:ind w:left="360"/>
        <w:jc w:val="both"/>
        <w:rPr>
          <w:sz w:val="20"/>
          <w:szCs w:val="20"/>
          <w:lang w:val="en-GB"/>
        </w:rPr>
      </w:pPr>
    </w:p>
    <w:p w14:paraId="69F7C232" w14:textId="77777777" w:rsidR="00DC391B" w:rsidRDefault="00DC391B" w:rsidP="00DC391B">
      <w:pPr>
        <w:pStyle w:val="Heading1"/>
        <w:numPr>
          <w:ilvl w:val="0"/>
          <w:numId w:val="0"/>
        </w:numPr>
      </w:pPr>
      <w:r>
        <w:lastRenderedPageBreak/>
        <w:t>Appendix A</w:t>
      </w:r>
    </w:p>
    <w:p w14:paraId="60E1DD3E" w14:textId="6E2E8F5A" w:rsidR="00DC391B" w:rsidRPr="00435CBD" w:rsidRDefault="00DC391B" w:rsidP="00DC391B">
      <w:r>
        <w:t>The agreements reached on the agenda item 9.2.4.</w:t>
      </w:r>
      <w:r w:rsidR="00853A8B">
        <w:t>1</w:t>
      </w:r>
      <w:r>
        <w:t xml:space="preserve"> related to </w:t>
      </w:r>
      <w:r w:rsidR="00C47B21">
        <w:t>evaluation of use cases</w:t>
      </w:r>
      <w:r>
        <w:t xml:space="preserve"> for AI/ML based positioning accuracy enhancement are indicated in each 3GPP RAN1 meeting.</w:t>
      </w:r>
    </w:p>
    <w:p w14:paraId="53F16EA3"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RAN1#109e meeting</w:t>
      </w:r>
    </w:p>
    <w:tbl>
      <w:tblPr>
        <w:tblStyle w:val="TableGrid"/>
        <w:tblW w:w="0" w:type="auto"/>
        <w:tblLook w:val="04A0" w:firstRow="1" w:lastRow="0" w:firstColumn="1" w:lastColumn="0" w:noHBand="0" w:noVBand="1"/>
      </w:tblPr>
      <w:tblGrid>
        <w:gridCol w:w="9629"/>
      </w:tblGrid>
      <w:tr w:rsidR="00DC391B" w:rsidRPr="008D5E58" w14:paraId="15F04D39" w14:textId="77777777">
        <w:tc>
          <w:tcPr>
            <w:tcW w:w="9629" w:type="dxa"/>
          </w:tcPr>
          <w:p w14:paraId="29A232A9"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5EE595FA" w14:textId="2B49577B" w:rsidR="008D5E58" w:rsidRPr="008D5E58" w:rsidRDefault="008D5E58" w:rsidP="008D5E58">
            <w:pPr>
              <w:rPr>
                <w:sz w:val="16"/>
                <w:szCs w:val="16"/>
                <w:lang w:eastAsia="ja-JP"/>
              </w:rPr>
            </w:pPr>
            <w:r w:rsidRPr="008D5E58">
              <w:rPr>
                <w:sz w:val="16"/>
                <w:szCs w:val="16"/>
                <w:lang w:eastAsia="ja-JP"/>
              </w:rPr>
              <w:t xml:space="preserve">The </w:t>
            </w:r>
            <w:proofErr w:type="spellStart"/>
            <w:r w:rsidRPr="008D5E58">
              <w:rPr>
                <w:sz w:val="16"/>
                <w:szCs w:val="16"/>
                <w:lang w:eastAsia="ja-JP"/>
              </w:rPr>
              <w:t>IIoT</w:t>
            </w:r>
            <w:proofErr w:type="spellEnd"/>
            <w:r w:rsidRPr="008D5E58">
              <w:rPr>
                <w:sz w:val="16"/>
                <w:szCs w:val="16"/>
                <w:lang w:eastAsia="ja-JP"/>
              </w:rPr>
              <w:t xml:space="preserve"> indoor factory (</w:t>
            </w:r>
            <w:proofErr w:type="spellStart"/>
            <w:r w:rsidRPr="008D5E58">
              <w:rPr>
                <w:sz w:val="16"/>
                <w:szCs w:val="16"/>
                <w:lang w:eastAsia="ja-JP"/>
              </w:rPr>
              <w:t>InF</w:t>
            </w:r>
            <w:proofErr w:type="spellEnd"/>
            <w:r w:rsidRPr="008D5E58">
              <w:rPr>
                <w:sz w:val="16"/>
                <w:szCs w:val="16"/>
                <w:lang w:eastAsia="ja-JP"/>
              </w:rPr>
              <w:t xml:space="preserve">) scenario is a prioritized scenario for evaluation of AI/ML based positioning. </w:t>
            </w:r>
          </w:p>
          <w:p w14:paraId="28B786B7"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6227CAD7" w14:textId="47D9AD1B" w:rsidR="008D5E58" w:rsidRPr="008D5E58" w:rsidRDefault="008D5E58" w:rsidP="008D5E58">
            <w:pPr>
              <w:rPr>
                <w:sz w:val="16"/>
                <w:szCs w:val="16"/>
                <w:lang w:eastAsia="ja-JP"/>
              </w:rPr>
            </w:pPr>
            <w:r w:rsidRPr="008D5E58">
              <w:rPr>
                <w:sz w:val="16"/>
                <w:szCs w:val="16"/>
                <w:lang w:eastAsia="ja-JP"/>
              </w:rPr>
              <w:t xml:space="preserve">For evaluation of AI/ML based positioning, at least the </w:t>
            </w:r>
            <w:proofErr w:type="spellStart"/>
            <w:r w:rsidRPr="008D5E58">
              <w:rPr>
                <w:sz w:val="16"/>
                <w:szCs w:val="16"/>
                <w:lang w:eastAsia="ja-JP"/>
              </w:rPr>
              <w:t>InF</w:t>
            </w:r>
            <w:proofErr w:type="spellEnd"/>
            <w:r w:rsidRPr="008D5E58">
              <w:rPr>
                <w:sz w:val="16"/>
                <w:szCs w:val="16"/>
                <w:lang w:eastAsia="ja-JP"/>
              </w:rPr>
              <w:t xml:space="preserve">-DH sub-scenario is prioritized in the </w:t>
            </w:r>
            <w:proofErr w:type="spellStart"/>
            <w:r w:rsidRPr="008D5E58">
              <w:rPr>
                <w:sz w:val="16"/>
                <w:szCs w:val="16"/>
                <w:lang w:eastAsia="ja-JP"/>
              </w:rPr>
              <w:t>InF</w:t>
            </w:r>
            <w:proofErr w:type="spellEnd"/>
            <w:r w:rsidRPr="008D5E58">
              <w:rPr>
                <w:sz w:val="16"/>
                <w:szCs w:val="16"/>
                <w:lang w:eastAsia="ja-JP"/>
              </w:rPr>
              <w:t xml:space="preserve"> deployment scenario for FR1 and FR2.</w:t>
            </w:r>
          </w:p>
          <w:p w14:paraId="2B9D84E1"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4FF7F5B" w14:textId="77777777" w:rsidR="008D5E58" w:rsidRPr="008D5E58" w:rsidRDefault="008D5E58" w:rsidP="008D5E58">
            <w:pPr>
              <w:rPr>
                <w:sz w:val="16"/>
                <w:szCs w:val="16"/>
                <w:lang w:eastAsia="ja-JP"/>
              </w:rPr>
            </w:pPr>
            <w:r w:rsidRPr="008D5E58">
              <w:rPr>
                <w:sz w:val="16"/>
                <w:szCs w:val="16"/>
                <w:lang w:eastAsia="ja-JP"/>
              </w:rPr>
              <w:t xml:space="preserve">For </w:t>
            </w:r>
            <w:proofErr w:type="spellStart"/>
            <w:r w:rsidRPr="008D5E58">
              <w:rPr>
                <w:sz w:val="16"/>
                <w:szCs w:val="16"/>
                <w:lang w:eastAsia="ja-JP"/>
              </w:rPr>
              <w:t>InF</w:t>
            </w:r>
            <w:proofErr w:type="spellEnd"/>
            <w:r w:rsidRPr="008D5E58">
              <w:rPr>
                <w:sz w:val="16"/>
                <w:szCs w:val="16"/>
                <w:lang w:eastAsia="ja-JP"/>
              </w:rPr>
              <w:t>-DH channel, the prioritized clutter parameters {density, height, size} are:</w:t>
            </w:r>
          </w:p>
          <w:p w14:paraId="68C5BB2B" w14:textId="77777777" w:rsidR="008D5E58" w:rsidRPr="008D5E58" w:rsidRDefault="008D5E58" w:rsidP="00B74CB3">
            <w:pPr>
              <w:pStyle w:val="ListParagraph"/>
              <w:numPr>
                <w:ilvl w:val="0"/>
                <w:numId w:val="17"/>
              </w:numPr>
              <w:overflowPunct w:val="0"/>
              <w:autoSpaceDE w:val="0"/>
              <w:autoSpaceDN w:val="0"/>
              <w:adjustRightInd w:val="0"/>
              <w:contextualSpacing w:val="0"/>
              <w:jc w:val="both"/>
              <w:textAlignment w:val="baseline"/>
              <w:rPr>
                <w:sz w:val="16"/>
                <w:szCs w:val="16"/>
              </w:rPr>
            </w:pPr>
            <w:r w:rsidRPr="008D5E58">
              <w:rPr>
                <w:sz w:val="16"/>
                <w:szCs w:val="16"/>
              </w:rPr>
              <w:t>{60%, 6m, 2m};</w:t>
            </w:r>
          </w:p>
          <w:p w14:paraId="04AA5D28" w14:textId="77777777" w:rsidR="008D5E58" w:rsidRPr="008D5E58" w:rsidRDefault="008D5E58" w:rsidP="00B74CB3">
            <w:pPr>
              <w:pStyle w:val="ListParagraph"/>
              <w:numPr>
                <w:ilvl w:val="0"/>
                <w:numId w:val="17"/>
              </w:numPr>
              <w:overflowPunct w:val="0"/>
              <w:autoSpaceDE w:val="0"/>
              <w:autoSpaceDN w:val="0"/>
              <w:adjustRightInd w:val="0"/>
              <w:contextualSpacing w:val="0"/>
              <w:jc w:val="both"/>
              <w:textAlignment w:val="baseline"/>
              <w:rPr>
                <w:sz w:val="16"/>
                <w:szCs w:val="16"/>
              </w:rPr>
            </w:pPr>
            <w:r w:rsidRPr="008D5E58">
              <w:rPr>
                <w:sz w:val="16"/>
                <w:szCs w:val="16"/>
              </w:rPr>
              <w:t xml:space="preserve">{40%, 2m, 2m}. </w:t>
            </w:r>
          </w:p>
          <w:p w14:paraId="0A0914E7" w14:textId="2353C96E" w:rsidR="008D5E58" w:rsidRPr="00B100FD" w:rsidRDefault="008D5E58" w:rsidP="00B74CB3">
            <w:pPr>
              <w:pStyle w:val="ListParagraph"/>
              <w:numPr>
                <w:ilvl w:val="1"/>
                <w:numId w:val="17"/>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Note: an individual company may treat {40%, 2m, 2m} as optional in their evaluation considering their specific AI/ML design.</w:t>
            </w:r>
          </w:p>
          <w:p w14:paraId="5DE184AE" w14:textId="77777777" w:rsidR="008D5E58" w:rsidRPr="00B100FD" w:rsidRDefault="008D5E58" w:rsidP="00B74CB3">
            <w:pPr>
              <w:pStyle w:val="ListParagraph"/>
              <w:numPr>
                <w:ilvl w:val="1"/>
                <w:numId w:val="17"/>
              </w:numPr>
              <w:overflowPunct w:val="0"/>
              <w:autoSpaceDE w:val="0"/>
              <w:autoSpaceDN w:val="0"/>
              <w:adjustRightInd w:val="0"/>
              <w:contextualSpacing w:val="0"/>
              <w:jc w:val="both"/>
              <w:textAlignment w:val="baseline"/>
              <w:rPr>
                <w:sz w:val="16"/>
                <w:szCs w:val="16"/>
                <w:lang w:val="en-US"/>
              </w:rPr>
            </w:pPr>
          </w:p>
          <w:p w14:paraId="19739DC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509BDEE" w14:textId="0DA264B6" w:rsidR="008D5E58" w:rsidRPr="008D5E58" w:rsidRDefault="008D5E58" w:rsidP="008D5E58">
            <w:pPr>
              <w:rPr>
                <w:sz w:val="16"/>
                <w:szCs w:val="16"/>
              </w:rPr>
            </w:pPr>
            <w:r w:rsidRPr="008D5E58">
              <w:rPr>
                <w:sz w:val="16"/>
                <w:szCs w:val="16"/>
                <w:lang w:eastAsia="ja-JP"/>
              </w:rPr>
              <w:t>For evaluation of AI/ML based positioning, r</w:t>
            </w:r>
            <w:r w:rsidRPr="008D5E58">
              <w:rPr>
                <w:sz w:val="16"/>
                <w:szCs w:val="16"/>
              </w:rPr>
              <w:t>euse the common scenario parameters defined in Table 6-1 of TR 38.857.</w:t>
            </w:r>
          </w:p>
          <w:p w14:paraId="71C82548"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64B227C" w14:textId="77777777" w:rsidR="008D5E58" w:rsidRPr="008D5E58" w:rsidRDefault="008D5E58" w:rsidP="008D5E58">
            <w:pPr>
              <w:rPr>
                <w:color w:val="000000"/>
                <w:sz w:val="16"/>
                <w:szCs w:val="16"/>
              </w:rPr>
            </w:pPr>
            <w:r w:rsidRPr="008D5E58">
              <w:rPr>
                <w:sz w:val="16"/>
                <w:szCs w:val="16"/>
              </w:rPr>
              <w:t xml:space="preserve">For evaluation of </w:t>
            </w:r>
            <w:proofErr w:type="spellStart"/>
            <w:r w:rsidRPr="008D5E58">
              <w:rPr>
                <w:sz w:val="16"/>
                <w:szCs w:val="16"/>
              </w:rPr>
              <w:t>InF</w:t>
            </w:r>
            <w:proofErr w:type="spellEnd"/>
            <w:r w:rsidRPr="008D5E58">
              <w:rPr>
                <w:sz w:val="16"/>
                <w:szCs w:val="16"/>
              </w:rPr>
              <w:t>-DH sce</w:t>
            </w:r>
            <w:r w:rsidRPr="008D5E58">
              <w:rPr>
                <w:color w:val="000000"/>
                <w:sz w:val="16"/>
                <w:szCs w:val="16"/>
              </w:rPr>
              <w:t>nario, the parameters are modified from TR 38.857 Table 6.1-1 as shown in the table below.</w:t>
            </w:r>
          </w:p>
          <w:p w14:paraId="2B76B51B"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color w:val="000000"/>
                <w:sz w:val="16"/>
                <w:szCs w:val="16"/>
                <w:lang w:val="en-US"/>
              </w:rPr>
            </w:pPr>
            <w:r w:rsidRPr="00B100FD">
              <w:rPr>
                <w:color w:val="000000"/>
                <w:sz w:val="16"/>
                <w:szCs w:val="16"/>
                <w:lang w:val="en-US"/>
              </w:rPr>
              <w:t xml:space="preserve">The parameters in the table are applicable to </w:t>
            </w:r>
            <w:proofErr w:type="spellStart"/>
            <w:r w:rsidRPr="00B100FD">
              <w:rPr>
                <w:color w:val="000000"/>
                <w:sz w:val="16"/>
                <w:szCs w:val="16"/>
                <w:lang w:val="en-US"/>
              </w:rPr>
              <w:t>InF</w:t>
            </w:r>
            <w:proofErr w:type="spellEnd"/>
            <w:r w:rsidRPr="00B100FD">
              <w:rPr>
                <w:color w:val="000000"/>
                <w:sz w:val="16"/>
                <w:szCs w:val="16"/>
                <w:lang w:val="en-US"/>
              </w:rPr>
              <w:t xml:space="preserve">-DH at least. If another </w:t>
            </w:r>
            <w:proofErr w:type="spellStart"/>
            <w:r w:rsidRPr="00B100FD">
              <w:rPr>
                <w:color w:val="000000"/>
                <w:sz w:val="16"/>
                <w:szCs w:val="16"/>
                <w:lang w:val="en-US"/>
              </w:rPr>
              <w:t>InF</w:t>
            </w:r>
            <w:proofErr w:type="spellEnd"/>
            <w:r w:rsidRPr="00B100FD">
              <w:rPr>
                <w:color w:val="000000"/>
                <w:sz w:val="16"/>
                <w:szCs w:val="16"/>
                <w:lang w:val="en-US"/>
              </w:rPr>
              <w:t xml:space="preserve"> sub-scenario is prioritized in addition to </w:t>
            </w:r>
            <w:proofErr w:type="spellStart"/>
            <w:r w:rsidRPr="00B100FD">
              <w:rPr>
                <w:color w:val="000000"/>
                <w:sz w:val="16"/>
                <w:szCs w:val="16"/>
                <w:lang w:val="en-US"/>
              </w:rPr>
              <w:t>InF</w:t>
            </w:r>
            <w:proofErr w:type="spellEnd"/>
            <w:r w:rsidRPr="00B100FD">
              <w:rPr>
                <w:color w:val="000000"/>
                <w:sz w:val="16"/>
                <w:szCs w:val="16"/>
                <w:lang w:val="en-US"/>
              </w:rPr>
              <w:t>-DH, some parameters in the table below may be updated.</w:t>
            </w:r>
          </w:p>
          <w:p w14:paraId="040EA048" w14:textId="77777777" w:rsidR="008D5E58" w:rsidRPr="008D5E58" w:rsidRDefault="008D5E58" w:rsidP="008D5E58">
            <w:pPr>
              <w:rPr>
                <w:color w:val="000000"/>
                <w:sz w:val="16"/>
                <w:szCs w:val="16"/>
                <w:highlight w:val="cyan"/>
                <w:lang w:eastAsia="x-none"/>
              </w:rPr>
            </w:pPr>
          </w:p>
          <w:p w14:paraId="4027AAF8" w14:textId="77777777" w:rsidR="008D5E58" w:rsidRPr="008D5E58" w:rsidRDefault="008D5E58" w:rsidP="008D5E58">
            <w:pPr>
              <w:pStyle w:val="TH"/>
              <w:rPr>
                <w:rFonts w:ascii="Times New Roman" w:hAnsi="Times New Roman"/>
                <w:color w:val="000000"/>
                <w:sz w:val="16"/>
                <w:szCs w:val="16"/>
                <w:lang w:val="en-US"/>
              </w:rPr>
            </w:pPr>
            <w:r w:rsidRPr="008D5E58">
              <w:rPr>
                <w:rFonts w:ascii="Times New Roman" w:hAnsi="Times New Roman"/>
                <w:color w:val="000000"/>
                <w:sz w:val="16"/>
                <w:szCs w:val="16"/>
                <w:lang w:val="en-US"/>
              </w:rPr>
              <w:lastRenderedPageBreak/>
              <w:t xml:space="preserve">Parameters common to </w:t>
            </w:r>
            <w:proofErr w:type="spellStart"/>
            <w:r w:rsidRPr="008D5E58">
              <w:rPr>
                <w:rFonts w:ascii="Times New Roman" w:hAnsi="Times New Roman"/>
                <w:color w:val="000000"/>
                <w:sz w:val="16"/>
                <w:szCs w:val="16"/>
                <w:lang w:val="en-US"/>
              </w:rPr>
              <w:t>InF</w:t>
            </w:r>
            <w:proofErr w:type="spellEnd"/>
            <w:r w:rsidRPr="008D5E58">
              <w:rPr>
                <w:rFonts w:ascii="Times New Roman" w:hAnsi="Times New Roman"/>
                <w:color w:val="000000"/>
                <w:sz w:val="16"/>
                <w:szCs w:val="16"/>
                <w:lang w:val="en-US"/>
              </w:rPr>
              <w:t xml:space="preserve"> scenario (Modified from TR 38.857 Table 6.1-1)</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1157"/>
              <w:gridCol w:w="3277"/>
              <w:gridCol w:w="14"/>
              <w:gridCol w:w="4122"/>
            </w:tblGrid>
            <w:tr w:rsidR="008D5E58" w:rsidRPr="008D5E58" w14:paraId="422DEDA3" w14:textId="77777777" w:rsidTr="00F56DA5">
              <w:trPr>
                <w:trHeight w:val="23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CD6CA81" w14:textId="77777777" w:rsidR="008D5E58" w:rsidRPr="008D5E58" w:rsidRDefault="008D5E58" w:rsidP="008D5E58">
                  <w:pPr>
                    <w:pStyle w:val="TAH"/>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w:t>
                  </w:r>
                </w:p>
              </w:tc>
              <w:tc>
                <w:tcPr>
                  <w:tcW w:w="3291" w:type="dxa"/>
                  <w:gridSpan w:val="2"/>
                  <w:tcBorders>
                    <w:top w:val="single" w:sz="4" w:space="0" w:color="auto"/>
                    <w:left w:val="single" w:sz="4" w:space="0" w:color="auto"/>
                    <w:bottom w:val="single" w:sz="4" w:space="0" w:color="auto"/>
                    <w:right w:val="single" w:sz="4" w:space="0" w:color="auto"/>
                  </w:tcBorders>
                </w:tcPr>
                <w:p w14:paraId="67238B9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 xml:space="preserve">FR1 Specific Values </w:t>
                  </w:r>
                </w:p>
              </w:tc>
              <w:tc>
                <w:tcPr>
                  <w:tcW w:w="4122" w:type="dxa"/>
                  <w:tcBorders>
                    <w:top w:val="single" w:sz="4" w:space="0" w:color="auto"/>
                    <w:left w:val="single" w:sz="4" w:space="0" w:color="auto"/>
                    <w:bottom w:val="single" w:sz="4" w:space="0" w:color="auto"/>
                    <w:right w:val="single" w:sz="4" w:space="0" w:color="auto"/>
                  </w:tcBorders>
                </w:tcPr>
                <w:p w14:paraId="59AFA3D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FR2 Specific Values</w:t>
                  </w:r>
                </w:p>
              </w:tc>
            </w:tr>
            <w:tr w:rsidR="008D5E58" w:rsidRPr="008D5E58" w14:paraId="0FE23F32" w14:textId="77777777" w:rsidTr="00F56DA5">
              <w:trPr>
                <w:trHeight w:val="25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7026153" w14:textId="77777777" w:rsidR="008D5E58" w:rsidRPr="008D5E58" w:rsidRDefault="008D5E58" w:rsidP="008D5E58">
                  <w:pPr>
                    <w:pStyle w:val="TAH"/>
                    <w:rPr>
                      <w:rFonts w:ascii="Times New Roman" w:hAnsi="Times New Roman"/>
                      <w:b w:val="0"/>
                      <w:color w:val="000000"/>
                      <w:sz w:val="16"/>
                      <w:szCs w:val="16"/>
                    </w:rPr>
                  </w:pPr>
                  <w:r w:rsidRPr="008D5E58">
                    <w:rPr>
                      <w:rFonts w:ascii="Times New Roman" w:hAnsi="Times New Roman"/>
                      <w:b w:val="0"/>
                      <w:color w:val="000000"/>
                      <w:sz w:val="16"/>
                      <w:szCs w:val="16"/>
                    </w:rPr>
                    <w:t>Channel model</w:t>
                  </w:r>
                </w:p>
              </w:tc>
              <w:tc>
                <w:tcPr>
                  <w:tcW w:w="3291" w:type="dxa"/>
                  <w:gridSpan w:val="2"/>
                  <w:tcBorders>
                    <w:top w:val="single" w:sz="4" w:space="0" w:color="auto"/>
                    <w:left w:val="single" w:sz="4" w:space="0" w:color="auto"/>
                    <w:bottom w:val="single" w:sz="4" w:space="0" w:color="auto"/>
                    <w:right w:val="single" w:sz="4" w:space="0" w:color="auto"/>
                  </w:tcBorders>
                </w:tcPr>
                <w:p w14:paraId="315CA88F" w14:textId="77777777" w:rsidR="008D5E58" w:rsidRPr="008D5E58" w:rsidRDefault="008D5E58" w:rsidP="008D5E58">
                  <w:pPr>
                    <w:pStyle w:val="TAH"/>
                    <w:jc w:val="left"/>
                    <w:rPr>
                      <w:rFonts w:ascii="Times New Roman" w:hAnsi="Times New Roman"/>
                      <w:b w:val="0"/>
                      <w:color w:val="000000"/>
                      <w:sz w:val="16"/>
                      <w:szCs w:val="16"/>
                      <w:lang w:val="de-DE"/>
                    </w:rPr>
                  </w:pPr>
                  <w:proofErr w:type="spellStart"/>
                  <w:r w:rsidRPr="008D5E58">
                    <w:rPr>
                      <w:rFonts w:ascii="Times New Roman" w:hAnsi="Times New Roman"/>
                      <w:b w:val="0"/>
                      <w:color w:val="000000"/>
                      <w:sz w:val="16"/>
                      <w:szCs w:val="16"/>
                      <w:lang w:val="de-DE"/>
                    </w:rPr>
                    <w:t>InF</w:t>
                  </w:r>
                  <w:proofErr w:type="spellEnd"/>
                  <w:r w:rsidRPr="008D5E58">
                    <w:rPr>
                      <w:rFonts w:ascii="Times New Roman" w:hAnsi="Times New Roman"/>
                      <w:b w:val="0"/>
                      <w:color w:val="000000"/>
                      <w:sz w:val="16"/>
                      <w:szCs w:val="16"/>
                      <w:lang w:val="de-DE"/>
                    </w:rPr>
                    <w:t>-DH</w:t>
                  </w:r>
                </w:p>
              </w:tc>
              <w:tc>
                <w:tcPr>
                  <w:tcW w:w="4122" w:type="dxa"/>
                  <w:tcBorders>
                    <w:top w:val="single" w:sz="4" w:space="0" w:color="auto"/>
                    <w:left w:val="single" w:sz="4" w:space="0" w:color="auto"/>
                    <w:bottom w:val="single" w:sz="4" w:space="0" w:color="auto"/>
                    <w:right w:val="single" w:sz="4" w:space="0" w:color="auto"/>
                  </w:tcBorders>
                </w:tcPr>
                <w:p w14:paraId="4ABB5615" w14:textId="77777777" w:rsidR="008D5E58" w:rsidRPr="008D5E58" w:rsidRDefault="008D5E58" w:rsidP="008D5E58">
                  <w:pPr>
                    <w:pStyle w:val="TAH"/>
                    <w:jc w:val="left"/>
                    <w:rPr>
                      <w:rFonts w:ascii="Times New Roman" w:hAnsi="Times New Roman"/>
                      <w:b w:val="0"/>
                      <w:color w:val="000000"/>
                      <w:sz w:val="16"/>
                      <w:szCs w:val="16"/>
                      <w:lang w:val="de-DE"/>
                    </w:rPr>
                  </w:pPr>
                  <w:proofErr w:type="spellStart"/>
                  <w:r w:rsidRPr="008D5E58">
                    <w:rPr>
                      <w:rFonts w:ascii="Times New Roman" w:hAnsi="Times New Roman"/>
                      <w:b w:val="0"/>
                      <w:color w:val="000000"/>
                      <w:sz w:val="16"/>
                      <w:szCs w:val="16"/>
                      <w:lang w:val="de-DE"/>
                    </w:rPr>
                    <w:t>InF</w:t>
                  </w:r>
                  <w:proofErr w:type="spellEnd"/>
                  <w:r w:rsidRPr="008D5E58">
                    <w:rPr>
                      <w:rFonts w:ascii="Times New Roman" w:hAnsi="Times New Roman"/>
                      <w:b w:val="0"/>
                      <w:color w:val="000000"/>
                      <w:sz w:val="16"/>
                      <w:szCs w:val="16"/>
                      <w:lang w:val="de-DE"/>
                    </w:rPr>
                    <w:t>-DH</w:t>
                  </w:r>
                </w:p>
              </w:tc>
            </w:tr>
            <w:tr w:rsidR="008D5E58" w:rsidRPr="008D5E58" w14:paraId="175B1648" w14:textId="77777777" w:rsidTr="00F56DA5">
              <w:trPr>
                <w:trHeight w:val="899"/>
                <w:tblHeader/>
              </w:trPr>
              <w:tc>
                <w:tcPr>
                  <w:tcW w:w="670" w:type="dxa"/>
                  <w:vMerge w:val="restart"/>
                  <w:tcBorders>
                    <w:top w:val="single" w:sz="4" w:space="0" w:color="auto"/>
                    <w:left w:val="single" w:sz="4" w:space="0" w:color="auto"/>
                    <w:bottom w:val="single" w:sz="4" w:space="0" w:color="auto"/>
                    <w:right w:val="single" w:sz="4" w:space="0" w:color="auto"/>
                  </w:tcBorders>
                  <w:vAlign w:val="center"/>
                </w:tcPr>
                <w:p w14:paraId="759F134A"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Layout </w:t>
                  </w:r>
                </w:p>
              </w:tc>
              <w:tc>
                <w:tcPr>
                  <w:tcW w:w="1157" w:type="dxa"/>
                  <w:tcBorders>
                    <w:top w:val="single" w:sz="4" w:space="0" w:color="auto"/>
                    <w:left w:val="single" w:sz="4" w:space="0" w:color="auto"/>
                    <w:bottom w:val="single" w:sz="4" w:space="0" w:color="auto"/>
                    <w:right w:val="single" w:sz="4" w:space="0" w:color="auto"/>
                  </w:tcBorders>
                  <w:vAlign w:val="center"/>
                </w:tcPr>
                <w:p w14:paraId="72B3EB93"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Hall size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7B61639B" w14:textId="77777777" w:rsidR="008D5E58" w:rsidRPr="008D5E58" w:rsidRDefault="008D5E58" w:rsidP="008D5E58">
                  <w:pPr>
                    <w:pStyle w:val="TAL"/>
                    <w:rPr>
                      <w:rFonts w:ascii="Times New Roman" w:hAnsi="Times New Roman"/>
                      <w:color w:val="000000"/>
                      <w:sz w:val="16"/>
                      <w:szCs w:val="16"/>
                      <w:lang w:val="de-DE"/>
                    </w:rPr>
                  </w:pPr>
                  <w:proofErr w:type="spellStart"/>
                  <w:r w:rsidRPr="008D5E58">
                    <w:rPr>
                      <w:rFonts w:ascii="Times New Roman" w:hAnsi="Times New Roman"/>
                      <w:color w:val="000000"/>
                      <w:sz w:val="16"/>
                      <w:szCs w:val="16"/>
                      <w:lang w:val="de-DE"/>
                    </w:rPr>
                    <w:t>InF</w:t>
                  </w:r>
                  <w:proofErr w:type="spellEnd"/>
                  <w:r w:rsidRPr="008D5E58">
                    <w:rPr>
                      <w:rFonts w:ascii="Times New Roman" w:hAnsi="Times New Roman"/>
                      <w:color w:val="000000"/>
                      <w:sz w:val="16"/>
                      <w:szCs w:val="16"/>
                      <w:lang w:val="de-DE"/>
                    </w:rPr>
                    <w:t xml:space="preserve">-DH: </w:t>
                  </w:r>
                </w:p>
                <w:p w14:paraId="62371F3A"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 xml:space="preserve">(baseline) </w:t>
                  </w:r>
                  <w:r w:rsidRPr="008D5E58">
                    <w:rPr>
                      <w:rFonts w:ascii="Times New Roman" w:hAnsi="Times New Roman"/>
                      <w:color w:val="000000"/>
                      <w:sz w:val="16"/>
                      <w:szCs w:val="16"/>
                      <w:lang w:val="de-DE"/>
                    </w:rPr>
                    <w:t>120x60 m</w:t>
                  </w:r>
                </w:p>
                <w:p w14:paraId="77B5DFE4"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(optional) 300x150 m</w:t>
                  </w:r>
                </w:p>
              </w:tc>
            </w:tr>
            <w:tr w:rsidR="008D5E58" w:rsidRPr="008D5E58" w14:paraId="77B91AC2" w14:textId="77777777" w:rsidTr="00F56DA5">
              <w:trPr>
                <w:trHeight w:val="3256"/>
                <w:tblHeader/>
              </w:trPr>
              <w:tc>
                <w:tcPr>
                  <w:tcW w:w="670" w:type="dxa"/>
                  <w:vMerge/>
                  <w:vAlign w:val="center"/>
                </w:tcPr>
                <w:p w14:paraId="1C7283BA"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7034398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BS locations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E90E543"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18 BSs on a square lattice with spacing D, located D/2 from the walls.</w:t>
                  </w:r>
                </w:p>
                <w:p w14:paraId="37B80BB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small hall (L=120m x W=60m): D=20m</w:t>
                  </w:r>
                </w:p>
                <w:p w14:paraId="2AA727AE"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big hall (L=300m x W=150m): D=50m</w:t>
                  </w:r>
                </w:p>
                <w:p w14:paraId="69AA05C4" w14:textId="77777777" w:rsidR="008D5E58" w:rsidRPr="008D5E58" w:rsidRDefault="008D5E58" w:rsidP="008D5E58">
                  <w:pPr>
                    <w:pStyle w:val="TAL"/>
                    <w:rPr>
                      <w:rFonts w:ascii="Times New Roman" w:hAnsi="Times New Roman"/>
                      <w:sz w:val="16"/>
                      <w:szCs w:val="16"/>
                      <w:lang w:val="en-US"/>
                    </w:rPr>
                  </w:pPr>
                </w:p>
                <w:p w14:paraId="3AAC1BF3" w14:textId="77777777" w:rsidR="008D5E58" w:rsidRPr="008D5E58" w:rsidRDefault="008D5E58" w:rsidP="008D5E58">
                  <w:pPr>
                    <w:keepNext/>
                    <w:keepLines/>
                    <w:rPr>
                      <w:sz w:val="16"/>
                      <w:szCs w:val="16"/>
                    </w:rPr>
                  </w:pPr>
                  <w:r w:rsidRPr="008D5E58">
                    <w:rPr>
                      <w:noProof/>
                      <w:sz w:val="16"/>
                      <w:szCs w:val="16"/>
                    </w:rPr>
                    <w:drawing>
                      <wp:inline distT="0" distB="0" distL="0" distR="0" wp14:anchorId="176A6CB1" wp14:editId="68D87686">
                        <wp:extent cx="3248025" cy="1724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8D5E58" w:rsidRPr="008D5E58" w14:paraId="3BF3CBD4" w14:textId="77777777" w:rsidTr="00F56DA5">
              <w:trPr>
                <w:trHeight w:val="335"/>
                <w:tblHeader/>
              </w:trPr>
              <w:tc>
                <w:tcPr>
                  <w:tcW w:w="670" w:type="dxa"/>
                  <w:vMerge/>
                  <w:vAlign w:val="center"/>
                </w:tcPr>
                <w:p w14:paraId="13446A62"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42B1E64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Room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3DDBFFD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10m</w:t>
                  </w:r>
                </w:p>
              </w:tc>
            </w:tr>
            <w:tr w:rsidR="008D5E58" w:rsidRPr="008D5E58" w14:paraId="2733F2D1"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12DF583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Total gNB TX power, dBm</w:t>
                  </w:r>
                </w:p>
              </w:tc>
              <w:tc>
                <w:tcPr>
                  <w:tcW w:w="3277" w:type="dxa"/>
                  <w:tcBorders>
                    <w:top w:val="single" w:sz="4" w:space="0" w:color="auto"/>
                    <w:left w:val="single" w:sz="4" w:space="0" w:color="auto"/>
                    <w:bottom w:val="single" w:sz="4" w:space="0" w:color="auto"/>
                    <w:right w:val="single" w:sz="4" w:space="0" w:color="auto"/>
                  </w:tcBorders>
                </w:tcPr>
                <w:p w14:paraId="1D48D5EF"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24dBm</w:t>
                  </w:r>
                </w:p>
              </w:tc>
              <w:tc>
                <w:tcPr>
                  <w:tcW w:w="4136" w:type="dxa"/>
                  <w:gridSpan w:val="2"/>
                  <w:tcBorders>
                    <w:top w:val="single" w:sz="4" w:space="0" w:color="auto"/>
                    <w:left w:val="single" w:sz="4" w:space="0" w:color="auto"/>
                    <w:bottom w:val="single" w:sz="4" w:space="0" w:color="auto"/>
                    <w:right w:val="single" w:sz="4" w:space="0" w:color="auto"/>
                  </w:tcBorders>
                </w:tcPr>
                <w:p w14:paraId="0E43E707"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24dBm</w:t>
                  </w:r>
                </w:p>
                <w:p w14:paraId="5E02A9AB"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EIRP should not exceed 58 dBm</w:t>
                  </w:r>
                </w:p>
              </w:tc>
            </w:tr>
            <w:tr w:rsidR="008D5E58" w:rsidRPr="008D5E58" w14:paraId="6B549733" w14:textId="77777777" w:rsidTr="00F56DA5">
              <w:trPr>
                <w:trHeight w:val="822"/>
                <w:tblHeader/>
              </w:trPr>
              <w:tc>
                <w:tcPr>
                  <w:tcW w:w="1827" w:type="dxa"/>
                  <w:gridSpan w:val="2"/>
                  <w:tcBorders>
                    <w:top w:val="single" w:sz="4" w:space="0" w:color="auto"/>
                    <w:left w:val="single" w:sz="4" w:space="0" w:color="auto"/>
                    <w:bottom w:val="single" w:sz="4" w:space="0" w:color="auto"/>
                    <w:right w:val="single" w:sz="4" w:space="0" w:color="auto"/>
                  </w:tcBorders>
                </w:tcPr>
                <w:p w14:paraId="0EF712C5"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configuration</w:t>
                  </w:r>
                </w:p>
              </w:tc>
              <w:tc>
                <w:tcPr>
                  <w:tcW w:w="3277" w:type="dxa"/>
                  <w:tcBorders>
                    <w:top w:val="single" w:sz="4" w:space="0" w:color="auto"/>
                    <w:left w:val="single" w:sz="4" w:space="0" w:color="auto"/>
                    <w:bottom w:val="single" w:sz="4" w:space="0" w:color="auto"/>
                    <w:right w:val="single" w:sz="4" w:space="0" w:color="auto"/>
                  </w:tcBorders>
                </w:tcPr>
                <w:p w14:paraId="3797D70D"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(M, N, P, Mg, Ng) = (4, 4, 2, 1, 1), </w:t>
                  </w:r>
                  <w:proofErr w:type="spellStart"/>
                  <w:r w:rsidRPr="008D5E58">
                    <w:rPr>
                      <w:rFonts w:ascii="Times New Roman" w:hAnsi="Times New Roman"/>
                      <w:color w:val="000000"/>
                      <w:sz w:val="16"/>
                      <w:szCs w:val="16"/>
                      <w:lang w:val="en-US"/>
                    </w:rPr>
                    <w:t>dH</w:t>
                  </w:r>
                  <w:proofErr w:type="spellEnd"/>
                  <w:r w:rsidRPr="008D5E58">
                    <w:rPr>
                      <w:rFonts w:ascii="Times New Roman" w:hAnsi="Times New Roman"/>
                      <w:color w:val="000000"/>
                      <w:sz w:val="16"/>
                      <w:szCs w:val="16"/>
                      <w:lang w:val="en-US"/>
                    </w:rPr>
                    <w:t>=</w:t>
                  </w:r>
                  <w:proofErr w:type="spellStart"/>
                  <w:r w:rsidRPr="008D5E58">
                    <w:rPr>
                      <w:rFonts w:ascii="Times New Roman" w:hAnsi="Times New Roman"/>
                      <w:color w:val="000000"/>
                      <w:sz w:val="16"/>
                      <w:szCs w:val="16"/>
                      <w:lang w:val="en-US"/>
                    </w:rPr>
                    <w:t>dV</w:t>
                  </w:r>
                  <w:proofErr w:type="spellEnd"/>
                  <w:r w:rsidRPr="008D5E58">
                    <w:rPr>
                      <w:rFonts w:ascii="Times New Roman" w:hAnsi="Times New Roman"/>
                      <w:color w:val="000000"/>
                      <w:sz w:val="16"/>
                      <w:szCs w:val="16"/>
                      <w:lang w:val="en-US"/>
                    </w:rPr>
                    <w:t>=0.5</w:t>
                  </w:r>
                  <w:r w:rsidRPr="008D5E58">
                    <w:rPr>
                      <w:rFonts w:ascii="Times New Roman" w:hAnsi="Times New Roman"/>
                      <w:color w:val="000000"/>
                      <w:sz w:val="16"/>
                      <w:szCs w:val="16"/>
                    </w:rPr>
                    <w:t>λ</w:t>
                  </w:r>
                  <w:r w:rsidRPr="008D5E58">
                    <w:rPr>
                      <w:rFonts w:ascii="Times New Roman" w:hAnsi="Times New Roman"/>
                      <w:color w:val="000000"/>
                      <w:sz w:val="16"/>
                      <w:szCs w:val="16"/>
                      <w:lang w:val="en-US"/>
                    </w:rPr>
                    <w:t xml:space="preserve"> – Note 1</w:t>
                  </w:r>
                </w:p>
                <w:p w14:paraId="5721CC23"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Note: Other gNB antenna configurations are not precluded for evaluation</w:t>
                  </w:r>
                </w:p>
              </w:tc>
              <w:tc>
                <w:tcPr>
                  <w:tcW w:w="4136" w:type="dxa"/>
                  <w:gridSpan w:val="2"/>
                  <w:tcBorders>
                    <w:top w:val="single" w:sz="4" w:space="0" w:color="auto"/>
                    <w:left w:val="single" w:sz="4" w:space="0" w:color="auto"/>
                    <w:bottom w:val="single" w:sz="4" w:space="0" w:color="auto"/>
                    <w:right w:val="single" w:sz="4" w:space="0" w:color="auto"/>
                  </w:tcBorders>
                </w:tcPr>
                <w:p w14:paraId="46A14051"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 xml:space="preserve">(M, N, P, Mg, Ng) = (4, 8, 2, 1, 1), </w:t>
                  </w:r>
                  <w:proofErr w:type="spellStart"/>
                  <w:r w:rsidRPr="008D5E58">
                    <w:rPr>
                      <w:rFonts w:ascii="Times New Roman" w:hAnsi="Times New Roman"/>
                      <w:sz w:val="16"/>
                      <w:szCs w:val="16"/>
                      <w:lang w:val="en-US"/>
                    </w:rPr>
                    <w:t>dH</w:t>
                  </w:r>
                  <w:proofErr w:type="spellEnd"/>
                  <w:r w:rsidRPr="008D5E58">
                    <w:rPr>
                      <w:rFonts w:ascii="Times New Roman" w:hAnsi="Times New Roman"/>
                      <w:sz w:val="16"/>
                      <w:szCs w:val="16"/>
                      <w:lang w:val="en-US"/>
                    </w:rPr>
                    <w:t>=</w:t>
                  </w:r>
                  <w:proofErr w:type="spellStart"/>
                  <w:r w:rsidRPr="008D5E58">
                    <w:rPr>
                      <w:rFonts w:ascii="Times New Roman" w:hAnsi="Times New Roman"/>
                      <w:sz w:val="16"/>
                      <w:szCs w:val="16"/>
                      <w:lang w:val="en-US"/>
                    </w:rPr>
                    <w:t>dV</w:t>
                  </w:r>
                  <w:proofErr w:type="spellEnd"/>
                  <w:r w:rsidRPr="008D5E58">
                    <w:rPr>
                      <w:rFonts w:ascii="Times New Roman" w:hAnsi="Times New Roman"/>
                      <w:sz w:val="16"/>
                      <w:szCs w:val="16"/>
                      <w:lang w:val="en-US"/>
                    </w:rPr>
                    <w:t>=0.5</w:t>
                  </w:r>
                  <w:r w:rsidRPr="008D5E58">
                    <w:rPr>
                      <w:rFonts w:ascii="Times New Roman" w:hAnsi="Times New Roman"/>
                      <w:sz w:val="16"/>
                      <w:szCs w:val="16"/>
                    </w:rPr>
                    <w:t>λ</w:t>
                  </w:r>
                  <w:r w:rsidRPr="008D5E58">
                    <w:rPr>
                      <w:rFonts w:ascii="Times New Roman" w:hAnsi="Times New Roman"/>
                      <w:sz w:val="16"/>
                      <w:szCs w:val="16"/>
                      <w:lang w:val="en-US"/>
                    </w:rPr>
                    <w:t xml:space="preserve"> – Note 1</w:t>
                  </w:r>
                </w:p>
                <w:p w14:paraId="332D48F4"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One TXRU per polarization per panel is assumed</w:t>
                  </w:r>
                </w:p>
              </w:tc>
            </w:tr>
            <w:tr w:rsidR="008D5E58" w:rsidRPr="008D5E58" w14:paraId="6C0ACC40" w14:textId="77777777" w:rsidTr="00F56DA5">
              <w:trPr>
                <w:trHeight w:val="632"/>
                <w:tblHeader/>
              </w:trPr>
              <w:tc>
                <w:tcPr>
                  <w:tcW w:w="1827" w:type="dxa"/>
                  <w:gridSpan w:val="2"/>
                  <w:tcBorders>
                    <w:top w:val="single" w:sz="4" w:space="0" w:color="auto"/>
                    <w:left w:val="single" w:sz="4" w:space="0" w:color="auto"/>
                    <w:bottom w:val="single" w:sz="4" w:space="0" w:color="auto"/>
                    <w:right w:val="single" w:sz="4" w:space="0" w:color="auto"/>
                  </w:tcBorders>
                </w:tcPr>
                <w:p w14:paraId="27396236"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radiation pattern</w:t>
                  </w:r>
                </w:p>
              </w:tc>
              <w:tc>
                <w:tcPr>
                  <w:tcW w:w="3277" w:type="dxa"/>
                  <w:tcBorders>
                    <w:top w:val="single" w:sz="4" w:space="0" w:color="auto"/>
                    <w:left w:val="single" w:sz="4" w:space="0" w:color="auto"/>
                    <w:bottom w:val="single" w:sz="4" w:space="0" w:color="auto"/>
                    <w:right w:val="single" w:sz="4" w:space="0" w:color="auto"/>
                  </w:tcBorders>
                </w:tcPr>
                <w:p w14:paraId="5F796DA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Single sector – Note 1</w:t>
                  </w:r>
                </w:p>
              </w:tc>
              <w:tc>
                <w:tcPr>
                  <w:tcW w:w="4136" w:type="dxa"/>
                  <w:gridSpan w:val="2"/>
                  <w:tcBorders>
                    <w:top w:val="single" w:sz="4" w:space="0" w:color="auto"/>
                    <w:left w:val="single" w:sz="4" w:space="0" w:color="auto"/>
                    <w:bottom w:val="single" w:sz="4" w:space="0" w:color="auto"/>
                    <w:right w:val="single" w:sz="4" w:space="0" w:color="auto"/>
                  </w:tcBorders>
                </w:tcPr>
                <w:p w14:paraId="506FCCA6"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3-sector antenna configuration – Note 1</w:t>
                  </w:r>
                </w:p>
              </w:tc>
            </w:tr>
            <w:tr w:rsidR="008D5E58" w:rsidRPr="008D5E58" w14:paraId="72DBB75F" w14:textId="77777777" w:rsidTr="00AE4590">
              <w:trPr>
                <w:trHeight w:val="249"/>
                <w:tblHeader/>
              </w:trPr>
              <w:tc>
                <w:tcPr>
                  <w:tcW w:w="1827" w:type="dxa"/>
                  <w:gridSpan w:val="2"/>
                  <w:tcBorders>
                    <w:top w:val="single" w:sz="4" w:space="0" w:color="auto"/>
                    <w:left w:val="single" w:sz="4" w:space="0" w:color="auto"/>
                    <w:bottom w:val="single" w:sz="4" w:space="0" w:color="auto"/>
                    <w:right w:val="single" w:sz="4" w:space="0" w:color="auto"/>
                  </w:tcBorders>
                </w:tcPr>
                <w:p w14:paraId="754AAC2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Penetration loss</w:t>
                  </w:r>
                </w:p>
              </w:tc>
              <w:tc>
                <w:tcPr>
                  <w:tcW w:w="7413" w:type="dxa"/>
                  <w:gridSpan w:val="3"/>
                  <w:tcBorders>
                    <w:top w:val="single" w:sz="4" w:space="0" w:color="auto"/>
                    <w:left w:val="single" w:sz="4" w:space="0" w:color="auto"/>
                    <w:bottom w:val="single" w:sz="4" w:space="0" w:color="auto"/>
                    <w:right w:val="single" w:sz="4" w:space="0" w:color="auto"/>
                  </w:tcBorders>
                </w:tcPr>
                <w:p w14:paraId="4CBC678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0dB</w:t>
                  </w:r>
                </w:p>
              </w:tc>
            </w:tr>
            <w:tr w:rsidR="008D5E58" w:rsidRPr="008D5E58" w14:paraId="5DF9AC3A" w14:textId="77777777" w:rsidTr="00AE4590">
              <w:trPr>
                <w:trHeight w:val="28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216ACD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Number of floors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6AF1EC0D"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1</w:t>
                  </w:r>
                </w:p>
              </w:tc>
            </w:tr>
            <w:tr w:rsidR="008D5E58" w:rsidRPr="008D5E58" w14:paraId="74C9F8A3" w14:textId="77777777" w:rsidTr="00F56DA5">
              <w:trPr>
                <w:trHeight w:val="1243"/>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E511080"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horizontal drop procedure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6F2D9C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7D98F0D1"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the convex hull of the horizontal BS deployment.</w:t>
                  </w:r>
                </w:p>
                <w:p w14:paraId="6F5B801A"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the whole hall area if the CDF values for positioning accuracy is obtained from whole hall area. </w:t>
                  </w:r>
                </w:p>
                <w:p w14:paraId="244E6127"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which of the above should be baseline.</w:t>
                  </w:r>
                </w:p>
                <w:p w14:paraId="6DF1EAC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an optional evaluation area is needed</w:t>
                  </w:r>
                </w:p>
              </w:tc>
            </w:tr>
            <w:tr w:rsidR="008D5E58" w:rsidRPr="008D5E58" w14:paraId="66256E07"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035485B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antenna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5C9AAB1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1.5m</w:t>
                  </w:r>
                </w:p>
                <w:p w14:paraId="34A2D452" w14:textId="598468B4"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uniformly distributed within [0.5, X2]m, where X2 = 2m for scenario 1(</w:t>
                  </w:r>
                  <w:proofErr w:type="spellStart"/>
                  <w:r w:rsidRPr="008D5E58">
                    <w:rPr>
                      <w:rFonts w:ascii="Times New Roman" w:hAnsi="Times New Roman"/>
                      <w:color w:val="000000"/>
                      <w:sz w:val="16"/>
                      <w:szCs w:val="16"/>
                      <w:lang w:val="en-US"/>
                    </w:rPr>
                    <w:t>InF</w:t>
                  </w:r>
                  <w:proofErr w:type="spellEnd"/>
                  <w:r w:rsidRPr="008D5E58">
                    <w:rPr>
                      <w:rFonts w:ascii="Times New Roman" w:hAnsi="Times New Roman"/>
                      <w:color w:val="000000"/>
                      <w:sz w:val="16"/>
                      <w:szCs w:val="16"/>
                      <w:lang w:val="en-US"/>
                    </w:rPr>
                    <w:t>-SH) and X2=</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5347E3AC" wp14:editId="07F61408">
                        <wp:extent cx="95250" cy="114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76C87" w:rsidRPr="008D5E58">
                    <w:rPr>
                      <w:rFonts w:ascii="Times New Roman" w:hAnsi="Times New Roman"/>
                      <w:noProof/>
                      <w:color w:val="000000"/>
                      <w:sz w:val="16"/>
                      <w:szCs w:val="16"/>
                      <w:lang w:val="en-US"/>
                    </w:rPr>
                    <w:drawing>
                      <wp:inline distT="0" distB="0" distL="0" distR="0" wp14:anchorId="3AF91370" wp14:editId="006B718E">
                        <wp:extent cx="95250" cy="114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xml:space="preserve"> for scenario 2 (</w:t>
                  </w:r>
                  <w:proofErr w:type="spellStart"/>
                  <w:r w:rsidRPr="008D5E58">
                    <w:rPr>
                      <w:rFonts w:ascii="Times New Roman" w:hAnsi="Times New Roman"/>
                      <w:color w:val="000000"/>
                      <w:sz w:val="16"/>
                      <w:szCs w:val="16"/>
                      <w:lang w:val="en-US"/>
                    </w:rPr>
                    <w:t>InF</w:t>
                  </w:r>
                  <w:proofErr w:type="spellEnd"/>
                  <w:r w:rsidRPr="008D5E58">
                    <w:rPr>
                      <w:rFonts w:ascii="Times New Roman" w:hAnsi="Times New Roman"/>
                      <w:color w:val="000000"/>
                      <w:sz w:val="16"/>
                      <w:szCs w:val="16"/>
                      <w:lang w:val="en-US"/>
                    </w:rPr>
                    <w:t xml:space="preserve">-DH)  </w:t>
                  </w:r>
                </w:p>
                <w:p w14:paraId="65B83065"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UE antenna height is needed</w:t>
                  </w:r>
                </w:p>
              </w:tc>
            </w:tr>
            <w:tr w:rsidR="008D5E58" w:rsidRPr="008D5E58" w14:paraId="27C0DE50"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44FAEC7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mobility</w:t>
                  </w:r>
                </w:p>
              </w:tc>
              <w:tc>
                <w:tcPr>
                  <w:tcW w:w="7413" w:type="dxa"/>
                  <w:gridSpan w:val="3"/>
                  <w:tcBorders>
                    <w:top w:val="single" w:sz="4" w:space="0" w:color="auto"/>
                    <w:left w:val="single" w:sz="4" w:space="0" w:color="auto"/>
                    <w:bottom w:val="single" w:sz="4" w:space="0" w:color="auto"/>
                    <w:right w:val="single" w:sz="4" w:space="0" w:color="auto"/>
                  </w:tcBorders>
                </w:tcPr>
                <w:p w14:paraId="694F7177"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3km/h </w:t>
                  </w:r>
                </w:p>
              </w:tc>
            </w:tr>
            <w:tr w:rsidR="008D5E58" w:rsidRPr="008D5E58" w14:paraId="6DF0249D" w14:textId="77777777" w:rsidTr="00AE4590">
              <w:trPr>
                <w:trHeight w:val="491"/>
                <w:tblHeader/>
              </w:trPr>
              <w:tc>
                <w:tcPr>
                  <w:tcW w:w="1827" w:type="dxa"/>
                  <w:gridSpan w:val="2"/>
                  <w:tcBorders>
                    <w:top w:val="single" w:sz="4" w:space="0" w:color="auto"/>
                    <w:left w:val="single" w:sz="4" w:space="0" w:color="auto"/>
                    <w:bottom w:val="single" w:sz="4" w:space="0" w:color="auto"/>
                    <w:right w:val="single" w:sz="4" w:space="0" w:color="auto"/>
                  </w:tcBorders>
                </w:tcPr>
                <w:p w14:paraId="2D1D751C" w14:textId="77777777" w:rsidR="008D5E58" w:rsidRPr="008D5E58" w:rsidRDefault="008D5E58" w:rsidP="008D5E58">
                  <w:pPr>
                    <w:pStyle w:val="TAL"/>
                    <w:rPr>
                      <w:rFonts w:ascii="Times New Roman" w:hAnsi="Times New Roman"/>
                      <w:sz w:val="16"/>
                      <w:szCs w:val="16"/>
                      <w:lang w:val="fr-FR"/>
                    </w:rPr>
                  </w:pPr>
                  <w:r w:rsidRPr="008D5E58">
                    <w:rPr>
                      <w:rFonts w:ascii="Times New Roman" w:hAnsi="Times New Roman"/>
                      <w:sz w:val="16"/>
                      <w:szCs w:val="16"/>
                      <w:lang w:val="fr-FR"/>
                    </w:rPr>
                    <w:t>Min gNB-UE distance (2D), m</w:t>
                  </w:r>
                </w:p>
              </w:tc>
              <w:tc>
                <w:tcPr>
                  <w:tcW w:w="7413" w:type="dxa"/>
                  <w:gridSpan w:val="3"/>
                  <w:tcBorders>
                    <w:top w:val="single" w:sz="4" w:space="0" w:color="auto"/>
                    <w:left w:val="single" w:sz="4" w:space="0" w:color="auto"/>
                    <w:bottom w:val="single" w:sz="4" w:space="0" w:color="auto"/>
                    <w:right w:val="single" w:sz="4" w:space="0" w:color="auto"/>
                  </w:tcBorders>
                </w:tcPr>
                <w:p w14:paraId="5E22890A" w14:textId="77777777" w:rsidR="008D5E58" w:rsidRPr="008D5E58" w:rsidRDefault="008D5E58" w:rsidP="008D5E58">
                  <w:pPr>
                    <w:pStyle w:val="TAL"/>
                    <w:rPr>
                      <w:rFonts w:ascii="Times New Roman" w:hAnsi="Times New Roman"/>
                      <w:color w:val="000000"/>
                      <w:sz w:val="16"/>
                      <w:szCs w:val="16"/>
                    </w:rPr>
                  </w:pPr>
                  <w:r w:rsidRPr="008D5E58">
                    <w:rPr>
                      <w:rFonts w:ascii="Times New Roman" w:eastAsia="Malgun Gothic" w:hAnsi="Times New Roman"/>
                      <w:color w:val="000000"/>
                      <w:sz w:val="16"/>
                      <w:szCs w:val="16"/>
                    </w:rPr>
                    <w:t>0m</w:t>
                  </w:r>
                </w:p>
              </w:tc>
            </w:tr>
            <w:tr w:rsidR="008D5E58" w:rsidRPr="008D5E58" w14:paraId="1B08756E"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30B98F0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height</w:t>
                  </w:r>
                </w:p>
              </w:tc>
              <w:tc>
                <w:tcPr>
                  <w:tcW w:w="7413" w:type="dxa"/>
                  <w:gridSpan w:val="3"/>
                  <w:tcBorders>
                    <w:top w:val="single" w:sz="4" w:space="0" w:color="auto"/>
                    <w:left w:val="single" w:sz="4" w:space="0" w:color="auto"/>
                    <w:bottom w:val="single" w:sz="4" w:space="0" w:color="auto"/>
                    <w:right w:val="single" w:sz="4" w:space="0" w:color="auto"/>
                  </w:tcBorders>
                </w:tcPr>
                <w:p w14:paraId="59B0B9E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8m</w:t>
                  </w:r>
                </w:p>
                <w:p w14:paraId="6BD90C97" w14:textId="47B1B514"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two fixed heights, either {4, 8} m, or {</w:t>
                  </w:r>
                  <w:proofErr w:type="gramStart"/>
                  <w:r w:rsidRPr="008D5E58">
                    <w:rPr>
                      <w:rFonts w:ascii="Times New Roman" w:hAnsi="Times New Roman"/>
                      <w:color w:val="000000"/>
                      <w:sz w:val="16"/>
                      <w:szCs w:val="16"/>
                      <w:lang w:val="en-US"/>
                    </w:rPr>
                    <w:t>max(</w:t>
                  </w:r>
                  <w:proofErr w:type="gramEnd"/>
                  <w:r w:rsidRPr="008D5E58">
                    <w:rPr>
                      <w:rFonts w:ascii="Times New Roman" w:hAnsi="Times New Roman"/>
                      <w:color w:val="000000"/>
                      <w:sz w:val="16"/>
                      <w:szCs w:val="16"/>
                      <w:lang w:val="en-US"/>
                    </w:rPr>
                    <w:t>4,</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4C7FBF4D" wp14:editId="5BDABA39">
                        <wp:extent cx="95250" cy="114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76C87" w:rsidRPr="008D5E58">
                    <w:rPr>
                      <w:rFonts w:ascii="Times New Roman" w:hAnsi="Times New Roman"/>
                      <w:noProof/>
                      <w:color w:val="000000"/>
                      <w:sz w:val="16"/>
                      <w:szCs w:val="16"/>
                      <w:lang w:val="en-US"/>
                    </w:rPr>
                    <w:drawing>
                      <wp:inline distT="0" distB="0" distL="0" distR="0" wp14:anchorId="34A94113" wp14:editId="5C324254">
                        <wp:extent cx="95250" cy="114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8}.</w:t>
                  </w:r>
                </w:p>
                <w:p w14:paraId="00C4DAB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gNB antenna height is needed</w:t>
                  </w:r>
                </w:p>
              </w:tc>
            </w:tr>
            <w:tr w:rsidR="008D5E58" w:rsidRPr="008D5E58" w14:paraId="3FFA7376" w14:textId="77777777" w:rsidTr="00F56DA5">
              <w:trPr>
                <w:trHeight w:val="1201"/>
                <w:tblHeader/>
              </w:trPr>
              <w:tc>
                <w:tcPr>
                  <w:tcW w:w="1827" w:type="dxa"/>
                  <w:gridSpan w:val="2"/>
                  <w:tcBorders>
                    <w:top w:val="single" w:sz="4" w:space="0" w:color="auto"/>
                    <w:left w:val="single" w:sz="4" w:space="0" w:color="auto"/>
                    <w:bottom w:val="single" w:sz="4" w:space="0" w:color="auto"/>
                    <w:right w:val="single" w:sz="4" w:space="0" w:color="auto"/>
                  </w:tcBorders>
                </w:tcPr>
                <w:p w14:paraId="2E8DBE9A" w14:textId="256471B5"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 xml:space="preserve">Clutter parameters: {density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020FBAD" wp14:editId="0C63D865">
                        <wp:extent cx="47625" cy="1333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76C87" w:rsidRPr="008D5E58">
                    <w:rPr>
                      <w:rFonts w:ascii="Times New Roman" w:hAnsi="Times New Roman"/>
                      <w:noProof/>
                      <w:sz w:val="16"/>
                      <w:szCs w:val="16"/>
                      <w:lang w:val="en-US"/>
                    </w:rPr>
                    <w:drawing>
                      <wp:inline distT="0" distB="0" distL="0" distR="0" wp14:anchorId="4201400B" wp14:editId="4502C109">
                        <wp:extent cx="47625" cy="13335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 height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54BEC2A" wp14:editId="4CAFA8AD">
                        <wp:extent cx="114300" cy="133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76C87" w:rsidRPr="008D5E58">
                    <w:rPr>
                      <w:rFonts w:ascii="Times New Roman" w:hAnsi="Times New Roman"/>
                      <w:noProof/>
                      <w:sz w:val="16"/>
                      <w:szCs w:val="16"/>
                      <w:lang w:val="en-US"/>
                    </w:rPr>
                    <w:drawing>
                      <wp:inline distT="0" distB="0" distL="0" distR="0" wp14:anchorId="086FA6C5" wp14:editId="3E5D8279">
                        <wp:extent cx="114300" cy="1333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,size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3D9B4068" wp14:editId="0802A655">
                        <wp:extent cx="352425" cy="133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76C87" w:rsidRPr="008D5E58">
                    <w:rPr>
                      <w:rFonts w:ascii="Times New Roman" w:hAnsi="Times New Roman"/>
                      <w:noProof/>
                      <w:sz w:val="16"/>
                      <w:szCs w:val="16"/>
                      <w:lang w:val="en-US"/>
                    </w:rPr>
                    <w:drawing>
                      <wp:inline distT="0" distB="0" distL="0" distR="0" wp14:anchorId="59735EE6" wp14:editId="3A0C7200">
                        <wp:extent cx="352425" cy="1333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w:t>
                  </w:r>
                </w:p>
              </w:tc>
              <w:tc>
                <w:tcPr>
                  <w:tcW w:w="7413" w:type="dxa"/>
                  <w:gridSpan w:val="3"/>
                  <w:tcBorders>
                    <w:top w:val="single" w:sz="4" w:space="0" w:color="auto"/>
                    <w:left w:val="single" w:sz="4" w:space="0" w:color="auto"/>
                    <w:bottom w:val="single" w:sz="4" w:space="0" w:color="auto"/>
                    <w:right w:val="single" w:sz="4" w:space="0" w:color="auto"/>
                  </w:tcBorders>
                </w:tcPr>
                <w:p w14:paraId="0ED5DD6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High clutter density:</w:t>
                  </w:r>
                </w:p>
                <w:p w14:paraId="3D9C2E4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{40%, 2m, 2m} </w:t>
                  </w:r>
                </w:p>
                <w:p w14:paraId="2BA8E25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{60%, 6m, 2m}</w:t>
                  </w:r>
                </w:p>
                <w:p w14:paraId="08FF820B" w14:textId="77777777" w:rsidR="008D5E58" w:rsidRPr="00B100FD" w:rsidRDefault="008D5E58" w:rsidP="00B74CB3">
                  <w:pPr>
                    <w:pStyle w:val="ListParagraph"/>
                    <w:numPr>
                      <w:ilvl w:val="1"/>
                      <w:numId w:val="17"/>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4D2C8516" w14:textId="77777777" w:rsidR="008D5E58" w:rsidRPr="008D5E58" w:rsidRDefault="008D5E58" w:rsidP="008D5E58">
                  <w:pPr>
                    <w:pStyle w:val="TAL"/>
                    <w:rPr>
                      <w:rFonts w:ascii="Times New Roman" w:hAnsi="Times New Roman"/>
                      <w:strike/>
                      <w:color w:val="000000"/>
                      <w:sz w:val="16"/>
                      <w:szCs w:val="16"/>
                      <w:lang w:val="en-US"/>
                    </w:rPr>
                  </w:pPr>
                </w:p>
              </w:tc>
            </w:tr>
            <w:tr w:rsidR="008D5E58" w:rsidRPr="008D5E58" w14:paraId="6AC17E08" w14:textId="77777777" w:rsidTr="00AE4590">
              <w:trPr>
                <w:trHeight w:val="325"/>
                <w:tblHeader/>
              </w:trPr>
              <w:tc>
                <w:tcPr>
                  <w:tcW w:w="9240" w:type="dxa"/>
                  <w:gridSpan w:val="5"/>
                  <w:tcBorders>
                    <w:top w:val="single" w:sz="4" w:space="0" w:color="auto"/>
                    <w:left w:val="single" w:sz="4" w:space="0" w:color="auto"/>
                    <w:bottom w:val="single" w:sz="4" w:space="0" w:color="auto"/>
                    <w:right w:val="single" w:sz="4" w:space="0" w:color="auto"/>
                  </w:tcBorders>
                </w:tcPr>
                <w:p w14:paraId="062C40E0" w14:textId="77777777" w:rsidR="008D5E58" w:rsidRPr="008D5E58" w:rsidRDefault="008D5E58" w:rsidP="008D5E58">
                  <w:pPr>
                    <w:pStyle w:val="TAN"/>
                    <w:rPr>
                      <w:rFonts w:ascii="Times New Roman" w:hAnsi="Times New Roman"/>
                      <w:sz w:val="16"/>
                      <w:szCs w:val="16"/>
                    </w:rPr>
                  </w:pPr>
                  <w:r w:rsidRPr="008D5E58">
                    <w:rPr>
                      <w:rFonts w:ascii="Times New Roman" w:hAnsi="Times New Roman"/>
                      <w:sz w:val="16"/>
                      <w:szCs w:val="16"/>
                    </w:rPr>
                    <w:t>Note 1:</w:t>
                  </w:r>
                  <w:r w:rsidRPr="008D5E58">
                    <w:rPr>
                      <w:rFonts w:ascii="Times New Roman" w:hAnsi="Times New Roman"/>
                      <w:sz w:val="16"/>
                      <w:szCs w:val="16"/>
                    </w:rPr>
                    <w:tab/>
                    <w:t>According to Table A.2.1-7 in TR 38.802</w:t>
                  </w:r>
                </w:p>
              </w:tc>
            </w:tr>
          </w:tbl>
          <w:p w14:paraId="1C0CDCA3" w14:textId="77777777" w:rsidR="008D5E58" w:rsidRDefault="008D5E58" w:rsidP="008D5E58">
            <w:pPr>
              <w:rPr>
                <w:sz w:val="16"/>
                <w:szCs w:val="16"/>
              </w:rPr>
            </w:pPr>
          </w:p>
          <w:p w14:paraId="5CB870F9" w14:textId="77777777" w:rsidR="00AE4590" w:rsidRPr="008D5E58" w:rsidRDefault="00AE4590" w:rsidP="008D5E58">
            <w:pPr>
              <w:rPr>
                <w:sz w:val="16"/>
                <w:szCs w:val="16"/>
              </w:rPr>
            </w:pPr>
          </w:p>
          <w:p w14:paraId="347929FD"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lastRenderedPageBreak/>
              <w:t>Agreement</w:t>
            </w:r>
          </w:p>
          <w:p w14:paraId="274CA168" w14:textId="77777777" w:rsidR="008D5E58" w:rsidRPr="008D5E58" w:rsidRDefault="008D5E58" w:rsidP="008D5E58">
            <w:pPr>
              <w:rPr>
                <w:sz w:val="16"/>
                <w:szCs w:val="16"/>
              </w:rPr>
            </w:pPr>
            <w:r w:rsidRPr="008D5E58">
              <w:rPr>
                <w:sz w:val="16"/>
                <w:szCs w:val="16"/>
              </w:rPr>
              <w:t>For AI/ML-based positioning evaluation, the baseline performance to compare against is that of existing Rel-16/Rel-17 positioning methods.</w:t>
            </w:r>
          </w:p>
          <w:p w14:paraId="41D8EC19"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As a starting point, each participating company report the specific existing positioning method (e.g., DL-TDOA, Multi-RTT) used as comparison.</w:t>
            </w:r>
          </w:p>
          <w:p w14:paraId="39E64257" w14:textId="77777777" w:rsidR="008D5E58" w:rsidRPr="008D5E58" w:rsidRDefault="008D5E58" w:rsidP="008D5E58">
            <w:pPr>
              <w:rPr>
                <w:sz w:val="16"/>
                <w:szCs w:val="16"/>
                <w:lang w:eastAsia="ja-JP"/>
              </w:rPr>
            </w:pPr>
          </w:p>
          <w:p w14:paraId="518BD37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C3CE148" w14:textId="77777777" w:rsidR="008D5E58" w:rsidRPr="008D5E58" w:rsidRDefault="008D5E58" w:rsidP="008D5E58">
            <w:pPr>
              <w:rPr>
                <w:sz w:val="16"/>
                <w:szCs w:val="16"/>
              </w:rPr>
            </w:pPr>
            <w:r w:rsidRPr="008D5E58">
              <w:rPr>
                <w:sz w:val="16"/>
                <w:szCs w:val="16"/>
              </w:rPr>
              <w:t>For all scenarios and use cases, the main KPI is the CDF percentiles of horizonal accuracy.</w:t>
            </w:r>
          </w:p>
          <w:p w14:paraId="469B91EC" w14:textId="77777777" w:rsidR="008D5E58" w:rsidRPr="00B100FD" w:rsidRDefault="008D5E58" w:rsidP="00B74CB3">
            <w:pPr>
              <w:pStyle w:val="ListParagraph"/>
              <w:numPr>
                <w:ilvl w:val="0"/>
                <w:numId w:val="7"/>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Companies can optionally report vertical accuracy.</w:t>
            </w:r>
          </w:p>
          <w:p w14:paraId="5939F3DC" w14:textId="77777777" w:rsidR="008D5E58" w:rsidRPr="008D5E58" w:rsidRDefault="008D5E58" w:rsidP="008D5E58">
            <w:pPr>
              <w:rPr>
                <w:sz w:val="16"/>
                <w:szCs w:val="16"/>
                <w:lang w:eastAsia="ja-JP"/>
              </w:rPr>
            </w:pPr>
          </w:p>
          <w:p w14:paraId="1F4D12B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AD2ECFC" w14:textId="77777777" w:rsidR="008D5E58" w:rsidRPr="008D5E58" w:rsidRDefault="008D5E58" w:rsidP="008D5E58">
            <w:pPr>
              <w:rPr>
                <w:sz w:val="16"/>
                <w:szCs w:val="16"/>
              </w:rPr>
            </w:pPr>
            <w:r w:rsidRPr="008D5E58">
              <w:rPr>
                <w:sz w:val="16"/>
                <w:szCs w:val="16"/>
              </w:rPr>
              <w:t>The CDF percentiles to analyse are: {50%, 67%, 80%, 90%}.</w:t>
            </w:r>
          </w:p>
          <w:p w14:paraId="38DA73D6"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90% is the baseline. {50%, 67% 80%} are optional.</w:t>
            </w:r>
          </w:p>
          <w:p w14:paraId="2F9AAEFC" w14:textId="77777777" w:rsidR="008D5E58" w:rsidRPr="008D5E58" w:rsidRDefault="008D5E58" w:rsidP="008D5E58">
            <w:pPr>
              <w:rPr>
                <w:sz w:val="16"/>
                <w:szCs w:val="16"/>
                <w:lang w:eastAsia="ja-JP"/>
              </w:rPr>
            </w:pPr>
          </w:p>
          <w:p w14:paraId="5C37D60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519EA1C" w14:textId="77777777" w:rsidR="008D5E58" w:rsidRPr="008D5E58" w:rsidRDefault="008D5E58" w:rsidP="008D5E58">
            <w:pPr>
              <w:rPr>
                <w:sz w:val="16"/>
                <w:szCs w:val="16"/>
              </w:rPr>
            </w:pPr>
            <w:r w:rsidRPr="008D5E58">
              <w:rPr>
                <w:sz w:val="16"/>
                <w:szCs w:val="16"/>
              </w:rPr>
              <w:t>Target positioning requirements for horizonal accuracy and vertical accuracy are not defined for AI/ML-based positioning evaluation.</w:t>
            </w:r>
          </w:p>
          <w:p w14:paraId="2E3716C7" w14:textId="77777777" w:rsidR="008D5E58" w:rsidRPr="008D5E58" w:rsidRDefault="008D5E58" w:rsidP="008D5E58">
            <w:pPr>
              <w:rPr>
                <w:sz w:val="16"/>
                <w:szCs w:val="16"/>
                <w:lang w:eastAsia="ja-JP"/>
              </w:rPr>
            </w:pPr>
          </w:p>
          <w:p w14:paraId="1271ABA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DD22970" w14:textId="77777777" w:rsidR="008D5E58" w:rsidRPr="008D5E58" w:rsidRDefault="008D5E58" w:rsidP="008D5E58">
            <w:pPr>
              <w:rPr>
                <w:sz w:val="16"/>
                <w:szCs w:val="16"/>
              </w:rPr>
            </w:pPr>
            <w:r w:rsidRPr="008D5E58">
              <w:rPr>
                <w:sz w:val="16"/>
                <w:szCs w:val="16"/>
              </w:rPr>
              <w:t>For evaluation of AI/ML based positioning, the KPI include the model complexity and computational complexity.</w:t>
            </w:r>
          </w:p>
          <w:p w14:paraId="728C8161" w14:textId="77777777" w:rsidR="008D5E58" w:rsidRPr="00B100FD" w:rsidRDefault="008D5E58" w:rsidP="00B74CB3">
            <w:pPr>
              <w:pStyle w:val="ListParagraph"/>
              <w:numPr>
                <w:ilvl w:val="0"/>
                <w:numId w:val="19"/>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FFS: the details of model complexity and computational complexity</w:t>
            </w:r>
          </w:p>
          <w:p w14:paraId="134C6253" w14:textId="77777777" w:rsidR="008D5E58" w:rsidRPr="008D5E58" w:rsidRDefault="008D5E58" w:rsidP="008D5E58">
            <w:pPr>
              <w:rPr>
                <w:rFonts w:eastAsia="Yu Mincho"/>
                <w:sz w:val="16"/>
                <w:szCs w:val="16"/>
                <w:lang w:eastAsia="ja-JP"/>
              </w:rPr>
            </w:pPr>
          </w:p>
          <w:p w14:paraId="7464B5D5"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6A0A89C" w14:textId="77777777" w:rsidR="008D5E58" w:rsidRPr="008D5E58" w:rsidRDefault="008D5E58" w:rsidP="008D5E58">
            <w:pPr>
              <w:rPr>
                <w:sz w:val="16"/>
                <w:szCs w:val="16"/>
              </w:rPr>
            </w:pPr>
            <w:r w:rsidRPr="008D5E58">
              <w:rPr>
                <w:sz w:val="16"/>
                <w:szCs w:val="16"/>
              </w:rPr>
              <w:t>Synthetic dataset generated according to the statistical channel models in TR38.901 is used for model training, validation, and testing.</w:t>
            </w:r>
          </w:p>
          <w:p w14:paraId="6C7148CD" w14:textId="77777777" w:rsidR="008D5E58" w:rsidRPr="008D5E58" w:rsidRDefault="008D5E58" w:rsidP="008D5E58">
            <w:pPr>
              <w:rPr>
                <w:sz w:val="16"/>
                <w:szCs w:val="16"/>
              </w:rPr>
            </w:pPr>
          </w:p>
          <w:p w14:paraId="5102E266"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6B43BB1" w14:textId="77777777" w:rsidR="008D5E58" w:rsidRPr="008D5E58" w:rsidRDefault="008D5E58" w:rsidP="008D5E58">
            <w:pPr>
              <w:rPr>
                <w:sz w:val="16"/>
                <w:szCs w:val="16"/>
              </w:rPr>
            </w:pPr>
            <w:r w:rsidRPr="008D5E58">
              <w:rPr>
                <w:sz w:val="16"/>
                <w:szCs w:val="16"/>
              </w:rPr>
              <w:t>The dataset is generated by a system level simulator based on 3GPP simulation methodology.</w:t>
            </w:r>
          </w:p>
          <w:p w14:paraId="7B62F0EE" w14:textId="77777777" w:rsidR="008D5E58" w:rsidRPr="008D5E58" w:rsidRDefault="008D5E58" w:rsidP="008D5E58">
            <w:pPr>
              <w:rPr>
                <w:sz w:val="16"/>
                <w:szCs w:val="16"/>
                <w:lang w:eastAsia="ja-JP"/>
              </w:rPr>
            </w:pPr>
          </w:p>
          <w:p w14:paraId="1DC1CF94"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F4510A5" w14:textId="77777777" w:rsidR="008D5E58" w:rsidRPr="008D5E58" w:rsidRDefault="008D5E58" w:rsidP="008D5E58">
            <w:pPr>
              <w:rPr>
                <w:sz w:val="16"/>
                <w:szCs w:val="16"/>
                <w:lang w:eastAsia="ja-JP"/>
              </w:rPr>
            </w:pPr>
            <w:r w:rsidRPr="008D5E58">
              <w:rPr>
                <w:sz w:val="16"/>
                <w:szCs w:val="16"/>
                <w:lang w:eastAsia="ja-JP"/>
              </w:rPr>
              <w:t xml:space="preserve">As a starting point, the training, </w:t>
            </w:r>
            <w:proofErr w:type="gramStart"/>
            <w:r w:rsidRPr="008D5E58">
              <w:rPr>
                <w:sz w:val="16"/>
                <w:szCs w:val="16"/>
                <w:lang w:eastAsia="ja-JP"/>
              </w:rPr>
              <w:t>validation</w:t>
            </w:r>
            <w:proofErr w:type="gramEnd"/>
            <w:r w:rsidRPr="008D5E58">
              <w:rPr>
                <w:sz w:val="16"/>
                <w:szCs w:val="16"/>
                <w:lang w:eastAsia="ja-JP"/>
              </w:rPr>
              <w:t xml:space="preserve"> and testing dataset are from the same large-scale and small-scale propagation parameters setting. Subsequent evaluation can study the performance when the training dataset and testing dataset are from different settings.</w:t>
            </w:r>
          </w:p>
          <w:p w14:paraId="079C6668" w14:textId="77777777" w:rsidR="008D5E58" w:rsidRPr="008D5E58" w:rsidRDefault="008D5E58" w:rsidP="008D5E58">
            <w:pPr>
              <w:rPr>
                <w:rFonts w:eastAsia="Yu Mincho"/>
                <w:sz w:val="16"/>
                <w:szCs w:val="16"/>
                <w:lang w:eastAsia="ja-JP"/>
              </w:rPr>
            </w:pPr>
          </w:p>
          <w:p w14:paraId="16115CCE"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33220714" w14:textId="77777777" w:rsidR="008D5E58" w:rsidRPr="008D5E58" w:rsidRDefault="008D5E58" w:rsidP="008D5E58">
            <w:pPr>
              <w:rPr>
                <w:sz w:val="16"/>
                <w:szCs w:val="16"/>
              </w:rPr>
            </w:pPr>
            <w:r w:rsidRPr="008D5E58">
              <w:rPr>
                <w:sz w:val="16"/>
                <w:szCs w:val="16"/>
              </w:rPr>
              <w:t>For AI/ML-based positioning evaluation, RAN1 does not attempt to define any common AI/ML model as a baseline.</w:t>
            </w:r>
          </w:p>
          <w:p w14:paraId="3B76659B" w14:textId="77777777" w:rsidR="008D5E58" w:rsidRPr="008D5E58" w:rsidRDefault="008D5E58" w:rsidP="008D5E58">
            <w:pPr>
              <w:rPr>
                <w:sz w:val="16"/>
                <w:szCs w:val="16"/>
              </w:rPr>
            </w:pPr>
          </w:p>
          <w:p w14:paraId="4824AEE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2565AE3" w14:textId="77777777" w:rsidR="008D5E58" w:rsidRPr="008D5E58" w:rsidRDefault="008D5E58" w:rsidP="008D5E58">
            <w:pPr>
              <w:shd w:val="clear" w:color="auto" w:fill="FFFFFF"/>
              <w:rPr>
                <w:sz w:val="16"/>
                <w:szCs w:val="16"/>
              </w:rPr>
            </w:pPr>
            <w:r w:rsidRPr="008D5E58">
              <w:rPr>
                <w:sz w:val="16"/>
                <w:szCs w:val="16"/>
              </w:rPr>
              <w:t xml:space="preserve">The entry “UE horizontal drop procedure” in the simulation parameter table for </w:t>
            </w:r>
            <w:proofErr w:type="spellStart"/>
            <w:r w:rsidRPr="008D5E58">
              <w:rPr>
                <w:sz w:val="16"/>
                <w:szCs w:val="16"/>
              </w:rPr>
              <w:t>InF</w:t>
            </w:r>
            <w:proofErr w:type="spellEnd"/>
            <w:r w:rsidRPr="008D5E58">
              <w:rPr>
                <w:sz w:val="16"/>
                <w:szCs w:val="16"/>
              </w:rPr>
              <w:t xml:space="preserve">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865"/>
              <w:gridCol w:w="8512"/>
            </w:tblGrid>
            <w:tr w:rsidR="008D5E58" w:rsidRPr="008D5E58" w14:paraId="0149FAD4" w14:textId="77777777" w:rsidTr="00F56DA5">
              <w:trPr>
                <w:trHeight w:val="1243"/>
                <w:tblHeader/>
              </w:trPr>
              <w:tc>
                <w:tcPr>
                  <w:tcW w:w="86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E98C30"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UE horizontal drop procedure</w:t>
                  </w:r>
                </w:p>
              </w:tc>
              <w:tc>
                <w:tcPr>
                  <w:tcW w:w="851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B3B91E"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Uniformly distributed over the horizontal evaluation area for obtaining the CDF values for positioning accuracy, The evaluation area should be selected from</w:t>
                  </w:r>
                </w:p>
                <w:p w14:paraId="68D1B02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(baseline) the whole hall area, and the CDF values for positioning accuracy is obtained from whole hall area.</w:t>
                  </w:r>
                </w:p>
                <w:p w14:paraId="4F5EC21F"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(optional) the convex hull of the horizontal BS deployment, and the CDF values for positioning accuracy is obtained from the convex hull.</w:t>
                  </w:r>
                </w:p>
              </w:tc>
            </w:tr>
          </w:tbl>
          <w:p w14:paraId="0E28492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3A8AD7C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7B84A945" w14:textId="77777777" w:rsidR="008D5E58" w:rsidRPr="008D5E58" w:rsidRDefault="008D5E58" w:rsidP="008D5E58">
            <w:pPr>
              <w:shd w:val="clear" w:color="auto" w:fill="FFFFFF"/>
              <w:rPr>
                <w:sz w:val="16"/>
                <w:szCs w:val="16"/>
              </w:rPr>
            </w:pPr>
            <w:r w:rsidRPr="008D5E58">
              <w:rPr>
                <w:sz w:val="16"/>
                <w:szCs w:val="16"/>
              </w:rPr>
              <w:t xml:space="preserve">The entries “UE antenna height” and “gNB antenna height” in the simulation parameter table for </w:t>
            </w:r>
            <w:proofErr w:type="spellStart"/>
            <w:r w:rsidRPr="008D5E58">
              <w:rPr>
                <w:sz w:val="16"/>
                <w:szCs w:val="16"/>
              </w:rPr>
              <w:t>InF</w:t>
            </w:r>
            <w:proofErr w:type="spellEnd"/>
            <w:r w:rsidRPr="008D5E58">
              <w:rPr>
                <w:sz w:val="16"/>
                <w:szCs w:val="16"/>
              </w:rPr>
              <w:t xml:space="preserve">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714"/>
              <w:gridCol w:w="8663"/>
            </w:tblGrid>
            <w:tr w:rsidR="008D5E58" w:rsidRPr="008D5E58" w14:paraId="55ED4AF1" w14:textId="77777777" w:rsidTr="00F56DA5">
              <w:trPr>
                <w:trHeight w:val="422"/>
                <w:tblHeader/>
              </w:trPr>
              <w:tc>
                <w:tcPr>
                  <w:tcW w:w="71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5EB89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lastRenderedPageBreak/>
                    <w:t>UE antenna height</w:t>
                  </w:r>
                </w:p>
              </w:tc>
              <w:tc>
                <w:tcPr>
                  <w:tcW w:w="86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C9B3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1.5m</w:t>
                  </w:r>
                </w:p>
                <w:p w14:paraId="093BCB27"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uniformly distributed within [0.5, X2]m, where X2 = 2m for scenario 1(</w:t>
                  </w:r>
                  <w:proofErr w:type="spellStart"/>
                  <w:r w:rsidRPr="008D5E58">
                    <w:rPr>
                      <w:rFonts w:eastAsia="Microsoft YaHei UI"/>
                      <w:color w:val="000000"/>
                      <w:sz w:val="16"/>
                      <w:szCs w:val="16"/>
                      <w:lang w:eastAsia="zh-CN"/>
                    </w:rPr>
                    <w:t>InF</w:t>
                  </w:r>
                  <w:proofErr w:type="spellEnd"/>
                  <w:r w:rsidRPr="008D5E58">
                    <w:rPr>
                      <w:rFonts w:eastAsia="Microsoft YaHei UI"/>
                      <w:color w:val="000000"/>
                      <w:sz w:val="16"/>
                      <w:szCs w:val="16"/>
                      <w:lang w:eastAsia="zh-CN"/>
                    </w:rPr>
                    <w:t>-SH) and X2=</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A26AB1">
                    <w:rPr>
                      <w:rFonts w:eastAsia="Microsoft YaHei UI"/>
                      <w:color w:val="000000"/>
                      <w:sz w:val="16"/>
                      <w:szCs w:val="16"/>
                      <w:lang w:eastAsia="zh-CN"/>
                    </w:rPr>
                    <w:fldChar w:fldCharType="begin"/>
                  </w:r>
                  <w:r w:rsidR="00A26AB1">
                    <w:rPr>
                      <w:rFonts w:eastAsia="Microsoft YaHei UI"/>
                      <w:color w:val="000000"/>
                      <w:sz w:val="16"/>
                      <w:szCs w:val="16"/>
                      <w:lang w:eastAsia="zh-CN"/>
                    </w:rPr>
                    <w:instrText xml:space="preserve"> INCLUDEPICTURE  "C:\\..\\Users\\cmcc\\AppData\\Roaming\\Foxmail7\\Temp-9192-20220519203036\\Attach\\image003(05-20-17-49-42).png" \* MERGEFORMATINET </w:instrText>
                  </w:r>
                  <w:r w:rsidR="00A26AB1">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2C161E">
                    <w:rPr>
                      <w:rFonts w:eastAsia="Microsoft YaHei UI"/>
                      <w:color w:val="000000"/>
                      <w:sz w:val="16"/>
                      <w:szCs w:val="16"/>
                      <w:lang w:eastAsia="zh-CN"/>
                    </w:rPr>
                    <w:fldChar w:fldCharType="begin"/>
                  </w:r>
                  <w:r w:rsidR="002C161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2C161E">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000000">
                    <w:rPr>
                      <w:rFonts w:eastAsia="Microsoft YaHei UI"/>
                      <w:color w:val="000000"/>
                      <w:sz w:val="16"/>
                      <w:szCs w:val="16"/>
                      <w:lang w:eastAsia="zh-CN"/>
                    </w:rPr>
                    <w:fldChar w:fldCharType="begin"/>
                  </w:r>
                  <w:r w:rsidR="00000000">
                    <w:rPr>
                      <w:rFonts w:eastAsia="Microsoft YaHei UI"/>
                      <w:color w:val="000000"/>
                      <w:sz w:val="16"/>
                      <w:szCs w:val="16"/>
                      <w:lang w:eastAsia="zh-CN"/>
                    </w:rPr>
                    <w:instrText xml:space="preserve"> INCLUDEPICTURE  "https://nokia.sharepoint.com/sites/c5g/5gradio/Users/cmcc/AppData/Roaming/Foxmail7/Temp-9192-20220519203036/Attach/image003(05-20-17-49-42).png" \* MERGEFORMATINET </w:instrText>
                  </w:r>
                  <w:r w:rsidR="00000000">
                    <w:rPr>
                      <w:rFonts w:eastAsia="Microsoft YaHei UI"/>
                      <w:color w:val="000000"/>
                      <w:sz w:val="16"/>
                      <w:szCs w:val="16"/>
                      <w:lang w:eastAsia="zh-CN"/>
                    </w:rPr>
                    <w:fldChar w:fldCharType="separate"/>
                  </w:r>
                  <w:r w:rsidR="00000000">
                    <w:rPr>
                      <w:rFonts w:eastAsia="Microsoft YaHei UI"/>
                      <w:color w:val="000000"/>
                      <w:sz w:val="16"/>
                      <w:szCs w:val="16"/>
                      <w:lang w:eastAsia="zh-CN"/>
                    </w:rPr>
                    <w:pict w14:anchorId="78298C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style="width:7.7pt;height:10.7pt">
                        <v:imagedata r:id="rId35" r:href="rId36"/>
                      </v:shape>
                    </w:pict>
                  </w:r>
                  <w:r w:rsidR="00000000">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2C161E">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A26AB1">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for scenario 2 (</w:t>
                  </w:r>
                  <w:proofErr w:type="spellStart"/>
                  <w:r w:rsidRPr="008D5E58">
                    <w:rPr>
                      <w:rFonts w:eastAsia="Microsoft YaHei UI"/>
                      <w:color w:val="000000"/>
                      <w:sz w:val="16"/>
                      <w:szCs w:val="16"/>
                      <w:lang w:eastAsia="zh-CN"/>
                    </w:rPr>
                    <w:t>InF</w:t>
                  </w:r>
                  <w:proofErr w:type="spellEnd"/>
                  <w:r w:rsidRPr="008D5E58">
                    <w:rPr>
                      <w:rFonts w:eastAsia="Microsoft YaHei UI"/>
                      <w:color w:val="000000"/>
                      <w:sz w:val="16"/>
                      <w:szCs w:val="16"/>
                      <w:lang w:eastAsia="zh-CN"/>
                    </w:rPr>
                    <w:t>-DH) </w:t>
                  </w:r>
                </w:p>
              </w:tc>
            </w:tr>
            <w:tr w:rsidR="008D5E58" w:rsidRPr="008D5E58" w14:paraId="3550D9A3"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60ED1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4A0FD"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r>
            <w:tr w:rsidR="008D5E58" w:rsidRPr="008D5E58" w14:paraId="0C34AB74"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9B9FFE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gNB antenna height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9A4762"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8m</w:t>
                  </w:r>
                </w:p>
                <w:p w14:paraId="0CB1632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two fixed heights, either {4, 8} m, or {max(4,</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A26AB1">
                    <w:rPr>
                      <w:rFonts w:eastAsia="Microsoft YaHei UI"/>
                      <w:color w:val="000000"/>
                      <w:sz w:val="16"/>
                      <w:szCs w:val="16"/>
                      <w:lang w:eastAsia="zh-CN"/>
                    </w:rPr>
                    <w:fldChar w:fldCharType="begin"/>
                  </w:r>
                  <w:r w:rsidR="00A26AB1">
                    <w:rPr>
                      <w:rFonts w:eastAsia="Microsoft YaHei UI"/>
                      <w:color w:val="000000"/>
                      <w:sz w:val="16"/>
                      <w:szCs w:val="16"/>
                      <w:lang w:eastAsia="zh-CN"/>
                    </w:rPr>
                    <w:instrText xml:space="preserve"> INCLUDEPICTURE  "C:\\..\\Users\\cmcc\\AppData\\Roaming\\Foxmail7\\Temp-9192-20220519203036\\Attach\\image003(05-20-17-49-42).png" \* MERGEFORMATINET </w:instrText>
                  </w:r>
                  <w:r w:rsidR="00A26AB1">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2C161E">
                    <w:rPr>
                      <w:rFonts w:eastAsia="Microsoft YaHei UI"/>
                      <w:color w:val="000000"/>
                      <w:sz w:val="16"/>
                      <w:szCs w:val="16"/>
                      <w:lang w:eastAsia="zh-CN"/>
                    </w:rPr>
                    <w:fldChar w:fldCharType="begin"/>
                  </w:r>
                  <w:r w:rsidR="002C161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2C161E">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000000">
                    <w:rPr>
                      <w:rFonts w:eastAsia="Microsoft YaHei UI"/>
                      <w:color w:val="000000"/>
                      <w:sz w:val="16"/>
                      <w:szCs w:val="16"/>
                      <w:lang w:eastAsia="zh-CN"/>
                    </w:rPr>
                    <w:fldChar w:fldCharType="begin"/>
                  </w:r>
                  <w:r w:rsidR="00000000">
                    <w:rPr>
                      <w:rFonts w:eastAsia="Microsoft YaHei UI"/>
                      <w:color w:val="000000"/>
                      <w:sz w:val="16"/>
                      <w:szCs w:val="16"/>
                      <w:lang w:eastAsia="zh-CN"/>
                    </w:rPr>
                    <w:instrText xml:space="preserve"> INCLUDEPICTURE  "https://nokia.sharepoint.com/sites/c5g/5gradio/Users/cmcc/AppData/Roaming/Foxmail7/Temp-9192-20220519203036/Attach/image003(05-20-17-49-42).png" \* MERGEFORMATINET </w:instrText>
                  </w:r>
                  <w:r w:rsidR="00000000">
                    <w:rPr>
                      <w:rFonts w:eastAsia="Microsoft YaHei UI"/>
                      <w:color w:val="000000"/>
                      <w:sz w:val="16"/>
                      <w:szCs w:val="16"/>
                      <w:lang w:eastAsia="zh-CN"/>
                    </w:rPr>
                    <w:fldChar w:fldCharType="separate"/>
                  </w:r>
                  <w:r w:rsidR="00000000">
                    <w:rPr>
                      <w:rFonts w:eastAsia="Microsoft YaHei UI"/>
                      <w:color w:val="000000"/>
                      <w:sz w:val="16"/>
                      <w:szCs w:val="16"/>
                      <w:lang w:eastAsia="zh-CN"/>
                    </w:rPr>
                    <w:pict w14:anchorId="6CF32F8D">
                      <v:shape id="Picture 3" o:spid="_x0000_i1026" type="#_x0000_t75" style="width:7.7pt;height:10.7pt">
                        <v:imagedata r:id="rId35" r:href="rId37"/>
                      </v:shape>
                    </w:pict>
                  </w:r>
                  <w:r w:rsidR="00000000">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2C161E">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A26AB1">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8}.</w:t>
                  </w:r>
                </w:p>
              </w:tc>
            </w:tr>
          </w:tbl>
          <w:p w14:paraId="5BA2390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7972FB70"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B24EA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xml:space="preserve">If spatial consistency is enabled for the evaluation, </w:t>
            </w:r>
            <w:proofErr w:type="gramStart"/>
            <w:r w:rsidRPr="008D5E58">
              <w:rPr>
                <w:color w:val="000000"/>
                <w:sz w:val="16"/>
                <w:szCs w:val="16"/>
                <w:lang w:eastAsia="zh-CN"/>
              </w:rPr>
              <w:t>companies</w:t>
            </w:r>
            <w:proofErr w:type="gramEnd"/>
            <w:r w:rsidRPr="008D5E58">
              <w:rPr>
                <w:color w:val="000000"/>
                <w:sz w:val="16"/>
                <w:szCs w:val="16"/>
                <w:lang w:eastAsia="zh-CN"/>
              </w:rPr>
              <w:t xml:space="preserve"> model at least one of: large scale parameters, small scale parameters and absolute time of arrival, where</w:t>
            </w:r>
          </w:p>
          <w:p w14:paraId="62442EA6" w14:textId="77777777" w:rsidR="008D5E58" w:rsidRPr="008D5E58" w:rsidRDefault="008D5E58" w:rsidP="00B74CB3">
            <w:pPr>
              <w:numPr>
                <w:ilvl w:val="0"/>
                <w:numId w:val="20"/>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large scale parameters are according to Section 7.5 of TR 38.901 and correlation distance = </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"C:\\..\\Users\\cmcc\\AppData\\Roaming\\Foxmail7\\Temp-9192-20220519203036\\Attach\\image005(05-20-17-49-42).png"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"C:\\..\\Users\\cmcc\\AppData\\Roaming\\Foxmail7\\Temp-9192-20220519203036\\Attach\\image005(05-20-17-49-42).png"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"C:\\..\\Users\\cmcc\\AppData\\Roaming\\Foxmail7\\Temp-9192-20220519203036\\Attach\\image005(05-20-17-49-42).png"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"C:\\..\\Users\\cmcc\\AppData\\Roaming\\Foxmail7\\Temp-9192-20220519203036\\Attach\\image005(05-20-17-49-42).png"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"C:\\..\\Users\\cmcc\\AppData\\Roaming\\Foxmail7\\Temp-9192-20220519203036\\Attach\\image005(05-20-17-49-42).png"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A26AB1">
              <w:rPr>
                <w:rFonts w:eastAsia="Microsoft YaHei UI"/>
                <w:color w:val="000000"/>
                <w:sz w:val="16"/>
                <w:szCs w:val="16"/>
                <w:lang w:eastAsia="zh-CN"/>
              </w:rPr>
              <w:fldChar w:fldCharType="begin"/>
            </w:r>
            <w:r w:rsidR="00A26AB1">
              <w:rPr>
                <w:rFonts w:eastAsia="Microsoft YaHei UI"/>
                <w:color w:val="000000"/>
                <w:sz w:val="16"/>
                <w:szCs w:val="16"/>
                <w:lang w:eastAsia="zh-CN"/>
              </w:rPr>
              <w:instrText xml:space="preserve"> INCLUDEPICTURE  "C:\\..\\Users\\cmcc\\AppData\\Roaming\\Foxmail7\\Temp-9192-20220519203036\\Attach\\image005(05-20-17-49-42).png" \* MERGEFORMATINET </w:instrText>
            </w:r>
            <w:r w:rsidR="00A26AB1">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2C161E">
              <w:rPr>
                <w:rFonts w:eastAsia="Microsoft YaHei UI"/>
                <w:color w:val="000000"/>
                <w:sz w:val="16"/>
                <w:szCs w:val="16"/>
                <w:lang w:eastAsia="zh-CN"/>
              </w:rPr>
              <w:fldChar w:fldCharType="begin"/>
            </w:r>
            <w:r w:rsidR="002C161E">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2C161E">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000000">
              <w:rPr>
                <w:rFonts w:eastAsia="Microsoft YaHei UI"/>
                <w:color w:val="000000"/>
                <w:sz w:val="16"/>
                <w:szCs w:val="16"/>
                <w:lang w:eastAsia="zh-CN"/>
              </w:rPr>
              <w:fldChar w:fldCharType="begin"/>
            </w:r>
            <w:r w:rsidR="00000000">
              <w:rPr>
                <w:rFonts w:eastAsia="Microsoft YaHei UI"/>
                <w:color w:val="000000"/>
                <w:sz w:val="16"/>
                <w:szCs w:val="16"/>
                <w:lang w:eastAsia="zh-CN"/>
              </w:rPr>
              <w:instrText xml:space="preserve"> INCLUDEPICTURE  "https://nokia.sharepoint.com/sites/c5g/5gradio/Users/cmcc/AppData/Roaming/Foxmail7/Temp-9192-20220519203036/Attach/image005(05-20-17-49-42).png" \* MERGEFORMATINET </w:instrText>
            </w:r>
            <w:r w:rsidR="00000000">
              <w:rPr>
                <w:rFonts w:eastAsia="Microsoft YaHei UI"/>
                <w:color w:val="000000"/>
                <w:sz w:val="16"/>
                <w:szCs w:val="16"/>
                <w:lang w:eastAsia="zh-CN"/>
              </w:rPr>
              <w:fldChar w:fldCharType="separate"/>
            </w:r>
            <w:r w:rsidR="00000000">
              <w:rPr>
                <w:rFonts w:eastAsia="Microsoft YaHei UI"/>
                <w:color w:val="000000"/>
                <w:sz w:val="16"/>
                <w:szCs w:val="16"/>
                <w:lang w:eastAsia="zh-CN"/>
              </w:rPr>
              <w:pict w14:anchorId="48741DA6">
                <v:shape id="_x0000_i1027" type="#_x0000_t75" style="width:47.55pt;height:12.45pt">
                  <v:imagedata r:id="rId38" r:href="rId39"/>
                </v:shape>
              </w:pict>
            </w:r>
            <w:r w:rsidR="00000000">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2C161E">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A26AB1">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xml:space="preserve"> for </w:t>
            </w:r>
            <w:proofErr w:type="spellStart"/>
            <w:r w:rsidRPr="008D5E58">
              <w:rPr>
                <w:rFonts w:eastAsia="Microsoft YaHei UI"/>
                <w:color w:val="000000"/>
                <w:sz w:val="16"/>
                <w:szCs w:val="16"/>
                <w:lang w:eastAsia="zh-CN"/>
              </w:rPr>
              <w:t>InF</w:t>
            </w:r>
            <w:proofErr w:type="spellEnd"/>
            <w:r w:rsidRPr="008D5E58">
              <w:rPr>
                <w:rFonts w:eastAsia="Microsoft YaHei UI"/>
                <w:color w:val="000000"/>
                <w:sz w:val="16"/>
                <w:szCs w:val="16"/>
                <w:lang w:eastAsia="zh-CN"/>
              </w:rPr>
              <w:t xml:space="preserve"> (Section 7.6.3.1 of TR 38.901)</w:t>
            </w:r>
          </w:p>
          <w:p w14:paraId="6CBE7875" w14:textId="77777777" w:rsidR="008D5E58" w:rsidRPr="008D5E58" w:rsidRDefault="008D5E58" w:rsidP="00B74CB3">
            <w:pPr>
              <w:numPr>
                <w:ilvl w:val="0"/>
                <w:numId w:val="20"/>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 xml:space="preserve">the </w:t>
            </w:r>
            <w:proofErr w:type="gramStart"/>
            <w:r w:rsidRPr="008D5E58">
              <w:rPr>
                <w:rFonts w:eastAsia="Microsoft YaHei UI"/>
                <w:color w:val="000000"/>
                <w:sz w:val="16"/>
                <w:szCs w:val="16"/>
                <w:lang w:eastAsia="zh-CN"/>
              </w:rPr>
              <w:t>small scale</w:t>
            </w:r>
            <w:proofErr w:type="gramEnd"/>
            <w:r w:rsidRPr="008D5E58">
              <w:rPr>
                <w:rFonts w:eastAsia="Microsoft YaHei UI"/>
                <w:color w:val="000000"/>
                <w:sz w:val="16"/>
                <w:szCs w:val="16"/>
                <w:lang w:eastAsia="zh-CN"/>
              </w:rPr>
              <w:t xml:space="preserve"> parameters are according to Section 7.6.3.1 of TR 38.901</w:t>
            </w:r>
          </w:p>
          <w:p w14:paraId="62201EC2" w14:textId="77777777" w:rsidR="008D5E58" w:rsidRPr="008D5E58" w:rsidRDefault="008D5E58" w:rsidP="00B74CB3">
            <w:pPr>
              <w:numPr>
                <w:ilvl w:val="0"/>
                <w:numId w:val="20"/>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absolute time of arrival is according to Section 7.6.9 of TR 38.901</w:t>
            </w:r>
          </w:p>
          <w:p w14:paraId="0548D4D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61AFAB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4108BC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If spatial consistency is enabled for the evaluation of AI/ML based positioning, the baseline evaluation does not incorporate spatially consistent UT/BS mobility modelling (Section 7.6.3.2 of TR 38.901).</w:t>
            </w:r>
          </w:p>
          <w:p w14:paraId="69CE4613" w14:textId="77777777" w:rsidR="008D5E58" w:rsidRPr="008D5E58" w:rsidRDefault="008D5E58" w:rsidP="008D5E58">
            <w:pPr>
              <w:shd w:val="clear" w:color="auto" w:fill="FFFFFF"/>
              <w:spacing w:line="233" w:lineRule="atLeast"/>
              <w:ind w:left="840" w:hanging="420"/>
              <w:rPr>
                <w:color w:val="000000"/>
                <w:sz w:val="16"/>
                <w:szCs w:val="16"/>
                <w:lang w:eastAsia="zh-CN"/>
              </w:rPr>
            </w:pPr>
            <w:r w:rsidRPr="008D5E58">
              <w:rPr>
                <w:color w:val="000000"/>
                <w:sz w:val="16"/>
                <w:szCs w:val="16"/>
                <w:lang w:eastAsia="zh-CN"/>
              </w:rPr>
              <w:t>-         It is optional to implement spatially consistent UT/BS mobility modelling (Section 7.6.3.2 of TR 38.901).</w:t>
            </w:r>
          </w:p>
          <w:p w14:paraId="29633460"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DDD08CF"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03A7E76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companies are encouraged to evaluate the model generalization.</w:t>
            </w:r>
          </w:p>
          <w:p w14:paraId="5B65646F" w14:textId="77777777" w:rsidR="008D5E58" w:rsidRPr="008D5E58" w:rsidRDefault="008D5E58" w:rsidP="00B74CB3">
            <w:pPr>
              <w:numPr>
                <w:ilvl w:val="0"/>
                <w:numId w:val="21"/>
              </w:numPr>
              <w:shd w:val="clear" w:color="auto" w:fill="FFFFFF"/>
              <w:overflowPunct/>
              <w:autoSpaceDE/>
              <w:autoSpaceDN/>
              <w:adjustRightInd/>
              <w:spacing w:after="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FFS: the metrics for evaluating the model generalization (e.g., model performance based on agreed KPIs under different settings)</w:t>
            </w:r>
          </w:p>
          <w:p w14:paraId="5BCAE67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11F9466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230E434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Companies are encouraged to provide evaluation results for:</w:t>
            </w:r>
          </w:p>
          <w:p w14:paraId="753778D8" w14:textId="77777777" w:rsidR="008D5E58" w:rsidRPr="008D5E58" w:rsidRDefault="008D5E58" w:rsidP="00B74CB3">
            <w:pPr>
              <w:numPr>
                <w:ilvl w:val="0"/>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Direct AI/ML positioning</w:t>
            </w:r>
          </w:p>
          <w:p w14:paraId="6C23DAF2" w14:textId="77777777" w:rsidR="008D5E58" w:rsidRPr="008D5E58" w:rsidRDefault="008D5E58" w:rsidP="00B74CB3">
            <w:pPr>
              <w:numPr>
                <w:ilvl w:val="1"/>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36936615" w14:textId="77777777" w:rsidR="008D5E58" w:rsidRPr="008D5E58" w:rsidRDefault="008D5E58" w:rsidP="00B74CB3">
            <w:pPr>
              <w:numPr>
                <w:ilvl w:val="2"/>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4FC00A52" w14:textId="77777777" w:rsidR="008D5E58" w:rsidRPr="008D5E58" w:rsidRDefault="008D5E58" w:rsidP="00B74CB3">
            <w:pPr>
              <w:numPr>
                <w:ilvl w:val="0"/>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AI/ML assisted positioning</w:t>
            </w:r>
          </w:p>
          <w:p w14:paraId="1558CBB3" w14:textId="77777777" w:rsidR="008D5E58" w:rsidRPr="008D5E58" w:rsidRDefault="008D5E58" w:rsidP="00B74CB3">
            <w:pPr>
              <w:numPr>
                <w:ilvl w:val="1"/>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0A8B58B0" w14:textId="77777777" w:rsidR="008D5E58" w:rsidRPr="008D5E58" w:rsidRDefault="008D5E58" w:rsidP="00B74CB3">
            <w:pPr>
              <w:numPr>
                <w:ilvl w:val="2"/>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1ED6166E" w14:textId="77777777" w:rsidR="008D5E58" w:rsidRPr="008D5E58" w:rsidRDefault="008D5E58" w:rsidP="00B74CB3">
            <w:pPr>
              <w:numPr>
                <w:ilvl w:val="2"/>
                <w:numId w:val="18"/>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output of the AI/ML model inference, how the AI/ML model output is used to obtain the UE’s location</w:t>
            </w:r>
          </w:p>
          <w:p w14:paraId="1627402C"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AD5930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E7652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When reporting evaluation results with direct AI/ML positioning and/or AI/ML assisted positioning, proponent company is expected to describe if a one-sided model or a two-sided model is used.</w:t>
            </w:r>
          </w:p>
          <w:p w14:paraId="4C46F18E" w14:textId="77777777" w:rsidR="008D5E58" w:rsidRPr="008D5E58" w:rsidRDefault="008D5E58" w:rsidP="00B74CB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one-sided model (i.e., UE-side model or network-side model), the proponent company report which side the model inference is performed (</w:t>
            </w:r>
            <w:proofErr w:type="gramStart"/>
            <w:r w:rsidRPr="008D5E58">
              <w:rPr>
                <w:rFonts w:eastAsia="Microsoft YaHei UI"/>
                <w:color w:val="000000"/>
                <w:sz w:val="16"/>
                <w:szCs w:val="16"/>
                <w:lang w:eastAsia="zh-CN"/>
              </w:rPr>
              <w:t>e.g.</w:t>
            </w:r>
            <w:proofErr w:type="gramEnd"/>
            <w:r w:rsidRPr="008D5E58">
              <w:rPr>
                <w:rFonts w:eastAsia="Microsoft YaHei UI"/>
                <w:color w:val="000000"/>
                <w:sz w:val="16"/>
                <w:szCs w:val="16"/>
                <w:lang w:eastAsia="zh-CN"/>
              </w:rPr>
              <w:t xml:space="preserve"> UE, network), and any details specific to the side that performs the AI/ML model inference.</w:t>
            </w:r>
          </w:p>
          <w:p w14:paraId="58ADA954" w14:textId="77777777" w:rsidR="008D5E58" w:rsidRPr="008D5E58" w:rsidRDefault="008D5E58" w:rsidP="00B74CB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two-sided model, the proponent company report which side (e.g., UE, network) performs the first part of interference, and which side (e.g., network, UE) performs the remaining part of the inference.</w:t>
            </w:r>
          </w:p>
          <w:p w14:paraId="1945E611"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2997D8E4"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1687DF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xml:space="preserve">For evaluation of AI/ML based positioning, the computational complexity can be reported via the metric of </w:t>
            </w:r>
            <w:proofErr w:type="gramStart"/>
            <w:r w:rsidRPr="008D5E58">
              <w:rPr>
                <w:color w:val="000000"/>
                <w:sz w:val="16"/>
                <w:szCs w:val="16"/>
                <w:lang w:eastAsia="zh-CN"/>
              </w:rPr>
              <w:t>floating point</w:t>
            </w:r>
            <w:proofErr w:type="gramEnd"/>
            <w:r w:rsidRPr="008D5E58">
              <w:rPr>
                <w:color w:val="000000"/>
                <w:sz w:val="16"/>
                <w:szCs w:val="16"/>
                <w:lang w:eastAsia="zh-CN"/>
              </w:rPr>
              <w:t xml:space="preserve"> operations (FLOPs).</w:t>
            </w:r>
          </w:p>
          <w:p w14:paraId="60B45B98" w14:textId="77777777" w:rsidR="008D5E58" w:rsidRPr="008D5E58" w:rsidRDefault="008D5E58" w:rsidP="00B74CB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lastRenderedPageBreak/>
              <w:t>Note: For AI/ML assisted methods, computational complexity for the AI/ML model is only one component of the overall complexity for estimating the UE’s location.</w:t>
            </w:r>
          </w:p>
          <w:p w14:paraId="022AB648" w14:textId="77777777" w:rsidR="008D5E58" w:rsidRPr="008D5E58" w:rsidRDefault="008D5E58" w:rsidP="00B74CB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Note: Other metrics to measure the computational complexity are not precluded.</w:t>
            </w:r>
          </w:p>
          <w:p w14:paraId="3B9F9663"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459309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1CA97BB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details of the training dataset generation are to be reported by proponent company. The report may include (in addition to other selected settings, if applicable):</w:t>
            </w:r>
          </w:p>
          <w:p w14:paraId="2CFC6005" w14:textId="77777777" w:rsidR="008D5E58" w:rsidRPr="008D5E58" w:rsidRDefault="008D5E58" w:rsidP="00B74CB3">
            <w:pPr>
              <w:numPr>
                <w:ilvl w:val="0"/>
                <w:numId w:val="24"/>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 xml:space="preserve">The size of training dataset, for example, the total number of UEs in the evaluation area for generating training </w:t>
            </w:r>
            <w:proofErr w:type="gramStart"/>
            <w:r w:rsidRPr="008D5E58">
              <w:rPr>
                <w:rFonts w:eastAsia="Microsoft YaHei UI"/>
                <w:color w:val="000000"/>
                <w:sz w:val="16"/>
                <w:szCs w:val="16"/>
                <w:lang w:eastAsia="zh-CN"/>
              </w:rPr>
              <w:t>dataset;</w:t>
            </w:r>
            <w:proofErr w:type="gramEnd"/>
          </w:p>
          <w:p w14:paraId="68FC644C" w14:textId="77777777" w:rsidR="008D5E58" w:rsidRPr="008D5E58" w:rsidRDefault="008D5E58" w:rsidP="00B74CB3">
            <w:pPr>
              <w:numPr>
                <w:ilvl w:val="0"/>
                <w:numId w:val="24"/>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The distribution of UE location for generating the training dataset may be one of the following:</w:t>
            </w:r>
          </w:p>
          <w:p w14:paraId="35A0B890" w14:textId="77777777" w:rsidR="008D5E58" w:rsidRPr="008D5E58" w:rsidRDefault="008D5E58" w:rsidP="00B74CB3">
            <w:pPr>
              <w:numPr>
                <w:ilvl w:val="1"/>
                <w:numId w:val="24"/>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 xml:space="preserve">Option 1: grid distribution, i.e., one training data is collected at the </w:t>
            </w:r>
            <w:proofErr w:type="spellStart"/>
            <w:r w:rsidRPr="008D5E58">
              <w:rPr>
                <w:rFonts w:eastAsia="Microsoft YaHei UI"/>
                <w:color w:val="000000"/>
                <w:sz w:val="16"/>
                <w:szCs w:val="16"/>
                <w:lang w:eastAsia="zh-CN"/>
              </w:rPr>
              <w:t>center</w:t>
            </w:r>
            <w:proofErr w:type="spellEnd"/>
            <w:r w:rsidRPr="008D5E58">
              <w:rPr>
                <w:rFonts w:eastAsia="Microsoft YaHei UI"/>
                <w:color w:val="000000"/>
                <w:sz w:val="16"/>
                <w:szCs w:val="16"/>
                <w:lang w:eastAsia="zh-CN"/>
              </w:rPr>
              <w:t xml:space="preserve"> of one small square grid, where, for example, the width of the square grid can be 0.25/0.5/1.0 m.</w:t>
            </w:r>
          </w:p>
          <w:p w14:paraId="55541682" w14:textId="2966C8D7" w:rsidR="00DC391B" w:rsidRPr="00BF287A" w:rsidRDefault="008D5E58" w:rsidP="00B74CB3">
            <w:pPr>
              <w:numPr>
                <w:ilvl w:val="1"/>
                <w:numId w:val="24"/>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Option 2: uniform distribution, i.e., the UE location is randomly and uniformly distributed in the evaluation area. </w:t>
            </w:r>
          </w:p>
        </w:tc>
      </w:tr>
    </w:tbl>
    <w:p w14:paraId="3ECF4EEF" w14:textId="77777777" w:rsidR="00DC391B" w:rsidRPr="008D5E58" w:rsidRDefault="00DC391B" w:rsidP="00DC391B">
      <w:pPr>
        <w:overflowPunct/>
        <w:autoSpaceDE/>
        <w:autoSpaceDN/>
        <w:adjustRightInd/>
        <w:spacing w:after="0"/>
        <w:textAlignment w:val="auto"/>
        <w:rPr>
          <w:b/>
          <w:bCs/>
          <w:sz w:val="16"/>
          <w:szCs w:val="16"/>
          <w:lang w:val="en-US"/>
        </w:rPr>
      </w:pPr>
    </w:p>
    <w:p w14:paraId="32140EC0" w14:textId="77777777" w:rsidR="00DC391B" w:rsidRPr="008D5E58" w:rsidRDefault="00DC391B" w:rsidP="00DC391B">
      <w:pPr>
        <w:overflowPunct/>
        <w:autoSpaceDE/>
        <w:autoSpaceDN/>
        <w:adjustRightInd/>
        <w:spacing w:after="0"/>
        <w:textAlignment w:val="auto"/>
        <w:rPr>
          <w:b/>
          <w:bCs/>
          <w:sz w:val="16"/>
          <w:szCs w:val="16"/>
          <w:lang w:val="en-US"/>
        </w:rPr>
      </w:pPr>
      <w:r w:rsidRPr="008D5E58">
        <w:rPr>
          <w:b/>
          <w:bCs/>
          <w:sz w:val="16"/>
          <w:szCs w:val="16"/>
          <w:lang w:val="en-US"/>
        </w:rPr>
        <w:t>Agreements reached in 3GPP RAN1#110 meeting</w:t>
      </w:r>
    </w:p>
    <w:tbl>
      <w:tblPr>
        <w:tblStyle w:val="TableGrid"/>
        <w:tblW w:w="0" w:type="auto"/>
        <w:tblLook w:val="04A0" w:firstRow="1" w:lastRow="0" w:firstColumn="1" w:lastColumn="0" w:noHBand="0" w:noVBand="1"/>
      </w:tblPr>
      <w:tblGrid>
        <w:gridCol w:w="9629"/>
      </w:tblGrid>
      <w:tr w:rsidR="00DC391B" w:rsidRPr="008D5E58" w14:paraId="7F53FC00" w14:textId="77777777">
        <w:tc>
          <w:tcPr>
            <w:tcW w:w="9629" w:type="dxa"/>
          </w:tcPr>
          <w:p w14:paraId="007F5747" w14:textId="77777777" w:rsidR="00CF5CE5" w:rsidRPr="00CF5CE5" w:rsidRDefault="00CF5CE5" w:rsidP="00CF5CE5">
            <w:pPr>
              <w:rPr>
                <w:b/>
                <w:bCs/>
                <w:sz w:val="16"/>
                <w:szCs w:val="16"/>
                <w:highlight w:val="green"/>
              </w:rPr>
            </w:pPr>
            <w:r w:rsidRPr="00CF5CE5">
              <w:rPr>
                <w:b/>
                <w:bCs/>
                <w:sz w:val="16"/>
                <w:szCs w:val="16"/>
                <w:highlight w:val="green"/>
              </w:rPr>
              <w:t>Agreement</w:t>
            </w:r>
          </w:p>
          <w:p w14:paraId="3043E695" w14:textId="77777777" w:rsidR="00CF5CE5" w:rsidRPr="00CF5CE5" w:rsidRDefault="00CF5CE5" w:rsidP="00CF5CE5">
            <w:pPr>
              <w:rPr>
                <w:sz w:val="16"/>
                <w:szCs w:val="16"/>
              </w:rPr>
            </w:pPr>
            <w:r w:rsidRPr="00CF5CE5">
              <w:rPr>
                <w:sz w:val="16"/>
                <w:szCs w:val="16"/>
              </w:rPr>
              <w:t>For AI/ML-based positioning, both approaches below are studied and evaluated by RAN1:</w:t>
            </w:r>
          </w:p>
          <w:p w14:paraId="37F1A6EA" w14:textId="77777777" w:rsidR="00CF5CE5" w:rsidRPr="00CF5CE5" w:rsidRDefault="00CF5CE5" w:rsidP="00B74CB3">
            <w:pPr>
              <w:pStyle w:val="ListParagraph"/>
              <w:widowControl w:val="0"/>
              <w:numPr>
                <w:ilvl w:val="0"/>
                <w:numId w:val="25"/>
              </w:numPr>
              <w:spacing w:after="120"/>
              <w:ind w:firstLineChars="200" w:firstLine="320"/>
              <w:contextualSpacing w:val="0"/>
              <w:jc w:val="both"/>
              <w:rPr>
                <w:sz w:val="16"/>
                <w:szCs w:val="16"/>
              </w:rPr>
            </w:pPr>
            <w:r w:rsidRPr="00CF5CE5">
              <w:rPr>
                <w:rFonts w:eastAsia="Microsoft YaHei UI"/>
                <w:color w:val="000000"/>
                <w:sz w:val="16"/>
                <w:szCs w:val="16"/>
              </w:rPr>
              <w:t xml:space="preserve">Direct AI/ML </w:t>
            </w:r>
            <w:proofErr w:type="spellStart"/>
            <w:r w:rsidRPr="00CF5CE5">
              <w:rPr>
                <w:rFonts w:eastAsia="Microsoft YaHei UI"/>
                <w:color w:val="000000"/>
                <w:sz w:val="16"/>
                <w:szCs w:val="16"/>
              </w:rPr>
              <w:t>positioning</w:t>
            </w:r>
            <w:proofErr w:type="spellEnd"/>
          </w:p>
          <w:p w14:paraId="4C9D3A9B" w14:textId="77777777" w:rsidR="00CF5CE5" w:rsidRPr="00CF5CE5" w:rsidRDefault="00CF5CE5" w:rsidP="00B74CB3">
            <w:pPr>
              <w:pStyle w:val="ListParagraph"/>
              <w:widowControl w:val="0"/>
              <w:numPr>
                <w:ilvl w:val="0"/>
                <w:numId w:val="25"/>
              </w:numPr>
              <w:spacing w:after="120"/>
              <w:ind w:firstLineChars="200" w:firstLine="320"/>
              <w:contextualSpacing w:val="0"/>
              <w:jc w:val="both"/>
              <w:rPr>
                <w:sz w:val="16"/>
                <w:szCs w:val="16"/>
              </w:rPr>
            </w:pPr>
            <w:r w:rsidRPr="00CF5CE5">
              <w:rPr>
                <w:rFonts w:eastAsia="Microsoft YaHei UI"/>
                <w:color w:val="000000"/>
                <w:sz w:val="16"/>
                <w:szCs w:val="16"/>
              </w:rPr>
              <w:t xml:space="preserve">AI/ML </w:t>
            </w:r>
            <w:proofErr w:type="spellStart"/>
            <w:r w:rsidRPr="00CF5CE5">
              <w:rPr>
                <w:rFonts w:eastAsia="Microsoft YaHei UI"/>
                <w:color w:val="000000"/>
                <w:sz w:val="16"/>
                <w:szCs w:val="16"/>
              </w:rPr>
              <w:t>assisted</w:t>
            </w:r>
            <w:proofErr w:type="spellEnd"/>
            <w:r w:rsidRPr="00CF5CE5">
              <w:rPr>
                <w:rFonts w:eastAsia="Microsoft YaHei UI"/>
                <w:color w:val="000000"/>
                <w:sz w:val="16"/>
                <w:szCs w:val="16"/>
              </w:rPr>
              <w:t xml:space="preserve"> </w:t>
            </w:r>
            <w:proofErr w:type="spellStart"/>
            <w:r w:rsidRPr="00CF5CE5">
              <w:rPr>
                <w:rFonts w:eastAsia="Microsoft YaHei UI"/>
                <w:color w:val="000000"/>
                <w:sz w:val="16"/>
                <w:szCs w:val="16"/>
              </w:rPr>
              <w:t>positioning</w:t>
            </w:r>
            <w:proofErr w:type="spellEnd"/>
          </w:p>
          <w:p w14:paraId="46DE3B81" w14:textId="77777777" w:rsidR="00CF5CE5" w:rsidRPr="00CF5CE5" w:rsidRDefault="00CF5CE5" w:rsidP="00CF5CE5">
            <w:pPr>
              <w:rPr>
                <w:rFonts w:eastAsia="DengXian"/>
                <w:sz w:val="16"/>
                <w:szCs w:val="16"/>
                <w:lang w:eastAsia="zh-CN"/>
              </w:rPr>
            </w:pPr>
          </w:p>
          <w:p w14:paraId="569D8C9E" w14:textId="77777777" w:rsidR="00CF5CE5" w:rsidRPr="00CF5CE5" w:rsidRDefault="00CF5CE5" w:rsidP="00CF5CE5">
            <w:pPr>
              <w:rPr>
                <w:rFonts w:eastAsia="Batang"/>
                <w:b/>
                <w:bCs/>
                <w:sz w:val="16"/>
                <w:szCs w:val="16"/>
                <w:highlight w:val="green"/>
              </w:rPr>
            </w:pPr>
            <w:r w:rsidRPr="00CF5CE5">
              <w:rPr>
                <w:b/>
                <w:bCs/>
                <w:sz w:val="16"/>
                <w:szCs w:val="16"/>
                <w:highlight w:val="green"/>
              </w:rPr>
              <w:t>Agreement</w:t>
            </w:r>
          </w:p>
          <w:p w14:paraId="7528718C" w14:textId="77777777" w:rsidR="00CF5CE5" w:rsidRPr="00CF5CE5" w:rsidRDefault="00CF5CE5" w:rsidP="00CF5CE5">
            <w:pPr>
              <w:rPr>
                <w:sz w:val="16"/>
                <w:szCs w:val="16"/>
              </w:rPr>
            </w:pPr>
            <w:r w:rsidRPr="00CF5CE5">
              <w:rPr>
                <w:sz w:val="16"/>
                <w:szCs w:val="16"/>
              </w:rPr>
              <w:t>For AI/ML-based positioning, study impact from implementation imperfections.</w:t>
            </w:r>
          </w:p>
          <w:p w14:paraId="2B98F422" w14:textId="77777777" w:rsidR="00CF5CE5" w:rsidRPr="00CF5CE5" w:rsidRDefault="00CF5CE5" w:rsidP="00CF5CE5">
            <w:pPr>
              <w:rPr>
                <w:sz w:val="16"/>
                <w:szCs w:val="16"/>
              </w:rPr>
            </w:pPr>
          </w:p>
          <w:p w14:paraId="25DA81F6" w14:textId="77777777" w:rsidR="00CF5CE5" w:rsidRPr="00CF5CE5" w:rsidRDefault="00CF5CE5" w:rsidP="00CF5CE5">
            <w:pPr>
              <w:rPr>
                <w:b/>
                <w:bCs/>
                <w:sz w:val="16"/>
                <w:szCs w:val="16"/>
                <w:highlight w:val="green"/>
              </w:rPr>
            </w:pPr>
            <w:r w:rsidRPr="00CF5CE5">
              <w:rPr>
                <w:b/>
                <w:bCs/>
                <w:sz w:val="16"/>
                <w:szCs w:val="16"/>
                <w:highlight w:val="green"/>
              </w:rPr>
              <w:t>Agreement</w:t>
            </w:r>
          </w:p>
          <w:p w14:paraId="4AB88A64" w14:textId="77777777" w:rsidR="00CF5CE5" w:rsidRPr="00CF5CE5" w:rsidRDefault="00CF5CE5" w:rsidP="00CF5CE5">
            <w:pPr>
              <w:rPr>
                <w:sz w:val="16"/>
                <w:szCs w:val="16"/>
              </w:rPr>
            </w:pPr>
            <w:r w:rsidRPr="00CF5CE5">
              <w:rPr>
                <w:sz w:val="16"/>
                <w:szCs w:val="16"/>
              </w:rPr>
              <w:t xml:space="preserve">For evaluation of AI/ML based positioning, the model complexity is reported via the metric of “number of model parameters”. </w:t>
            </w:r>
          </w:p>
          <w:p w14:paraId="24A1F7DF" w14:textId="77777777" w:rsidR="00CF5CE5" w:rsidRPr="00CF5CE5" w:rsidRDefault="00CF5CE5" w:rsidP="00CF5CE5">
            <w:pPr>
              <w:rPr>
                <w:sz w:val="16"/>
                <w:szCs w:val="16"/>
              </w:rPr>
            </w:pPr>
          </w:p>
          <w:p w14:paraId="74AEDBCF" w14:textId="77777777" w:rsidR="00CF5CE5" w:rsidRPr="00CF5CE5" w:rsidRDefault="00CF5CE5" w:rsidP="00CF5CE5">
            <w:pPr>
              <w:rPr>
                <w:b/>
                <w:bCs/>
                <w:sz w:val="16"/>
                <w:szCs w:val="16"/>
                <w:highlight w:val="green"/>
              </w:rPr>
            </w:pPr>
            <w:r w:rsidRPr="00CF5CE5">
              <w:rPr>
                <w:b/>
                <w:bCs/>
                <w:sz w:val="16"/>
                <w:szCs w:val="16"/>
                <w:highlight w:val="green"/>
              </w:rPr>
              <w:t>Agreement</w:t>
            </w:r>
          </w:p>
          <w:p w14:paraId="73337E12" w14:textId="77777777" w:rsidR="00CF5CE5" w:rsidRPr="00CF5CE5" w:rsidRDefault="00CF5CE5" w:rsidP="00CF5CE5">
            <w:pPr>
              <w:rPr>
                <w:sz w:val="16"/>
                <w:szCs w:val="16"/>
              </w:rPr>
            </w:pPr>
            <w:r w:rsidRPr="00CF5CE5">
              <w:rPr>
                <w:sz w:val="16"/>
                <w:szCs w:val="16"/>
              </w:rPr>
              <w:t>To investigate the model generalization capability, at least the following aspect(s) are considered for the evaluation for AI/ML based positioning:</w:t>
            </w:r>
          </w:p>
          <w:p w14:paraId="19786BB5" w14:textId="77777777" w:rsidR="00CF5CE5" w:rsidRPr="00CF5CE5" w:rsidRDefault="00CF5CE5" w:rsidP="00B74CB3">
            <w:pPr>
              <w:pStyle w:val="ListParagraph"/>
              <w:widowControl w:val="0"/>
              <w:numPr>
                <w:ilvl w:val="0"/>
                <w:numId w:val="26"/>
              </w:numPr>
              <w:spacing w:after="120"/>
              <w:ind w:leftChars="82" w:left="490" w:hangingChars="204" w:hanging="326"/>
              <w:contextualSpacing w:val="0"/>
              <w:jc w:val="both"/>
              <w:rPr>
                <w:sz w:val="16"/>
                <w:szCs w:val="16"/>
              </w:rPr>
            </w:pPr>
            <w:proofErr w:type="spellStart"/>
            <w:r w:rsidRPr="00CF5CE5">
              <w:rPr>
                <w:sz w:val="16"/>
                <w:szCs w:val="16"/>
              </w:rPr>
              <w:t>Different</w:t>
            </w:r>
            <w:proofErr w:type="spellEnd"/>
            <w:r w:rsidRPr="00CF5CE5">
              <w:rPr>
                <w:sz w:val="16"/>
                <w:szCs w:val="16"/>
              </w:rPr>
              <w:t xml:space="preserve"> </w:t>
            </w:r>
            <w:proofErr w:type="spellStart"/>
            <w:r w:rsidRPr="00CF5CE5">
              <w:rPr>
                <w:sz w:val="16"/>
                <w:szCs w:val="16"/>
              </w:rPr>
              <w:t>drops</w:t>
            </w:r>
            <w:proofErr w:type="spellEnd"/>
          </w:p>
          <w:p w14:paraId="3BC8B946" w14:textId="77777777" w:rsidR="00CF5CE5" w:rsidRPr="00CF5CE5" w:rsidRDefault="00CF5CE5" w:rsidP="00B74CB3">
            <w:pPr>
              <w:pStyle w:val="ListParagraph"/>
              <w:widowControl w:val="0"/>
              <w:numPr>
                <w:ilvl w:val="2"/>
                <w:numId w:val="27"/>
              </w:numPr>
              <w:spacing w:after="120"/>
              <w:contextualSpacing w:val="0"/>
              <w:jc w:val="both"/>
              <w:rPr>
                <w:sz w:val="16"/>
                <w:szCs w:val="16"/>
                <w:lang w:eastAsia="x-none"/>
              </w:rPr>
            </w:pPr>
            <w:r w:rsidRPr="00B100FD">
              <w:rPr>
                <w:sz w:val="16"/>
                <w:szCs w:val="16"/>
                <w:lang w:val="en-US"/>
              </w:rPr>
              <w:t>Training dataset from drops {A</w:t>
            </w:r>
            <w:r w:rsidRPr="00B100FD">
              <w:rPr>
                <w:sz w:val="16"/>
                <w:szCs w:val="16"/>
                <w:vertAlign w:val="subscript"/>
                <w:lang w:val="en-US"/>
              </w:rPr>
              <w:t>0</w:t>
            </w:r>
            <w:r w:rsidRPr="00B100FD">
              <w:rPr>
                <w:sz w:val="16"/>
                <w:szCs w:val="16"/>
                <w:lang w:val="en-US"/>
              </w:rPr>
              <w:t>, A</w:t>
            </w:r>
            <w:proofErr w:type="gramStart"/>
            <w:r w:rsidRPr="00B100FD">
              <w:rPr>
                <w:sz w:val="16"/>
                <w:szCs w:val="16"/>
                <w:vertAlign w:val="subscript"/>
                <w:lang w:val="en-US"/>
              </w:rPr>
              <w:t>1</w:t>
            </w:r>
            <w:r w:rsidRPr="00B100FD">
              <w:rPr>
                <w:sz w:val="16"/>
                <w:szCs w:val="16"/>
                <w:lang w:val="en-US"/>
              </w:rPr>
              <w:t>,…</w:t>
            </w:r>
            <w:proofErr w:type="gramEnd"/>
            <w:r w:rsidRPr="00B100FD">
              <w:rPr>
                <w:sz w:val="16"/>
                <w:szCs w:val="16"/>
                <w:lang w:val="en-US"/>
              </w:rPr>
              <w:t>, A</w:t>
            </w:r>
            <w:r w:rsidRPr="00B100FD">
              <w:rPr>
                <w:sz w:val="16"/>
                <w:szCs w:val="16"/>
                <w:vertAlign w:val="subscript"/>
                <w:lang w:val="en-US"/>
              </w:rPr>
              <w:t>N-1</w:t>
            </w:r>
            <w:r w:rsidRPr="00B100FD">
              <w:rPr>
                <w:sz w:val="16"/>
                <w:szCs w:val="16"/>
                <w:lang w:val="en-US"/>
              </w:rPr>
              <w:t>}, test dataset from unseen drop(s) (i.e., different drop(s) than any in {A</w:t>
            </w:r>
            <w:r w:rsidRPr="00B100FD">
              <w:rPr>
                <w:sz w:val="16"/>
                <w:szCs w:val="16"/>
                <w:vertAlign w:val="subscript"/>
                <w:lang w:val="en-US"/>
              </w:rPr>
              <w:t>0</w:t>
            </w:r>
            <w:r w:rsidRPr="00B100FD">
              <w:rPr>
                <w:sz w:val="16"/>
                <w:szCs w:val="16"/>
                <w:lang w:val="en-US"/>
              </w:rPr>
              <w:t>, A</w:t>
            </w:r>
            <w:r w:rsidRPr="00B100FD">
              <w:rPr>
                <w:sz w:val="16"/>
                <w:szCs w:val="16"/>
                <w:vertAlign w:val="subscript"/>
                <w:lang w:val="en-US"/>
              </w:rPr>
              <w:t>1</w:t>
            </w:r>
            <w:r w:rsidRPr="00B100FD">
              <w:rPr>
                <w:sz w:val="16"/>
                <w:szCs w:val="16"/>
                <w:lang w:val="en-US"/>
              </w:rPr>
              <w:t>,…, A</w:t>
            </w:r>
            <w:r w:rsidRPr="00B100FD">
              <w:rPr>
                <w:sz w:val="16"/>
                <w:szCs w:val="16"/>
                <w:vertAlign w:val="subscript"/>
                <w:lang w:val="en-US"/>
              </w:rPr>
              <w:t>N-1</w:t>
            </w:r>
            <w:r w:rsidRPr="00B100FD">
              <w:rPr>
                <w:sz w:val="16"/>
                <w:szCs w:val="16"/>
                <w:lang w:val="en-US"/>
              </w:rPr>
              <w:t xml:space="preserve">}). </w:t>
            </w:r>
            <w:r w:rsidRPr="00CF5CE5">
              <w:rPr>
                <w:sz w:val="16"/>
                <w:szCs w:val="16"/>
              </w:rPr>
              <w:t>Here N&gt;=1.</w:t>
            </w:r>
          </w:p>
          <w:p w14:paraId="1E7886F4" w14:textId="77777777" w:rsidR="00CF5CE5" w:rsidRPr="00B100FD" w:rsidRDefault="00CF5CE5" w:rsidP="00B74CB3">
            <w:pPr>
              <w:pStyle w:val="ListParagraph"/>
              <w:widowControl w:val="0"/>
              <w:numPr>
                <w:ilvl w:val="0"/>
                <w:numId w:val="26"/>
              </w:numPr>
              <w:spacing w:after="120"/>
              <w:ind w:leftChars="82" w:left="490" w:hangingChars="204" w:hanging="326"/>
              <w:contextualSpacing w:val="0"/>
              <w:jc w:val="both"/>
              <w:rPr>
                <w:sz w:val="16"/>
                <w:szCs w:val="16"/>
                <w:lang w:val="en-US"/>
              </w:rPr>
            </w:pPr>
            <w:r w:rsidRPr="00B100FD">
              <w:rPr>
                <w:sz w:val="16"/>
                <w:szCs w:val="16"/>
                <w:lang w:val="en-US"/>
              </w:rPr>
              <w:t>Clutter parameters, e.g., training dataset from one clutter parameter (e.g., {40%, 2m, 2m}), test dataset from a different clutter parameter (e.g., {60%, 6m, 2m}</w:t>
            </w:r>
            <w:proofErr w:type="gramStart"/>
            <w:r w:rsidRPr="00B100FD">
              <w:rPr>
                <w:sz w:val="16"/>
                <w:szCs w:val="16"/>
                <w:lang w:val="en-US"/>
              </w:rPr>
              <w:t>);</w:t>
            </w:r>
            <w:proofErr w:type="gramEnd"/>
          </w:p>
          <w:p w14:paraId="10DDEDEC" w14:textId="77777777" w:rsidR="00CF5CE5" w:rsidRPr="00B100FD" w:rsidRDefault="00CF5CE5" w:rsidP="00B74CB3">
            <w:pPr>
              <w:pStyle w:val="ListParagraph"/>
              <w:widowControl w:val="0"/>
              <w:numPr>
                <w:ilvl w:val="0"/>
                <w:numId w:val="26"/>
              </w:numPr>
              <w:spacing w:after="120"/>
              <w:ind w:leftChars="82" w:left="490" w:hangingChars="204" w:hanging="326"/>
              <w:contextualSpacing w:val="0"/>
              <w:jc w:val="both"/>
              <w:rPr>
                <w:sz w:val="16"/>
                <w:szCs w:val="16"/>
                <w:lang w:val="en-US"/>
              </w:rPr>
            </w:pPr>
            <w:r w:rsidRPr="00B100FD">
              <w:rPr>
                <w:sz w:val="16"/>
                <w:szCs w:val="16"/>
                <w:lang w:val="en-US"/>
              </w:rPr>
              <w:t xml:space="preserve">Network synchronization error, e.g., training dataset </w:t>
            </w:r>
            <w:r w:rsidRPr="00B100FD">
              <w:rPr>
                <w:sz w:val="16"/>
                <w:szCs w:val="16"/>
                <w:u w:val="single"/>
                <w:lang w:val="en-US"/>
              </w:rPr>
              <w:t>without</w:t>
            </w:r>
            <w:r w:rsidRPr="00B100FD">
              <w:rPr>
                <w:sz w:val="16"/>
                <w:szCs w:val="16"/>
                <w:lang w:val="en-US"/>
              </w:rPr>
              <w:t xml:space="preserve"> network synchronization error, test dataset </w:t>
            </w:r>
            <w:r w:rsidRPr="00B100FD">
              <w:rPr>
                <w:sz w:val="16"/>
                <w:szCs w:val="16"/>
                <w:u w:val="single"/>
                <w:lang w:val="en-US"/>
              </w:rPr>
              <w:t>with</w:t>
            </w:r>
            <w:r w:rsidRPr="00B100FD">
              <w:rPr>
                <w:sz w:val="16"/>
                <w:szCs w:val="16"/>
                <w:lang w:val="en-US"/>
              </w:rPr>
              <w:t xml:space="preserve"> network synchronization </w:t>
            </w:r>
            <w:proofErr w:type="gramStart"/>
            <w:r w:rsidRPr="00B100FD">
              <w:rPr>
                <w:sz w:val="16"/>
                <w:szCs w:val="16"/>
                <w:lang w:val="en-US"/>
              </w:rPr>
              <w:t>error;</w:t>
            </w:r>
            <w:proofErr w:type="gramEnd"/>
          </w:p>
          <w:p w14:paraId="2CFD41D0" w14:textId="77777777" w:rsidR="00CF5CE5" w:rsidRPr="00B100FD" w:rsidRDefault="00CF5CE5" w:rsidP="00B74CB3">
            <w:pPr>
              <w:pStyle w:val="ListParagraph"/>
              <w:widowControl w:val="0"/>
              <w:numPr>
                <w:ilvl w:val="0"/>
                <w:numId w:val="28"/>
              </w:numPr>
              <w:spacing w:after="120"/>
              <w:ind w:left="360"/>
              <w:contextualSpacing w:val="0"/>
              <w:jc w:val="both"/>
              <w:rPr>
                <w:sz w:val="16"/>
                <w:szCs w:val="16"/>
                <w:lang w:val="en-US"/>
              </w:rPr>
            </w:pPr>
            <w:r w:rsidRPr="00B100FD">
              <w:rPr>
                <w:sz w:val="16"/>
                <w:szCs w:val="16"/>
                <w:lang w:val="en-US"/>
              </w:rPr>
              <w:t>Other aspects are not excluded.</w:t>
            </w:r>
          </w:p>
          <w:p w14:paraId="0AD2A28E" w14:textId="77777777" w:rsidR="00CF5CE5" w:rsidRPr="00B100FD" w:rsidRDefault="00CF5CE5" w:rsidP="00CF5CE5">
            <w:pPr>
              <w:pStyle w:val="ListParagraph"/>
              <w:spacing w:after="120"/>
              <w:ind w:left="0"/>
              <w:rPr>
                <w:sz w:val="16"/>
                <w:szCs w:val="16"/>
                <w:lang w:val="en-US" w:eastAsia="x-none"/>
              </w:rPr>
            </w:pPr>
            <w:r w:rsidRPr="00B100FD">
              <w:rPr>
                <w:sz w:val="16"/>
                <w:szCs w:val="16"/>
                <w:lang w:val="en-US"/>
              </w:rPr>
              <w:t xml:space="preserve">Note: It’s up to participating companies to decide whether to evaluate one aspect at a </w:t>
            </w:r>
            <w:proofErr w:type="gramStart"/>
            <w:r w:rsidRPr="00B100FD">
              <w:rPr>
                <w:sz w:val="16"/>
                <w:szCs w:val="16"/>
                <w:lang w:val="en-US"/>
              </w:rPr>
              <w:t>time, or</w:t>
            </w:r>
            <w:proofErr w:type="gramEnd"/>
            <w:r w:rsidRPr="00B100FD">
              <w:rPr>
                <w:sz w:val="16"/>
                <w:szCs w:val="16"/>
                <w:lang w:val="en-US"/>
              </w:rPr>
              <w:t xml:space="preserve"> evaluate multiple aspects at the same time.</w:t>
            </w:r>
          </w:p>
          <w:p w14:paraId="4DB2DAD5" w14:textId="77777777" w:rsidR="00CF5CE5" w:rsidRPr="00CF5CE5" w:rsidRDefault="00CF5CE5" w:rsidP="00CF5CE5">
            <w:pPr>
              <w:rPr>
                <w:sz w:val="16"/>
                <w:szCs w:val="16"/>
              </w:rPr>
            </w:pPr>
          </w:p>
          <w:p w14:paraId="6181EE86" w14:textId="77777777" w:rsidR="00CF5CE5" w:rsidRPr="00CF5CE5" w:rsidRDefault="00CF5CE5" w:rsidP="00CF5CE5">
            <w:pPr>
              <w:rPr>
                <w:b/>
                <w:bCs/>
                <w:sz w:val="16"/>
                <w:szCs w:val="16"/>
                <w:highlight w:val="green"/>
              </w:rPr>
            </w:pPr>
            <w:r w:rsidRPr="00CF5CE5">
              <w:rPr>
                <w:b/>
                <w:bCs/>
                <w:sz w:val="16"/>
                <w:szCs w:val="16"/>
                <w:highlight w:val="green"/>
              </w:rPr>
              <w:t>Agreement</w:t>
            </w:r>
          </w:p>
          <w:p w14:paraId="50A88004" w14:textId="77777777" w:rsidR="00CF5CE5" w:rsidRPr="00CF5CE5" w:rsidRDefault="00CF5CE5" w:rsidP="00CF5CE5">
            <w:pPr>
              <w:rPr>
                <w:sz w:val="16"/>
                <w:szCs w:val="16"/>
              </w:rPr>
            </w:pPr>
            <w:r w:rsidRPr="00CF5CE5">
              <w:rPr>
                <w:sz w:val="16"/>
                <w:szCs w:val="16"/>
              </w:rPr>
              <w:t>When providing evaluation results for AI/ML based positioning, participating companies are expected to describe data labelling details, including:</w:t>
            </w:r>
          </w:p>
          <w:p w14:paraId="6B440486" w14:textId="77777777" w:rsidR="00CF5CE5" w:rsidRPr="00B100FD" w:rsidRDefault="00CF5CE5" w:rsidP="00B74CB3">
            <w:pPr>
              <w:pStyle w:val="ListParagraph"/>
              <w:widowControl w:val="0"/>
              <w:numPr>
                <w:ilvl w:val="0"/>
                <w:numId w:val="25"/>
              </w:numPr>
              <w:spacing w:after="120"/>
              <w:ind w:left="180" w:firstLineChars="200" w:firstLine="320"/>
              <w:contextualSpacing w:val="0"/>
              <w:jc w:val="both"/>
              <w:rPr>
                <w:sz w:val="16"/>
                <w:szCs w:val="16"/>
                <w:lang w:val="en-US"/>
              </w:rPr>
            </w:pPr>
            <w:r w:rsidRPr="00B100FD">
              <w:rPr>
                <w:sz w:val="16"/>
                <w:szCs w:val="16"/>
                <w:lang w:val="en-US"/>
              </w:rPr>
              <w:t xml:space="preserve">Meaning of the label (e.g., UE coordinates; binary identifier of LOS/NLOS; </w:t>
            </w:r>
            <w:proofErr w:type="spellStart"/>
            <w:r w:rsidRPr="00B100FD">
              <w:rPr>
                <w:sz w:val="16"/>
                <w:szCs w:val="16"/>
                <w:lang w:val="en-US"/>
              </w:rPr>
              <w:t>ToA</w:t>
            </w:r>
            <w:proofErr w:type="spellEnd"/>
            <w:r w:rsidRPr="00B100FD">
              <w:rPr>
                <w:sz w:val="16"/>
                <w:szCs w:val="16"/>
                <w:lang w:val="en-US"/>
              </w:rPr>
              <w:t>)</w:t>
            </w:r>
          </w:p>
          <w:p w14:paraId="2B6E782D" w14:textId="77777777" w:rsidR="00CF5CE5" w:rsidRPr="00B100FD" w:rsidRDefault="00CF5CE5" w:rsidP="00B74CB3">
            <w:pPr>
              <w:pStyle w:val="ListParagraph"/>
              <w:widowControl w:val="0"/>
              <w:numPr>
                <w:ilvl w:val="0"/>
                <w:numId w:val="25"/>
              </w:numPr>
              <w:spacing w:after="120"/>
              <w:ind w:left="180" w:firstLineChars="200" w:firstLine="320"/>
              <w:contextualSpacing w:val="0"/>
              <w:jc w:val="both"/>
              <w:rPr>
                <w:sz w:val="16"/>
                <w:szCs w:val="16"/>
                <w:lang w:val="en-US"/>
              </w:rPr>
            </w:pPr>
            <w:r w:rsidRPr="00B100FD">
              <w:rPr>
                <w:sz w:val="16"/>
                <w:szCs w:val="16"/>
                <w:lang w:val="en-US"/>
              </w:rPr>
              <w:t xml:space="preserve">Percentage of training data without </w:t>
            </w:r>
            <w:proofErr w:type="gramStart"/>
            <w:r w:rsidRPr="00B100FD">
              <w:rPr>
                <w:sz w:val="16"/>
                <w:szCs w:val="16"/>
                <w:lang w:val="en-US"/>
              </w:rPr>
              <w:t>label, if</w:t>
            </w:r>
            <w:proofErr w:type="gramEnd"/>
            <w:r w:rsidRPr="00B100FD">
              <w:rPr>
                <w:sz w:val="16"/>
                <w:szCs w:val="16"/>
                <w:lang w:val="en-US"/>
              </w:rPr>
              <w:t xml:space="preserve"> incomplete labeling is considered in the evaluation</w:t>
            </w:r>
          </w:p>
          <w:p w14:paraId="4805149D" w14:textId="77777777" w:rsidR="00CF5CE5" w:rsidRPr="00B100FD" w:rsidRDefault="00CF5CE5" w:rsidP="00B74CB3">
            <w:pPr>
              <w:pStyle w:val="ListParagraph"/>
              <w:widowControl w:val="0"/>
              <w:numPr>
                <w:ilvl w:val="0"/>
                <w:numId w:val="25"/>
              </w:numPr>
              <w:spacing w:after="120"/>
              <w:ind w:left="180" w:firstLineChars="200" w:firstLine="320"/>
              <w:contextualSpacing w:val="0"/>
              <w:jc w:val="both"/>
              <w:rPr>
                <w:sz w:val="16"/>
                <w:szCs w:val="16"/>
                <w:lang w:val="en-US"/>
              </w:rPr>
            </w:pPr>
            <w:r w:rsidRPr="00B100FD">
              <w:rPr>
                <w:sz w:val="16"/>
                <w:szCs w:val="16"/>
                <w:lang w:val="en-US"/>
              </w:rPr>
              <w:t xml:space="preserve">Imperfection of the ground truth </w:t>
            </w:r>
            <w:proofErr w:type="gramStart"/>
            <w:r w:rsidRPr="00B100FD">
              <w:rPr>
                <w:sz w:val="16"/>
                <w:szCs w:val="16"/>
                <w:lang w:val="en-US"/>
              </w:rPr>
              <w:t>labels, if</w:t>
            </w:r>
            <w:proofErr w:type="gramEnd"/>
            <w:r w:rsidRPr="00B100FD">
              <w:rPr>
                <w:sz w:val="16"/>
                <w:szCs w:val="16"/>
                <w:lang w:val="en-US"/>
              </w:rPr>
              <w:t xml:space="preserve"> any</w:t>
            </w:r>
          </w:p>
          <w:p w14:paraId="05F4A2B5" w14:textId="77777777" w:rsidR="00CF5CE5" w:rsidRPr="00CF5CE5" w:rsidRDefault="00CF5CE5" w:rsidP="00CF5CE5">
            <w:pPr>
              <w:rPr>
                <w:sz w:val="16"/>
                <w:szCs w:val="16"/>
              </w:rPr>
            </w:pPr>
          </w:p>
          <w:p w14:paraId="15129ACD" w14:textId="77777777" w:rsidR="00CF5CE5" w:rsidRPr="00CF5CE5" w:rsidRDefault="00CF5CE5" w:rsidP="00CF5CE5">
            <w:pPr>
              <w:rPr>
                <w:b/>
                <w:bCs/>
                <w:sz w:val="16"/>
                <w:szCs w:val="16"/>
                <w:highlight w:val="green"/>
              </w:rPr>
            </w:pPr>
            <w:r w:rsidRPr="00CF5CE5">
              <w:rPr>
                <w:b/>
                <w:bCs/>
                <w:sz w:val="16"/>
                <w:szCs w:val="16"/>
                <w:highlight w:val="green"/>
              </w:rPr>
              <w:t>Agreement</w:t>
            </w:r>
          </w:p>
          <w:p w14:paraId="05C961EC" w14:textId="77777777" w:rsidR="00CF5CE5" w:rsidRPr="00CF5CE5" w:rsidRDefault="00CF5CE5" w:rsidP="00CF5CE5">
            <w:pPr>
              <w:rPr>
                <w:sz w:val="16"/>
                <w:szCs w:val="16"/>
              </w:rPr>
            </w:pPr>
            <w:r w:rsidRPr="00CF5CE5">
              <w:rPr>
                <w:sz w:val="16"/>
                <w:szCs w:val="16"/>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9BE5E19" w14:textId="77777777" w:rsidR="00CF5CE5" w:rsidRPr="00B100FD" w:rsidRDefault="00CF5CE5" w:rsidP="00CF5CE5">
            <w:pPr>
              <w:pStyle w:val="ListParagraph"/>
              <w:spacing w:after="120"/>
              <w:ind w:left="0"/>
              <w:rPr>
                <w:strike/>
                <w:sz w:val="16"/>
                <w:szCs w:val="16"/>
                <w:lang w:val="en-US"/>
              </w:rPr>
            </w:pPr>
          </w:p>
          <w:p w14:paraId="372CA3DF" w14:textId="77777777" w:rsidR="00CF5CE5" w:rsidRPr="00CF5CE5" w:rsidRDefault="00CF5CE5" w:rsidP="00CF5CE5">
            <w:pPr>
              <w:rPr>
                <w:b/>
                <w:bCs/>
                <w:sz w:val="16"/>
                <w:szCs w:val="16"/>
                <w:highlight w:val="green"/>
              </w:rPr>
            </w:pPr>
            <w:r w:rsidRPr="00CF5CE5">
              <w:rPr>
                <w:b/>
                <w:bCs/>
                <w:sz w:val="16"/>
                <w:szCs w:val="16"/>
                <w:highlight w:val="green"/>
              </w:rPr>
              <w:lastRenderedPageBreak/>
              <w:t>Agreement</w:t>
            </w:r>
          </w:p>
          <w:p w14:paraId="46978418" w14:textId="77777777" w:rsidR="00CF5CE5" w:rsidRPr="00CF5CE5" w:rsidRDefault="00CF5CE5" w:rsidP="00CF5CE5">
            <w:pPr>
              <w:rPr>
                <w:sz w:val="16"/>
                <w:szCs w:val="16"/>
                <w:lang w:eastAsia="ja-JP"/>
              </w:rPr>
            </w:pPr>
            <w:r w:rsidRPr="00CF5CE5">
              <w:rPr>
                <w:sz w:val="16"/>
                <w:szCs w:val="16"/>
                <w:lang w:eastAsia="ja-JP"/>
              </w:rPr>
              <w:t xml:space="preserve">For AI/ML-based positioning, for evaluation of the potential performance benefits of </w:t>
            </w:r>
            <w:r w:rsidRPr="00CF5CE5">
              <w:rPr>
                <w:sz w:val="16"/>
                <w:szCs w:val="16"/>
              </w:rPr>
              <w:t>model finetuning</w:t>
            </w:r>
            <w:r w:rsidRPr="00CF5CE5">
              <w:rPr>
                <w:sz w:val="16"/>
                <w:szCs w:val="16"/>
                <w:lang w:eastAsia="ja-JP"/>
              </w:rPr>
              <w:t xml:space="preserve">, report at least the following: </w:t>
            </w:r>
          </w:p>
          <w:p w14:paraId="3DB35DA4"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training dataset setting (e.g., training dataset size necessary for performing model finetuning)</w:t>
            </w:r>
          </w:p>
          <w:p w14:paraId="251C3D03"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horizontal positioning accuracy (in meters) before and after model finetuning.</w:t>
            </w:r>
          </w:p>
          <w:p w14:paraId="475D6D2A" w14:textId="77777777" w:rsidR="00CF5CE5" w:rsidRPr="00B100FD" w:rsidRDefault="00CF5CE5" w:rsidP="00CF5CE5">
            <w:pPr>
              <w:pStyle w:val="ListParagraph"/>
              <w:spacing w:after="120"/>
              <w:ind w:left="0"/>
              <w:rPr>
                <w:strike/>
                <w:sz w:val="16"/>
                <w:szCs w:val="16"/>
                <w:lang w:val="en-US" w:eastAsia="x-none"/>
              </w:rPr>
            </w:pPr>
          </w:p>
          <w:p w14:paraId="6631AC43" w14:textId="77777777" w:rsidR="00CF5CE5" w:rsidRPr="00B100FD" w:rsidRDefault="00CF5CE5" w:rsidP="00CF5CE5">
            <w:pPr>
              <w:pStyle w:val="ListParagraph"/>
              <w:spacing w:after="120"/>
              <w:ind w:left="0"/>
              <w:rPr>
                <w:strike/>
                <w:sz w:val="16"/>
                <w:szCs w:val="16"/>
                <w:lang w:val="en-US"/>
              </w:rPr>
            </w:pPr>
          </w:p>
          <w:p w14:paraId="1AAA7589" w14:textId="77777777" w:rsidR="00CF5CE5" w:rsidRPr="00CF5CE5" w:rsidRDefault="00CF5CE5" w:rsidP="00CF5CE5">
            <w:pPr>
              <w:rPr>
                <w:b/>
                <w:bCs/>
                <w:sz w:val="16"/>
                <w:szCs w:val="16"/>
                <w:highlight w:val="green"/>
              </w:rPr>
            </w:pPr>
            <w:r w:rsidRPr="00CF5CE5">
              <w:rPr>
                <w:b/>
                <w:bCs/>
                <w:sz w:val="16"/>
                <w:szCs w:val="16"/>
                <w:highlight w:val="green"/>
              </w:rPr>
              <w:t>Agreement</w:t>
            </w:r>
          </w:p>
          <w:p w14:paraId="186BD187" w14:textId="77777777" w:rsidR="00CF5CE5" w:rsidRPr="00CF5CE5" w:rsidRDefault="00CF5CE5" w:rsidP="00CF5CE5">
            <w:pPr>
              <w:rPr>
                <w:b/>
                <w:bCs/>
                <w:sz w:val="16"/>
                <w:szCs w:val="16"/>
              </w:rPr>
            </w:pPr>
            <w:r w:rsidRPr="00CF5CE5">
              <w:rPr>
                <w:sz w:val="16"/>
                <w:szCs w:val="16"/>
              </w:rPr>
              <w:t>For both direct AI/ML positioning and AI/ML assisted positioning, the following table is adopted for reporting the evaluation results.</w:t>
            </w:r>
          </w:p>
          <w:p w14:paraId="076A08CF" w14:textId="4302460B" w:rsidR="00CF5CE5" w:rsidRPr="00CF5CE5" w:rsidRDefault="00CF5CE5" w:rsidP="00CF5CE5">
            <w:pPr>
              <w:rPr>
                <w:b/>
                <w:bCs/>
                <w:sz w:val="16"/>
                <w:szCs w:val="16"/>
              </w:rPr>
            </w:pPr>
            <w:r w:rsidRPr="00CF5CE5">
              <w:rPr>
                <w:b/>
                <w:bCs/>
                <w:sz w:val="16"/>
                <w:szCs w:val="16"/>
              </w:rPr>
              <w:t xml:space="preserve">Table X. Evaluation results for AI/ML model deployed on [UE or network]-side, [with or without] model generalization, [short model description] </w:t>
            </w:r>
          </w:p>
          <w:tbl>
            <w:tblPr>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790"/>
              <w:gridCol w:w="779"/>
              <w:gridCol w:w="875"/>
              <w:gridCol w:w="951"/>
              <w:gridCol w:w="526"/>
              <w:gridCol w:w="1133"/>
              <w:gridCol w:w="1399"/>
              <w:gridCol w:w="1992"/>
            </w:tblGrid>
            <w:tr w:rsidR="00CF5CE5" w:rsidRPr="00CF5CE5" w14:paraId="225F3E9C" w14:textId="77777777" w:rsidTr="00CF5CE5">
              <w:tc>
                <w:tcPr>
                  <w:tcW w:w="653" w:type="dxa"/>
                  <w:vMerge w:val="restart"/>
                  <w:tcBorders>
                    <w:top w:val="single" w:sz="4" w:space="0" w:color="auto"/>
                    <w:left w:val="single" w:sz="4" w:space="0" w:color="auto"/>
                    <w:bottom w:val="single" w:sz="4" w:space="0" w:color="auto"/>
                    <w:right w:val="single" w:sz="4" w:space="0" w:color="auto"/>
                  </w:tcBorders>
                  <w:hideMark/>
                </w:tcPr>
                <w:p w14:paraId="1084564A" w14:textId="77777777" w:rsidR="00CF5CE5" w:rsidRPr="00CF5CE5" w:rsidRDefault="00CF5CE5" w:rsidP="00CF5CE5">
                  <w:pPr>
                    <w:rPr>
                      <w:b/>
                      <w:bCs/>
                      <w:sz w:val="16"/>
                      <w:szCs w:val="16"/>
                    </w:rPr>
                  </w:pPr>
                  <w:r w:rsidRPr="00CF5CE5">
                    <w:rPr>
                      <w:b/>
                      <w:bCs/>
                      <w:sz w:val="16"/>
                      <w:szCs w:val="16"/>
                    </w:rPr>
                    <w:t>Model input</w:t>
                  </w:r>
                </w:p>
              </w:tc>
              <w:tc>
                <w:tcPr>
                  <w:tcW w:w="790" w:type="dxa"/>
                  <w:vMerge w:val="restart"/>
                  <w:tcBorders>
                    <w:top w:val="single" w:sz="4" w:space="0" w:color="auto"/>
                    <w:left w:val="single" w:sz="4" w:space="0" w:color="auto"/>
                    <w:bottom w:val="single" w:sz="4" w:space="0" w:color="auto"/>
                    <w:right w:val="single" w:sz="4" w:space="0" w:color="auto"/>
                  </w:tcBorders>
                  <w:hideMark/>
                </w:tcPr>
                <w:p w14:paraId="3FEF1A7E" w14:textId="77777777" w:rsidR="00CF5CE5" w:rsidRPr="00CF5CE5" w:rsidRDefault="00CF5CE5" w:rsidP="00CF5CE5">
                  <w:pPr>
                    <w:rPr>
                      <w:b/>
                      <w:bCs/>
                      <w:sz w:val="16"/>
                      <w:szCs w:val="16"/>
                    </w:rPr>
                  </w:pPr>
                  <w:r w:rsidRPr="00CF5CE5">
                    <w:rPr>
                      <w:b/>
                      <w:bCs/>
                      <w:sz w:val="16"/>
                      <w:szCs w:val="16"/>
                    </w:rPr>
                    <w:t>Model output</w:t>
                  </w:r>
                </w:p>
              </w:tc>
              <w:tc>
                <w:tcPr>
                  <w:tcW w:w="779" w:type="dxa"/>
                  <w:vMerge w:val="restart"/>
                  <w:tcBorders>
                    <w:top w:val="single" w:sz="4" w:space="0" w:color="auto"/>
                    <w:left w:val="single" w:sz="4" w:space="0" w:color="auto"/>
                    <w:bottom w:val="single" w:sz="4" w:space="0" w:color="auto"/>
                    <w:right w:val="single" w:sz="4" w:space="0" w:color="auto"/>
                  </w:tcBorders>
                  <w:hideMark/>
                </w:tcPr>
                <w:p w14:paraId="52D823CC" w14:textId="77777777" w:rsidR="00CF5CE5" w:rsidRPr="00CF5CE5" w:rsidRDefault="00CF5CE5" w:rsidP="00CF5CE5">
                  <w:pPr>
                    <w:rPr>
                      <w:b/>
                      <w:bCs/>
                      <w:sz w:val="16"/>
                      <w:szCs w:val="16"/>
                    </w:rPr>
                  </w:pPr>
                  <w:r w:rsidRPr="00CF5CE5">
                    <w:rPr>
                      <w:b/>
                      <w:bCs/>
                      <w:sz w:val="16"/>
                      <w:szCs w:val="16"/>
                    </w:rPr>
                    <w:t>Label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8E222A6" w14:textId="77777777" w:rsidR="00CF5CE5" w:rsidRPr="00CF5CE5" w:rsidRDefault="00CF5CE5" w:rsidP="00CF5CE5">
                  <w:pPr>
                    <w:rPr>
                      <w:b/>
                      <w:bCs/>
                      <w:sz w:val="16"/>
                      <w:szCs w:val="16"/>
                    </w:rPr>
                  </w:pPr>
                  <w:r w:rsidRPr="00CF5CE5">
                    <w:rPr>
                      <w:b/>
                      <w:bCs/>
                      <w:sz w:val="16"/>
                      <w:szCs w:val="16"/>
                    </w:rPr>
                    <w:t>Clutter param</w:t>
                  </w:r>
                </w:p>
              </w:tc>
              <w:tc>
                <w:tcPr>
                  <w:tcW w:w="1477" w:type="dxa"/>
                  <w:gridSpan w:val="2"/>
                  <w:tcBorders>
                    <w:top w:val="single" w:sz="4" w:space="0" w:color="auto"/>
                    <w:left w:val="single" w:sz="4" w:space="0" w:color="auto"/>
                    <w:bottom w:val="single" w:sz="4" w:space="0" w:color="auto"/>
                    <w:right w:val="single" w:sz="4" w:space="0" w:color="auto"/>
                  </w:tcBorders>
                  <w:hideMark/>
                </w:tcPr>
                <w:p w14:paraId="26581678" w14:textId="77777777" w:rsidR="00CF5CE5" w:rsidRPr="00CF5CE5" w:rsidRDefault="00CF5CE5" w:rsidP="00CF5CE5">
                  <w:pPr>
                    <w:rPr>
                      <w:b/>
                      <w:bCs/>
                      <w:sz w:val="16"/>
                      <w:szCs w:val="16"/>
                    </w:rPr>
                  </w:pPr>
                  <w:r w:rsidRPr="00CF5CE5">
                    <w:rPr>
                      <w:b/>
                      <w:bCs/>
                      <w:sz w:val="16"/>
                      <w:szCs w:val="16"/>
                    </w:rPr>
                    <w:t>Dataset size</w:t>
                  </w:r>
                </w:p>
              </w:tc>
              <w:tc>
                <w:tcPr>
                  <w:tcW w:w="2532" w:type="dxa"/>
                  <w:gridSpan w:val="2"/>
                  <w:tcBorders>
                    <w:top w:val="single" w:sz="4" w:space="0" w:color="auto"/>
                    <w:left w:val="single" w:sz="4" w:space="0" w:color="auto"/>
                    <w:bottom w:val="single" w:sz="4" w:space="0" w:color="auto"/>
                    <w:right w:val="single" w:sz="4" w:space="0" w:color="auto"/>
                  </w:tcBorders>
                  <w:hideMark/>
                </w:tcPr>
                <w:p w14:paraId="1C62BD1B" w14:textId="77777777" w:rsidR="00CF5CE5" w:rsidRPr="00CF5CE5" w:rsidRDefault="00CF5CE5" w:rsidP="00CF5CE5">
                  <w:pPr>
                    <w:rPr>
                      <w:b/>
                      <w:bCs/>
                      <w:sz w:val="16"/>
                      <w:szCs w:val="16"/>
                    </w:rPr>
                  </w:pPr>
                  <w:r w:rsidRPr="00CF5CE5">
                    <w:rPr>
                      <w:b/>
                      <w:bCs/>
                      <w:sz w:val="16"/>
                      <w:szCs w:val="16"/>
                    </w:rPr>
                    <w:t>AI/ML complexity</w:t>
                  </w:r>
                </w:p>
              </w:tc>
              <w:tc>
                <w:tcPr>
                  <w:tcW w:w="1992" w:type="dxa"/>
                  <w:tcBorders>
                    <w:top w:val="single" w:sz="4" w:space="0" w:color="auto"/>
                    <w:left w:val="single" w:sz="4" w:space="0" w:color="auto"/>
                    <w:bottom w:val="single" w:sz="4" w:space="0" w:color="auto"/>
                    <w:right w:val="single" w:sz="4" w:space="0" w:color="auto"/>
                  </w:tcBorders>
                  <w:hideMark/>
                </w:tcPr>
                <w:p w14:paraId="12FD818A" w14:textId="77777777" w:rsidR="00CF5CE5" w:rsidRPr="00CF5CE5" w:rsidRDefault="00CF5CE5" w:rsidP="00CF5CE5">
                  <w:pPr>
                    <w:rPr>
                      <w:b/>
                      <w:bCs/>
                      <w:sz w:val="16"/>
                      <w:szCs w:val="16"/>
                    </w:rPr>
                  </w:pPr>
                  <w:r w:rsidRPr="00CF5CE5">
                    <w:rPr>
                      <w:rFonts w:eastAsia="Calibri"/>
                      <w:b/>
                      <w:bCs/>
                      <w:sz w:val="16"/>
                      <w:szCs w:val="16"/>
                      <w:lang w:eastAsia="ja-JP"/>
                    </w:rPr>
                    <w:t>Horizontal positioning accuracy at CDF=90% (meters)</w:t>
                  </w:r>
                </w:p>
              </w:tc>
            </w:tr>
            <w:tr w:rsidR="00CF5CE5" w:rsidRPr="00CF5CE5" w14:paraId="0EC20CD3" w14:textId="77777777" w:rsidTr="00CF5CE5">
              <w:tc>
                <w:tcPr>
                  <w:tcW w:w="653" w:type="dxa"/>
                  <w:vMerge/>
                  <w:tcBorders>
                    <w:top w:val="single" w:sz="4" w:space="0" w:color="auto"/>
                    <w:left w:val="single" w:sz="4" w:space="0" w:color="auto"/>
                    <w:bottom w:val="single" w:sz="4" w:space="0" w:color="auto"/>
                    <w:right w:val="single" w:sz="4" w:space="0" w:color="auto"/>
                  </w:tcBorders>
                  <w:vAlign w:val="center"/>
                  <w:hideMark/>
                </w:tcPr>
                <w:p w14:paraId="3AF1B858" w14:textId="77777777" w:rsidR="00CF5CE5" w:rsidRPr="00CF5CE5" w:rsidRDefault="00CF5CE5" w:rsidP="00CF5CE5">
                  <w:pPr>
                    <w:rPr>
                      <w:rFonts w:eastAsia="Batang"/>
                      <w:b/>
                      <w:bCs/>
                      <w:sz w:val="16"/>
                      <w:szCs w:val="16"/>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6639E15B" w14:textId="77777777" w:rsidR="00CF5CE5" w:rsidRPr="00CF5CE5" w:rsidRDefault="00CF5CE5" w:rsidP="00CF5CE5">
                  <w:pPr>
                    <w:rPr>
                      <w:rFonts w:eastAsia="Batang"/>
                      <w:b/>
                      <w:bCs/>
                      <w:sz w:val="16"/>
                      <w:szCs w:val="16"/>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558754A5" w14:textId="77777777" w:rsidR="00CF5CE5" w:rsidRPr="00CF5CE5" w:rsidRDefault="00CF5CE5" w:rsidP="00CF5CE5">
                  <w:pPr>
                    <w:rPr>
                      <w:rFonts w:eastAsia="Batang"/>
                      <w:b/>
                      <w:bCs/>
                      <w:sz w:val="16"/>
                      <w:szCs w:val="16"/>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3C7300F" w14:textId="77777777" w:rsidR="00CF5CE5" w:rsidRPr="00CF5CE5" w:rsidRDefault="00CF5CE5" w:rsidP="00CF5CE5">
                  <w:pPr>
                    <w:rPr>
                      <w:rFonts w:eastAsia="Batang"/>
                      <w:b/>
                      <w:bCs/>
                      <w:sz w:val="16"/>
                      <w:szCs w:val="16"/>
                    </w:rPr>
                  </w:pPr>
                </w:p>
              </w:tc>
              <w:tc>
                <w:tcPr>
                  <w:tcW w:w="951" w:type="dxa"/>
                  <w:tcBorders>
                    <w:top w:val="single" w:sz="4" w:space="0" w:color="auto"/>
                    <w:left w:val="single" w:sz="4" w:space="0" w:color="auto"/>
                    <w:bottom w:val="single" w:sz="4" w:space="0" w:color="auto"/>
                    <w:right w:val="single" w:sz="4" w:space="0" w:color="auto"/>
                  </w:tcBorders>
                  <w:hideMark/>
                </w:tcPr>
                <w:p w14:paraId="4B8B7B6D" w14:textId="77777777" w:rsidR="00CF5CE5" w:rsidRPr="00CF5CE5" w:rsidRDefault="00CF5CE5" w:rsidP="00CF5CE5">
                  <w:pPr>
                    <w:rPr>
                      <w:sz w:val="16"/>
                      <w:szCs w:val="16"/>
                    </w:rPr>
                  </w:pPr>
                  <w:r w:rsidRPr="00CF5CE5">
                    <w:rPr>
                      <w:sz w:val="16"/>
                      <w:szCs w:val="16"/>
                    </w:rPr>
                    <w:t>Training</w:t>
                  </w:r>
                </w:p>
              </w:tc>
              <w:tc>
                <w:tcPr>
                  <w:tcW w:w="526" w:type="dxa"/>
                  <w:tcBorders>
                    <w:top w:val="single" w:sz="4" w:space="0" w:color="auto"/>
                    <w:left w:val="single" w:sz="4" w:space="0" w:color="auto"/>
                    <w:bottom w:val="single" w:sz="4" w:space="0" w:color="auto"/>
                    <w:right w:val="single" w:sz="4" w:space="0" w:color="auto"/>
                  </w:tcBorders>
                  <w:hideMark/>
                </w:tcPr>
                <w:p w14:paraId="410AE57B" w14:textId="77777777" w:rsidR="00CF5CE5" w:rsidRPr="00CF5CE5" w:rsidRDefault="00CF5CE5" w:rsidP="00CF5CE5">
                  <w:pPr>
                    <w:rPr>
                      <w:sz w:val="16"/>
                      <w:szCs w:val="16"/>
                    </w:rPr>
                  </w:pPr>
                  <w:r w:rsidRPr="00CF5CE5">
                    <w:rPr>
                      <w:sz w:val="16"/>
                      <w:szCs w:val="16"/>
                    </w:rPr>
                    <w:t>test</w:t>
                  </w:r>
                </w:p>
              </w:tc>
              <w:tc>
                <w:tcPr>
                  <w:tcW w:w="1133" w:type="dxa"/>
                  <w:tcBorders>
                    <w:top w:val="single" w:sz="4" w:space="0" w:color="auto"/>
                    <w:left w:val="single" w:sz="4" w:space="0" w:color="auto"/>
                    <w:bottom w:val="single" w:sz="4" w:space="0" w:color="auto"/>
                    <w:right w:val="single" w:sz="4" w:space="0" w:color="auto"/>
                  </w:tcBorders>
                  <w:hideMark/>
                </w:tcPr>
                <w:p w14:paraId="5A127434" w14:textId="77777777" w:rsidR="00CF5CE5" w:rsidRPr="00CF5CE5" w:rsidRDefault="00CF5CE5" w:rsidP="00CF5CE5">
                  <w:pPr>
                    <w:rPr>
                      <w:sz w:val="16"/>
                      <w:szCs w:val="16"/>
                    </w:rPr>
                  </w:pPr>
                  <w:r w:rsidRPr="00CF5CE5">
                    <w:rPr>
                      <w:sz w:val="16"/>
                      <w:szCs w:val="16"/>
                    </w:rPr>
                    <w:t>Model complexity</w:t>
                  </w:r>
                </w:p>
              </w:tc>
              <w:tc>
                <w:tcPr>
                  <w:tcW w:w="1399" w:type="dxa"/>
                  <w:tcBorders>
                    <w:top w:val="single" w:sz="4" w:space="0" w:color="auto"/>
                    <w:left w:val="single" w:sz="4" w:space="0" w:color="auto"/>
                    <w:bottom w:val="single" w:sz="4" w:space="0" w:color="auto"/>
                    <w:right w:val="single" w:sz="4" w:space="0" w:color="auto"/>
                  </w:tcBorders>
                  <w:hideMark/>
                </w:tcPr>
                <w:p w14:paraId="1100C489" w14:textId="77777777" w:rsidR="00CF5CE5" w:rsidRPr="00CF5CE5" w:rsidRDefault="00CF5CE5" w:rsidP="00CF5CE5">
                  <w:pPr>
                    <w:rPr>
                      <w:sz w:val="16"/>
                      <w:szCs w:val="16"/>
                    </w:rPr>
                  </w:pPr>
                  <w:r w:rsidRPr="00CF5CE5">
                    <w:rPr>
                      <w:sz w:val="16"/>
                      <w:szCs w:val="16"/>
                    </w:rPr>
                    <w:t>Computational complexity</w:t>
                  </w:r>
                </w:p>
              </w:tc>
              <w:tc>
                <w:tcPr>
                  <w:tcW w:w="1992" w:type="dxa"/>
                  <w:tcBorders>
                    <w:top w:val="single" w:sz="4" w:space="0" w:color="auto"/>
                    <w:left w:val="single" w:sz="4" w:space="0" w:color="auto"/>
                    <w:bottom w:val="single" w:sz="4" w:space="0" w:color="auto"/>
                    <w:right w:val="single" w:sz="4" w:space="0" w:color="auto"/>
                  </w:tcBorders>
                  <w:hideMark/>
                </w:tcPr>
                <w:p w14:paraId="658086D9" w14:textId="77777777" w:rsidR="00CF5CE5" w:rsidRPr="00CF5CE5" w:rsidRDefault="00CF5CE5" w:rsidP="00CF5CE5">
                  <w:pPr>
                    <w:rPr>
                      <w:sz w:val="16"/>
                      <w:szCs w:val="16"/>
                    </w:rPr>
                  </w:pPr>
                  <w:r w:rsidRPr="00CF5CE5">
                    <w:rPr>
                      <w:sz w:val="16"/>
                      <w:szCs w:val="16"/>
                    </w:rPr>
                    <w:t>AI/ML</w:t>
                  </w:r>
                </w:p>
              </w:tc>
            </w:tr>
            <w:tr w:rsidR="00CF5CE5" w:rsidRPr="00CF5CE5" w14:paraId="64C87365" w14:textId="77777777" w:rsidTr="00CF5CE5">
              <w:trPr>
                <w:trHeight w:val="35"/>
              </w:trPr>
              <w:tc>
                <w:tcPr>
                  <w:tcW w:w="653" w:type="dxa"/>
                  <w:tcBorders>
                    <w:top w:val="single" w:sz="4" w:space="0" w:color="auto"/>
                    <w:left w:val="single" w:sz="4" w:space="0" w:color="auto"/>
                    <w:bottom w:val="single" w:sz="4" w:space="0" w:color="auto"/>
                    <w:right w:val="single" w:sz="4" w:space="0" w:color="auto"/>
                  </w:tcBorders>
                </w:tcPr>
                <w:p w14:paraId="4572B3E6" w14:textId="77777777" w:rsidR="00CF5CE5" w:rsidRPr="00CF5CE5" w:rsidRDefault="00CF5CE5" w:rsidP="00CF5CE5">
                  <w:pPr>
                    <w:rPr>
                      <w:sz w:val="16"/>
                      <w:szCs w:val="16"/>
                    </w:rPr>
                  </w:pPr>
                </w:p>
              </w:tc>
              <w:tc>
                <w:tcPr>
                  <w:tcW w:w="790" w:type="dxa"/>
                  <w:tcBorders>
                    <w:top w:val="single" w:sz="4" w:space="0" w:color="auto"/>
                    <w:left w:val="single" w:sz="4" w:space="0" w:color="auto"/>
                    <w:bottom w:val="single" w:sz="4" w:space="0" w:color="auto"/>
                    <w:right w:val="single" w:sz="4" w:space="0" w:color="auto"/>
                  </w:tcBorders>
                </w:tcPr>
                <w:p w14:paraId="5C6C4FB3" w14:textId="77777777" w:rsidR="00CF5CE5" w:rsidRPr="00CF5CE5" w:rsidRDefault="00CF5CE5" w:rsidP="00CF5CE5">
                  <w:pPr>
                    <w:rPr>
                      <w:sz w:val="16"/>
                      <w:szCs w:val="16"/>
                    </w:rPr>
                  </w:pPr>
                </w:p>
              </w:tc>
              <w:tc>
                <w:tcPr>
                  <w:tcW w:w="779" w:type="dxa"/>
                  <w:tcBorders>
                    <w:top w:val="single" w:sz="4" w:space="0" w:color="auto"/>
                    <w:left w:val="single" w:sz="4" w:space="0" w:color="auto"/>
                    <w:bottom w:val="single" w:sz="4" w:space="0" w:color="auto"/>
                    <w:right w:val="single" w:sz="4" w:space="0" w:color="auto"/>
                  </w:tcBorders>
                </w:tcPr>
                <w:p w14:paraId="423A7B5E" w14:textId="77777777" w:rsidR="00CF5CE5" w:rsidRPr="00CF5CE5" w:rsidRDefault="00CF5CE5" w:rsidP="00CF5CE5">
                  <w:pPr>
                    <w:rPr>
                      <w:sz w:val="16"/>
                      <w:szCs w:val="16"/>
                    </w:rPr>
                  </w:pPr>
                </w:p>
              </w:tc>
              <w:tc>
                <w:tcPr>
                  <w:tcW w:w="875" w:type="dxa"/>
                  <w:tcBorders>
                    <w:top w:val="single" w:sz="4" w:space="0" w:color="auto"/>
                    <w:left w:val="single" w:sz="4" w:space="0" w:color="auto"/>
                    <w:bottom w:val="single" w:sz="4" w:space="0" w:color="auto"/>
                    <w:right w:val="single" w:sz="4" w:space="0" w:color="auto"/>
                  </w:tcBorders>
                </w:tcPr>
                <w:p w14:paraId="589B89DB" w14:textId="77777777" w:rsidR="00CF5CE5" w:rsidRPr="00CF5CE5" w:rsidRDefault="00CF5CE5" w:rsidP="00CF5CE5">
                  <w:pPr>
                    <w:rPr>
                      <w:sz w:val="16"/>
                      <w:szCs w:val="16"/>
                    </w:rPr>
                  </w:pPr>
                </w:p>
              </w:tc>
              <w:tc>
                <w:tcPr>
                  <w:tcW w:w="951" w:type="dxa"/>
                  <w:tcBorders>
                    <w:top w:val="single" w:sz="4" w:space="0" w:color="auto"/>
                    <w:left w:val="single" w:sz="4" w:space="0" w:color="auto"/>
                    <w:bottom w:val="single" w:sz="4" w:space="0" w:color="auto"/>
                    <w:right w:val="single" w:sz="4" w:space="0" w:color="auto"/>
                  </w:tcBorders>
                </w:tcPr>
                <w:p w14:paraId="6204860D" w14:textId="77777777" w:rsidR="00CF5CE5" w:rsidRPr="00CF5CE5" w:rsidRDefault="00CF5CE5" w:rsidP="00CF5CE5">
                  <w:pPr>
                    <w:rPr>
                      <w:sz w:val="16"/>
                      <w:szCs w:val="16"/>
                    </w:rPr>
                  </w:pPr>
                </w:p>
              </w:tc>
              <w:tc>
                <w:tcPr>
                  <w:tcW w:w="526" w:type="dxa"/>
                  <w:tcBorders>
                    <w:top w:val="single" w:sz="4" w:space="0" w:color="auto"/>
                    <w:left w:val="single" w:sz="4" w:space="0" w:color="auto"/>
                    <w:bottom w:val="single" w:sz="4" w:space="0" w:color="auto"/>
                    <w:right w:val="single" w:sz="4" w:space="0" w:color="auto"/>
                  </w:tcBorders>
                </w:tcPr>
                <w:p w14:paraId="62978559" w14:textId="77777777" w:rsidR="00CF5CE5" w:rsidRPr="00CF5CE5" w:rsidRDefault="00CF5CE5" w:rsidP="00CF5CE5">
                  <w:pPr>
                    <w:rPr>
                      <w:sz w:val="16"/>
                      <w:szCs w:val="16"/>
                    </w:rPr>
                  </w:pPr>
                </w:p>
              </w:tc>
              <w:tc>
                <w:tcPr>
                  <w:tcW w:w="1133" w:type="dxa"/>
                  <w:tcBorders>
                    <w:top w:val="single" w:sz="4" w:space="0" w:color="auto"/>
                    <w:left w:val="single" w:sz="4" w:space="0" w:color="auto"/>
                    <w:bottom w:val="single" w:sz="4" w:space="0" w:color="auto"/>
                    <w:right w:val="single" w:sz="4" w:space="0" w:color="auto"/>
                  </w:tcBorders>
                </w:tcPr>
                <w:p w14:paraId="69E3A55C" w14:textId="77777777" w:rsidR="00CF5CE5" w:rsidRPr="00CF5CE5" w:rsidRDefault="00CF5CE5" w:rsidP="00CF5CE5">
                  <w:pPr>
                    <w:rPr>
                      <w:sz w:val="16"/>
                      <w:szCs w:val="16"/>
                    </w:rPr>
                  </w:pPr>
                </w:p>
              </w:tc>
              <w:tc>
                <w:tcPr>
                  <w:tcW w:w="1399" w:type="dxa"/>
                  <w:tcBorders>
                    <w:top w:val="single" w:sz="4" w:space="0" w:color="auto"/>
                    <w:left w:val="single" w:sz="4" w:space="0" w:color="auto"/>
                    <w:bottom w:val="single" w:sz="4" w:space="0" w:color="auto"/>
                    <w:right w:val="single" w:sz="4" w:space="0" w:color="auto"/>
                  </w:tcBorders>
                </w:tcPr>
                <w:p w14:paraId="5D4BA831" w14:textId="77777777" w:rsidR="00CF5CE5" w:rsidRPr="00CF5CE5" w:rsidRDefault="00CF5CE5" w:rsidP="00CF5CE5">
                  <w:pPr>
                    <w:rPr>
                      <w:sz w:val="16"/>
                      <w:szCs w:val="16"/>
                    </w:rPr>
                  </w:pPr>
                </w:p>
              </w:tc>
              <w:tc>
                <w:tcPr>
                  <w:tcW w:w="1992" w:type="dxa"/>
                  <w:tcBorders>
                    <w:top w:val="single" w:sz="4" w:space="0" w:color="auto"/>
                    <w:left w:val="single" w:sz="4" w:space="0" w:color="auto"/>
                    <w:bottom w:val="single" w:sz="4" w:space="0" w:color="auto"/>
                    <w:right w:val="single" w:sz="4" w:space="0" w:color="auto"/>
                  </w:tcBorders>
                </w:tcPr>
                <w:p w14:paraId="3A803D9D" w14:textId="77777777" w:rsidR="00CF5CE5" w:rsidRPr="00CF5CE5" w:rsidRDefault="00CF5CE5" w:rsidP="00CF5CE5">
                  <w:pPr>
                    <w:rPr>
                      <w:sz w:val="16"/>
                      <w:szCs w:val="16"/>
                    </w:rPr>
                  </w:pPr>
                </w:p>
              </w:tc>
            </w:tr>
          </w:tbl>
          <w:p w14:paraId="78FFCED7" w14:textId="77777777" w:rsidR="00CF5CE5" w:rsidRPr="00CF5CE5" w:rsidRDefault="00CF5CE5" w:rsidP="00CF5CE5">
            <w:pPr>
              <w:rPr>
                <w:rFonts w:eastAsia="Batang"/>
                <w:sz w:val="16"/>
                <w:szCs w:val="16"/>
              </w:rPr>
            </w:pPr>
          </w:p>
          <w:p w14:paraId="08AF168E" w14:textId="77777777" w:rsidR="00CF5CE5" w:rsidRPr="00CF5CE5" w:rsidRDefault="00CF5CE5" w:rsidP="00CF5CE5">
            <w:pPr>
              <w:rPr>
                <w:sz w:val="16"/>
                <w:szCs w:val="16"/>
              </w:rPr>
            </w:pPr>
            <w:r w:rsidRPr="00CF5CE5">
              <w:rPr>
                <w:sz w:val="16"/>
                <w:szCs w:val="16"/>
              </w:rPr>
              <w:t xml:space="preserve">To report the following in table caption: </w:t>
            </w:r>
          </w:p>
          <w:p w14:paraId="4000F038" w14:textId="77777777" w:rsidR="00CF5CE5" w:rsidRPr="00B100FD" w:rsidRDefault="00CF5CE5" w:rsidP="00B74CB3">
            <w:pPr>
              <w:pStyle w:val="ListParagraph"/>
              <w:widowControl w:val="0"/>
              <w:numPr>
                <w:ilvl w:val="3"/>
                <w:numId w:val="29"/>
              </w:numPr>
              <w:spacing w:after="120"/>
              <w:ind w:left="630"/>
              <w:contextualSpacing w:val="0"/>
              <w:jc w:val="both"/>
              <w:rPr>
                <w:sz w:val="16"/>
                <w:szCs w:val="16"/>
                <w:lang w:val="en-US"/>
              </w:rPr>
            </w:pPr>
            <w:r w:rsidRPr="00B100FD">
              <w:rPr>
                <w:sz w:val="16"/>
                <w:szCs w:val="16"/>
                <w:lang w:val="en-US"/>
              </w:rPr>
              <w:t>Which side the model is deployed</w:t>
            </w:r>
          </w:p>
          <w:p w14:paraId="7F0C7BBE" w14:textId="77777777" w:rsidR="00CF5CE5" w:rsidRPr="00CF5CE5" w:rsidRDefault="00CF5CE5" w:rsidP="00B74CB3">
            <w:pPr>
              <w:pStyle w:val="ListParagraph"/>
              <w:widowControl w:val="0"/>
              <w:numPr>
                <w:ilvl w:val="3"/>
                <w:numId w:val="29"/>
              </w:numPr>
              <w:spacing w:after="120"/>
              <w:ind w:left="630"/>
              <w:contextualSpacing w:val="0"/>
              <w:jc w:val="both"/>
              <w:rPr>
                <w:sz w:val="16"/>
                <w:szCs w:val="16"/>
              </w:rPr>
            </w:pPr>
            <w:proofErr w:type="spellStart"/>
            <w:r w:rsidRPr="00CF5CE5">
              <w:rPr>
                <w:sz w:val="16"/>
                <w:szCs w:val="16"/>
              </w:rPr>
              <w:t>Model</w:t>
            </w:r>
            <w:proofErr w:type="spellEnd"/>
            <w:r w:rsidRPr="00CF5CE5">
              <w:rPr>
                <w:sz w:val="16"/>
                <w:szCs w:val="16"/>
              </w:rPr>
              <w:t xml:space="preserve"> </w:t>
            </w:r>
            <w:proofErr w:type="spellStart"/>
            <w:r w:rsidRPr="00CF5CE5">
              <w:rPr>
                <w:sz w:val="16"/>
                <w:szCs w:val="16"/>
              </w:rPr>
              <w:t>generalization</w:t>
            </w:r>
            <w:proofErr w:type="spellEnd"/>
            <w:r w:rsidRPr="00CF5CE5">
              <w:rPr>
                <w:sz w:val="16"/>
                <w:szCs w:val="16"/>
              </w:rPr>
              <w:t xml:space="preserve"> </w:t>
            </w:r>
            <w:proofErr w:type="spellStart"/>
            <w:r w:rsidRPr="00CF5CE5">
              <w:rPr>
                <w:sz w:val="16"/>
                <w:szCs w:val="16"/>
              </w:rPr>
              <w:t>investigation</w:t>
            </w:r>
            <w:proofErr w:type="spellEnd"/>
            <w:r w:rsidRPr="00CF5CE5">
              <w:rPr>
                <w:sz w:val="16"/>
                <w:szCs w:val="16"/>
              </w:rPr>
              <w:t xml:space="preserve">, </w:t>
            </w:r>
            <w:proofErr w:type="spellStart"/>
            <w:r w:rsidRPr="00CF5CE5">
              <w:rPr>
                <w:sz w:val="16"/>
                <w:szCs w:val="16"/>
              </w:rPr>
              <w:t>if</w:t>
            </w:r>
            <w:proofErr w:type="spellEnd"/>
            <w:r w:rsidRPr="00CF5CE5">
              <w:rPr>
                <w:sz w:val="16"/>
                <w:szCs w:val="16"/>
              </w:rPr>
              <w:t xml:space="preserve"> </w:t>
            </w:r>
            <w:proofErr w:type="spellStart"/>
            <w:r w:rsidRPr="00CF5CE5">
              <w:rPr>
                <w:sz w:val="16"/>
                <w:szCs w:val="16"/>
              </w:rPr>
              <w:t>applied</w:t>
            </w:r>
            <w:proofErr w:type="spellEnd"/>
          </w:p>
          <w:p w14:paraId="1CF41B57" w14:textId="77777777" w:rsidR="00CF5CE5" w:rsidRPr="00B100FD" w:rsidRDefault="00CF5CE5" w:rsidP="00B74CB3">
            <w:pPr>
              <w:pStyle w:val="ListParagraph"/>
              <w:widowControl w:val="0"/>
              <w:numPr>
                <w:ilvl w:val="3"/>
                <w:numId w:val="29"/>
              </w:numPr>
              <w:spacing w:after="120"/>
              <w:ind w:left="630"/>
              <w:contextualSpacing w:val="0"/>
              <w:jc w:val="both"/>
              <w:rPr>
                <w:sz w:val="16"/>
                <w:szCs w:val="16"/>
                <w:lang w:val="en-US"/>
              </w:rPr>
            </w:pPr>
            <w:r w:rsidRPr="00B100FD">
              <w:rPr>
                <w:sz w:val="16"/>
                <w:szCs w:val="16"/>
                <w:lang w:val="en-US"/>
              </w:rPr>
              <w:t>Short model description: e.g., CNN</w:t>
            </w:r>
          </w:p>
          <w:p w14:paraId="5BC9A10F" w14:textId="77777777" w:rsidR="00CF5CE5" w:rsidRPr="00CF5CE5" w:rsidRDefault="00CF5CE5" w:rsidP="00CF5CE5">
            <w:pPr>
              <w:rPr>
                <w:sz w:val="16"/>
                <w:szCs w:val="16"/>
              </w:rPr>
            </w:pPr>
            <w:r w:rsidRPr="00CF5CE5">
              <w:rPr>
                <w:sz w:val="16"/>
                <w:szCs w:val="16"/>
              </w:rPr>
              <w:t>Further info for the columns:</w:t>
            </w:r>
          </w:p>
          <w:p w14:paraId="6134AF16"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Model input: input type and size</w:t>
            </w:r>
          </w:p>
          <w:p w14:paraId="3D2DDBC0"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Model output: output type and size</w:t>
            </w:r>
          </w:p>
          <w:p w14:paraId="235418C9"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Label: meaning of ground truth label; percentage of training data set without label if data labeling issue is investigated (default = 0%)</w:t>
            </w:r>
          </w:p>
          <w:p w14:paraId="6C47AE29"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Clutter parameter: e.g., {60%, 6m, 2m}</w:t>
            </w:r>
          </w:p>
          <w:p w14:paraId="14F13E41"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Dataset size, both the size of training/validation dataset and the size of test dataset</w:t>
            </w:r>
          </w:p>
          <w:p w14:paraId="05EDF1B3"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AI/ML complexity: both model complexity in terms of “number of model parameters”, and computational complexity in terms of FLOPs</w:t>
            </w:r>
          </w:p>
          <w:p w14:paraId="145E0857" w14:textId="77777777" w:rsidR="00CF5CE5" w:rsidRPr="00B100FD" w:rsidRDefault="00CF5CE5" w:rsidP="00B74CB3">
            <w:pPr>
              <w:pStyle w:val="ListParagraph"/>
              <w:widowControl w:val="0"/>
              <w:numPr>
                <w:ilvl w:val="0"/>
                <w:numId w:val="30"/>
              </w:numPr>
              <w:spacing w:after="120"/>
              <w:contextualSpacing w:val="0"/>
              <w:jc w:val="both"/>
              <w:rPr>
                <w:sz w:val="16"/>
                <w:szCs w:val="16"/>
                <w:lang w:val="en-US"/>
              </w:rPr>
            </w:pPr>
            <w:r w:rsidRPr="00B100FD">
              <w:rPr>
                <w:sz w:val="16"/>
                <w:szCs w:val="16"/>
                <w:lang w:val="en-US"/>
              </w:rPr>
              <w:t>Horizontal positioning accuracy: the accuracy (in meters) of the AI/ML based method</w:t>
            </w:r>
          </w:p>
          <w:p w14:paraId="7672C0CD" w14:textId="77777777" w:rsidR="00CF5CE5" w:rsidRPr="00B100FD" w:rsidRDefault="00CF5CE5" w:rsidP="00CF5CE5">
            <w:pPr>
              <w:pStyle w:val="ListParagraph"/>
              <w:spacing w:after="120"/>
              <w:ind w:left="0"/>
              <w:rPr>
                <w:rFonts w:eastAsia="DengXian"/>
                <w:sz w:val="16"/>
                <w:szCs w:val="16"/>
                <w:lang w:val="en-US"/>
              </w:rPr>
            </w:pPr>
            <w:r w:rsidRPr="00B100FD">
              <w:rPr>
                <w:rFonts w:eastAsia="DengXian"/>
                <w:sz w:val="16"/>
                <w:szCs w:val="16"/>
                <w:lang w:val="en-US"/>
              </w:rPr>
              <w:t>Note: To report other simulation assumptions, if any.</w:t>
            </w:r>
          </w:p>
          <w:p w14:paraId="2B5B7874" w14:textId="77777777" w:rsidR="00CF5CE5" w:rsidRPr="00B100FD" w:rsidRDefault="00CF5CE5" w:rsidP="00CF5CE5">
            <w:pPr>
              <w:pStyle w:val="ListParagraph"/>
              <w:spacing w:after="120"/>
              <w:ind w:left="0"/>
              <w:rPr>
                <w:rFonts w:eastAsia="Batang"/>
                <w:strike/>
                <w:sz w:val="16"/>
                <w:szCs w:val="16"/>
                <w:lang w:val="en-US" w:eastAsia="x-none"/>
              </w:rPr>
            </w:pPr>
          </w:p>
          <w:p w14:paraId="6F28B6E8" w14:textId="77777777" w:rsidR="00CF5CE5" w:rsidRPr="00CF5CE5" w:rsidRDefault="00CF5CE5" w:rsidP="00CF5CE5">
            <w:pPr>
              <w:rPr>
                <w:b/>
                <w:bCs/>
                <w:sz w:val="16"/>
                <w:szCs w:val="16"/>
                <w:highlight w:val="green"/>
              </w:rPr>
            </w:pPr>
            <w:r w:rsidRPr="00CF5CE5">
              <w:rPr>
                <w:b/>
                <w:bCs/>
                <w:sz w:val="16"/>
                <w:szCs w:val="16"/>
                <w:highlight w:val="green"/>
              </w:rPr>
              <w:t>Agreement</w:t>
            </w:r>
          </w:p>
          <w:p w14:paraId="07FDC80A" w14:textId="77777777" w:rsidR="00CF5CE5" w:rsidRPr="00CF5CE5" w:rsidRDefault="00CF5CE5" w:rsidP="00CF5CE5">
            <w:pPr>
              <w:rPr>
                <w:sz w:val="16"/>
                <w:szCs w:val="16"/>
              </w:rPr>
            </w:pPr>
            <w:r w:rsidRPr="00CF5CE5">
              <w:rPr>
                <w:sz w:val="16"/>
                <w:szCs w:val="16"/>
              </w:rPr>
              <w:t>For evaluation of AI/ML assisted positioning, an intermediate performance metric of model output is reported.</w:t>
            </w:r>
          </w:p>
          <w:p w14:paraId="2DEFCE86" w14:textId="77777777" w:rsidR="00CF5CE5" w:rsidRPr="00B100FD" w:rsidRDefault="00CF5CE5" w:rsidP="00B74CB3">
            <w:pPr>
              <w:pStyle w:val="ListParagraph"/>
              <w:widowControl w:val="0"/>
              <w:numPr>
                <w:ilvl w:val="0"/>
                <w:numId w:val="7"/>
              </w:numPr>
              <w:spacing w:after="120"/>
              <w:contextualSpacing w:val="0"/>
              <w:jc w:val="both"/>
              <w:rPr>
                <w:sz w:val="16"/>
                <w:szCs w:val="16"/>
                <w:lang w:val="en-US"/>
              </w:rPr>
            </w:pPr>
            <w:r w:rsidRPr="00B100FD">
              <w:rPr>
                <w:sz w:val="16"/>
                <w:szCs w:val="16"/>
                <w:lang w:val="en-US"/>
              </w:rPr>
              <w:t>FFS: Detailed definition of the intermediate performance metric of the model output</w:t>
            </w:r>
          </w:p>
          <w:p w14:paraId="63D2A892" w14:textId="77777777" w:rsidR="00CF5CE5" w:rsidRPr="00CF5CE5" w:rsidRDefault="00CF5CE5" w:rsidP="00CF5CE5">
            <w:pPr>
              <w:rPr>
                <w:sz w:val="16"/>
                <w:szCs w:val="16"/>
                <w:highlight w:val="cyan"/>
              </w:rPr>
            </w:pPr>
          </w:p>
          <w:p w14:paraId="2399C43B" w14:textId="77777777" w:rsidR="00CF5CE5" w:rsidRPr="00CF5CE5" w:rsidRDefault="00CF5CE5" w:rsidP="00CF5CE5">
            <w:pPr>
              <w:rPr>
                <w:b/>
                <w:bCs/>
                <w:sz w:val="16"/>
                <w:szCs w:val="16"/>
                <w:highlight w:val="green"/>
              </w:rPr>
            </w:pPr>
            <w:r w:rsidRPr="00CF5CE5">
              <w:rPr>
                <w:b/>
                <w:bCs/>
                <w:sz w:val="16"/>
                <w:szCs w:val="16"/>
                <w:highlight w:val="green"/>
              </w:rPr>
              <w:t>Agreement</w:t>
            </w:r>
          </w:p>
          <w:p w14:paraId="5D09C115" w14:textId="77777777" w:rsidR="00CF5CE5" w:rsidRPr="00CF5CE5" w:rsidRDefault="00CF5CE5" w:rsidP="00CF5CE5">
            <w:pPr>
              <w:rPr>
                <w:sz w:val="16"/>
                <w:szCs w:val="16"/>
              </w:rPr>
            </w:pPr>
            <w:r w:rsidRPr="00CF5CE5">
              <w:rPr>
                <w:sz w:val="16"/>
                <w:szCs w:val="16"/>
              </w:rPr>
              <w:t>To investigate the model generalization capability, the following aspect is also considered for the evaluation of AI/ML based positioning:</w:t>
            </w:r>
          </w:p>
          <w:p w14:paraId="5A411E91" w14:textId="77777777" w:rsidR="00CF5CE5" w:rsidRPr="00CF5CE5" w:rsidRDefault="00CF5CE5" w:rsidP="00CF5CE5">
            <w:pPr>
              <w:ind w:left="180"/>
              <w:rPr>
                <w:sz w:val="16"/>
                <w:szCs w:val="16"/>
              </w:rPr>
            </w:pPr>
            <w:r w:rsidRPr="00CF5CE5">
              <w:rPr>
                <w:sz w:val="16"/>
                <w:szCs w:val="16"/>
              </w:rPr>
              <w:t xml:space="preserve">(d) UE/gNB RX and TX timing error. </w:t>
            </w:r>
          </w:p>
          <w:p w14:paraId="0F3E75A6" w14:textId="77777777" w:rsidR="00CF5CE5" w:rsidRPr="00B100FD" w:rsidRDefault="00CF5CE5" w:rsidP="00B74CB3">
            <w:pPr>
              <w:pStyle w:val="ListParagraph"/>
              <w:widowControl w:val="0"/>
              <w:numPr>
                <w:ilvl w:val="0"/>
                <w:numId w:val="28"/>
              </w:numPr>
              <w:spacing w:after="120"/>
              <w:contextualSpacing w:val="0"/>
              <w:jc w:val="both"/>
              <w:rPr>
                <w:sz w:val="16"/>
                <w:szCs w:val="16"/>
                <w:lang w:val="en-US"/>
              </w:rPr>
            </w:pPr>
            <w:r w:rsidRPr="00B100FD">
              <w:rPr>
                <w:sz w:val="16"/>
                <w:szCs w:val="16"/>
                <w:lang w:val="en-US"/>
              </w:rPr>
              <w:t xml:space="preserve">The baseline non-AI/ML method may enable the Rel-17 enhancement features (e.g., UE Rx TEG, UE </w:t>
            </w:r>
            <w:proofErr w:type="spellStart"/>
            <w:r w:rsidRPr="00B100FD">
              <w:rPr>
                <w:sz w:val="16"/>
                <w:szCs w:val="16"/>
                <w:lang w:val="en-US"/>
              </w:rPr>
              <w:t>RxTx</w:t>
            </w:r>
            <w:proofErr w:type="spellEnd"/>
            <w:r w:rsidRPr="00B100FD">
              <w:rPr>
                <w:sz w:val="16"/>
                <w:szCs w:val="16"/>
                <w:lang w:val="en-US"/>
              </w:rPr>
              <w:t xml:space="preserve"> TEG).</w:t>
            </w:r>
          </w:p>
          <w:p w14:paraId="1A5D10A3" w14:textId="77777777" w:rsidR="00DC391B" w:rsidRPr="008D5E58" w:rsidRDefault="00DC391B">
            <w:pPr>
              <w:overflowPunct/>
              <w:autoSpaceDE/>
              <w:autoSpaceDN/>
              <w:adjustRightInd/>
              <w:spacing w:after="0"/>
              <w:textAlignment w:val="auto"/>
              <w:rPr>
                <w:b/>
                <w:bCs/>
                <w:sz w:val="16"/>
                <w:szCs w:val="16"/>
                <w:lang w:val="en-US"/>
              </w:rPr>
            </w:pPr>
          </w:p>
        </w:tc>
      </w:tr>
    </w:tbl>
    <w:p w14:paraId="53F79472" w14:textId="77777777" w:rsidR="00DC391B" w:rsidRDefault="00DC391B" w:rsidP="00DC391B">
      <w:pPr>
        <w:overflowPunct/>
        <w:autoSpaceDE/>
        <w:autoSpaceDN/>
        <w:adjustRightInd/>
        <w:spacing w:after="0"/>
        <w:textAlignment w:val="auto"/>
        <w:rPr>
          <w:b/>
          <w:bCs/>
          <w:lang w:val="en-US"/>
        </w:rPr>
      </w:pPr>
    </w:p>
    <w:p w14:paraId="5C06AA69"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10-bis-e</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53691CF6" w14:textId="77777777">
        <w:tc>
          <w:tcPr>
            <w:tcW w:w="9629" w:type="dxa"/>
          </w:tcPr>
          <w:p w14:paraId="1857790F"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6ECBFABB" w14:textId="77777777" w:rsidR="00A21621" w:rsidRPr="00A21621" w:rsidRDefault="00A21621" w:rsidP="00A21621">
            <w:pPr>
              <w:spacing w:after="0"/>
              <w:rPr>
                <w:sz w:val="16"/>
                <w:szCs w:val="16"/>
              </w:rPr>
            </w:pPr>
            <w:r w:rsidRPr="00A21621">
              <w:rPr>
                <w:sz w:val="16"/>
                <w:szCs w:val="16"/>
              </w:rPr>
              <w:t>To investigate the model generalization capability, the following aspect is also considered for the evaluation of AI/ML based positioning:</w:t>
            </w:r>
          </w:p>
          <w:p w14:paraId="225EC050" w14:textId="77777777" w:rsidR="00A21621" w:rsidRPr="00A21621" w:rsidRDefault="00A21621" w:rsidP="00A21621">
            <w:pPr>
              <w:spacing w:after="0"/>
              <w:ind w:left="180"/>
              <w:rPr>
                <w:sz w:val="16"/>
                <w:szCs w:val="16"/>
              </w:rPr>
            </w:pPr>
            <w:r w:rsidRPr="00A21621">
              <w:rPr>
                <w:sz w:val="16"/>
                <w:szCs w:val="16"/>
              </w:rPr>
              <w:t xml:space="preserve">(e) </w:t>
            </w:r>
            <w:proofErr w:type="spellStart"/>
            <w:r w:rsidRPr="00A21621">
              <w:rPr>
                <w:sz w:val="16"/>
                <w:szCs w:val="16"/>
              </w:rPr>
              <w:t>InF</w:t>
            </w:r>
            <w:proofErr w:type="spellEnd"/>
            <w:r w:rsidRPr="00A21621">
              <w:rPr>
                <w:sz w:val="16"/>
                <w:szCs w:val="16"/>
              </w:rPr>
              <w:t xml:space="preserve"> scenarios, e.g., training dataset from one </w:t>
            </w:r>
            <w:proofErr w:type="spellStart"/>
            <w:r w:rsidRPr="00A21621">
              <w:rPr>
                <w:sz w:val="16"/>
                <w:szCs w:val="16"/>
              </w:rPr>
              <w:t>InF</w:t>
            </w:r>
            <w:proofErr w:type="spellEnd"/>
            <w:r w:rsidRPr="00A21621">
              <w:rPr>
                <w:sz w:val="16"/>
                <w:szCs w:val="16"/>
              </w:rPr>
              <w:t xml:space="preserve"> scenario (e.g., </w:t>
            </w:r>
            <w:proofErr w:type="spellStart"/>
            <w:r w:rsidRPr="00A21621">
              <w:rPr>
                <w:sz w:val="16"/>
                <w:szCs w:val="16"/>
              </w:rPr>
              <w:t>InF</w:t>
            </w:r>
            <w:proofErr w:type="spellEnd"/>
            <w:r w:rsidRPr="00A21621">
              <w:rPr>
                <w:sz w:val="16"/>
                <w:szCs w:val="16"/>
              </w:rPr>
              <w:t xml:space="preserve">-DH), test dataset from a different </w:t>
            </w:r>
            <w:proofErr w:type="spellStart"/>
            <w:r w:rsidRPr="00A21621">
              <w:rPr>
                <w:sz w:val="16"/>
                <w:szCs w:val="16"/>
              </w:rPr>
              <w:t>InF</w:t>
            </w:r>
            <w:proofErr w:type="spellEnd"/>
            <w:r w:rsidRPr="00A21621">
              <w:rPr>
                <w:sz w:val="16"/>
                <w:szCs w:val="16"/>
              </w:rPr>
              <w:t xml:space="preserve"> scenario (e.g., </w:t>
            </w:r>
            <w:proofErr w:type="spellStart"/>
            <w:r w:rsidRPr="00A21621">
              <w:rPr>
                <w:sz w:val="16"/>
                <w:szCs w:val="16"/>
              </w:rPr>
              <w:t>InF</w:t>
            </w:r>
            <w:proofErr w:type="spellEnd"/>
            <w:r w:rsidRPr="00A21621">
              <w:rPr>
                <w:sz w:val="16"/>
                <w:szCs w:val="16"/>
              </w:rPr>
              <w:t>-HH)</w:t>
            </w:r>
          </w:p>
          <w:p w14:paraId="28047197" w14:textId="77777777" w:rsidR="00A21621" w:rsidRPr="00A21621" w:rsidRDefault="00A21621" w:rsidP="00A21621">
            <w:pPr>
              <w:spacing w:after="0"/>
              <w:rPr>
                <w:rFonts w:eastAsia="DengXian"/>
                <w:sz w:val="16"/>
                <w:szCs w:val="16"/>
                <w:lang w:eastAsia="zh-CN"/>
              </w:rPr>
            </w:pPr>
          </w:p>
          <w:p w14:paraId="4D866DFE"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93695B2" w14:textId="77777777" w:rsidR="00A21621" w:rsidRPr="00A21621" w:rsidRDefault="00A21621" w:rsidP="00A21621">
            <w:pPr>
              <w:spacing w:after="0"/>
              <w:rPr>
                <w:sz w:val="16"/>
                <w:szCs w:val="16"/>
              </w:rPr>
            </w:pPr>
            <w:r w:rsidRPr="00A21621">
              <w:rPr>
                <w:sz w:val="16"/>
                <w:szCs w:val="16"/>
              </w:rPr>
              <w:lastRenderedPageBreak/>
              <w:t>For both direct AI/ML positioning and AI/ML assisted positioning, if fine-tuning is not evaluated, the template agreed in RAN1#110 is updated to the following for reporting the evaluation results.</w:t>
            </w:r>
          </w:p>
          <w:p w14:paraId="7E19A121"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A21621" w:rsidRPr="00A21621" w14:paraId="209767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477C87" w14:textId="77777777" w:rsidR="00A21621" w:rsidRPr="00A21621" w:rsidRDefault="00A21621" w:rsidP="00A21621">
                  <w:pPr>
                    <w:spacing w:after="0"/>
                    <w:rPr>
                      <w:sz w:val="16"/>
                      <w:szCs w:val="16"/>
                    </w:rPr>
                  </w:pPr>
                  <w:r w:rsidRPr="00A21621">
                    <w:rPr>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1258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A8987C1" w14:textId="77777777" w:rsidR="00A21621" w:rsidRPr="00A21621" w:rsidRDefault="00A21621" w:rsidP="00A21621">
                  <w:pPr>
                    <w:spacing w:after="0"/>
                    <w:rPr>
                      <w:sz w:val="16"/>
                      <w:szCs w:val="16"/>
                    </w:rPr>
                  </w:pPr>
                  <w:r w:rsidRPr="00A21621">
                    <w:rPr>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929DD8A" w14:textId="77777777" w:rsidR="00A21621" w:rsidRPr="00A21621" w:rsidRDefault="00A21621" w:rsidP="00A21621">
                  <w:pPr>
                    <w:spacing w:after="0"/>
                    <w:rPr>
                      <w:sz w:val="16"/>
                      <w:szCs w:val="16"/>
                    </w:rPr>
                  </w:pPr>
                  <w:r w:rsidRPr="00A21621">
                    <w:rPr>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24DC97"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F2F3E15"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26D926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0BDB470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797F2D"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10CA06"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2231894" w14:textId="77777777" w:rsidR="00A21621" w:rsidRPr="00A21621" w:rsidRDefault="00A21621" w:rsidP="00A21621">
                  <w:pPr>
                    <w:spacing w:after="0"/>
                    <w:rPr>
                      <w:sz w:val="16"/>
                      <w:szCs w:val="16"/>
                    </w:rPr>
                  </w:pPr>
                </w:p>
              </w:tc>
              <w:tc>
                <w:tcPr>
                  <w:tcW w:w="898" w:type="dxa"/>
                  <w:tcBorders>
                    <w:top w:val="single" w:sz="4" w:space="0" w:color="auto"/>
                    <w:left w:val="single" w:sz="4" w:space="0" w:color="auto"/>
                    <w:right w:val="single" w:sz="4" w:space="0" w:color="auto"/>
                  </w:tcBorders>
                  <w:vAlign w:val="center"/>
                </w:tcPr>
                <w:p w14:paraId="0772BBC9" w14:textId="77777777" w:rsidR="00A21621" w:rsidRPr="00A21621" w:rsidRDefault="00A21621" w:rsidP="00A21621">
                  <w:pPr>
                    <w:spacing w:after="0"/>
                    <w:jc w:val="center"/>
                    <w:rPr>
                      <w:sz w:val="16"/>
                      <w:szCs w:val="16"/>
                    </w:rPr>
                  </w:pPr>
                  <w:r w:rsidRPr="00A21621">
                    <w:rPr>
                      <w:sz w:val="16"/>
                      <w:szCs w:val="16"/>
                    </w:rPr>
                    <w:t>Train</w:t>
                  </w:r>
                </w:p>
              </w:tc>
              <w:tc>
                <w:tcPr>
                  <w:tcW w:w="720" w:type="dxa"/>
                  <w:tcBorders>
                    <w:top w:val="single" w:sz="4" w:space="0" w:color="auto"/>
                    <w:left w:val="single" w:sz="4" w:space="0" w:color="auto"/>
                    <w:right w:val="single" w:sz="4" w:space="0" w:color="auto"/>
                  </w:tcBorders>
                  <w:vAlign w:val="center"/>
                </w:tcPr>
                <w:p w14:paraId="579AD593" w14:textId="77777777" w:rsidR="00A21621" w:rsidRPr="00A21621" w:rsidRDefault="00A21621" w:rsidP="00A21621">
                  <w:pPr>
                    <w:spacing w:after="0"/>
                    <w:jc w:val="center"/>
                    <w:rPr>
                      <w:sz w:val="16"/>
                      <w:szCs w:val="16"/>
                    </w:rPr>
                  </w:pPr>
                  <w:r w:rsidRPr="00A21621">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A005426" w14:textId="77777777" w:rsidR="00A21621" w:rsidRPr="00A21621" w:rsidRDefault="00A21621" w:rsidP="00A21621">
                  <w:pPr>
                    <w:spacing w:after="0"/>
                    <w:jc w:val="center"/>
                    <w:rPr>
                      <w:sz w:val="16"/>
                      <w:szCs w:val="16"/>
                    </w:rPr>
                  </w:pPr>
                  <w:r w:rsidRPr="00A21621">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9A9174A"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56EF316C"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3147D746"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C1A6682" w14:textId="77777777" w:rsidR="00A21621" w:rsidRPr="00A21621" w:rsidRDefault="00A21621" w:rsidP="00A21621">
                  <w:pPr>
                    <w:spacing w:after="0"/>
                    <w:rPr>
                      <w:sz w:val="16"/>
                      <w:szCs w:val="16"/>
                    </w:rPr>
                  </w:pPr>
                  <w:r w:rsidRPr="00A21621">
                    <w:rPr>
                      <w:sz w:val="16"/>
                      <w:szCs w:val="16"/>
                    </w:rPr>
                    <w:t>AI/ML</w:t>
                  </w:r>
                </w:p>
              </w:tc>
            </w:tr>
            <w:tr w:rsidR="00A21621" w:rsidRPr="00A21621" w14:paraId="5CD5F0F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6414536"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41092F1D"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861472D" w14:textId="77777777" w:rsidR="00A21621" w:rsidRPr="00A21621" w:rsidRDefault="00A21621" w:rsidP="00A21621">
                  <w:pPr>
                    <w:spacing w:after="0"/>
                    <w:rPr>
                      <w:sz w:val="16"/>
                      <w:szCs w:val="16"/>
                    </w:rPr>
                  </w:pPr>
                </w:p>
              </w:tc>
              <w:tc>
                <w:tcPr>
                  <w:tcW w:w="898" w:type="dxa"/>
                  <w:tcBorders>
                    <w:left w:val="single" w:sz="4" w:space="0" w:color="auto"/>
                    <w:bottom w:val="single" w:sz="4" w:space="0" w:color="auto"/>
                    <w:right w:val="single" w:sz="4" w:space="0" w:color="auto"/>
                  </w:tcBorders>
                </w:tcPr>
                <w:p w14:paraId="66F4427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43A5D2A0"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B8E1B57"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25BBC2EE"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F31F4A3"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A82D254"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77CBB46F" w14:textId="77777777" w:rsidR="00A21621" w:rsidRPr="00A21621" w:rsidRDefault="00A21621" w:rsidP="00A21621">
                  <w:pPr>
                    <w:spacing w:after="0"/>
                    <w:rPr>
                      <w:sz w:val="16"/>
                      <w:szCs w:val="16"/>
                    </w:rPr>
                  </w:pPr>
                </w:p>
              </w:tc>
            </w:tr>
          </w:tbl>
          <w:p w14:paraId="1689600A" w14:textId="77777777" w:rsidR="00A21621" w:rsidRPr="00A21621" w:rsidRDefault="00A21621" w:rsidP="00A21621">
            <w:pPr>
              <w:spacing w:after="0"/>
              <w:rPr>
                <w:rFonts w:eastAsia="DengXian"/>
                <w:sz w:val="16"/>
                <w:szCs w:val="16"/>
                <w:lang w:eastAsia="zh-CN"/>
              </w:rPr>
            </w:pPr>
          </w:p>
          <w:p w14:paraId="2F36173B" w14:textId="77777777" w:rsidR="00A21621" w:rsidRPr="00A21621" w:rsidRDefault="00A21621" w:rsidP="00A21621">
            <w:pPr>
              <w:spacing w:after="0"/>
              <w:rPr>
                <w:rFonts w:eastAsia="DengXian"/>
                <w:sz w:val="16"/>
                <w:szCs w:val="16"/>
                <w:lang w:eastAsia="zh-CN"/>
              </w:rPr>
            </w:pPr>
          </w:p>
          <w:p w14:paraId="492603B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5269F9D8" w14:textId="77777777" w:rsidR="00A21621" w:rsidRPr="00A21621" w:rsidRDefault="00A21621" w:rsidP="00A21621">
            <w:pPr>
              <w:spacing w:after="0"/>
              <w:rPr>
                <w:sz w:val="16"/>
                <w:szCs w:val="16"/>
              </w:rPr>
            </w:pPr>
            <w:r w:rsidRPr="00A21621">
              <w:rPr>
                <w:sz w:val="16"/>
                <w:szCs w:val="16"/>
              </w:rPr>
              <w:t>For both direct AI/ML positioning and AI/ML assisted positioning, if fine-tuning is evaluated, the template agreed in RAN1#110 is updated to the following for reporting the evaluation results.</w:t>
            </w:r>
          </w:p>
          <w:p w14:paraId="46A2B64D"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A21621" w:rsidRPr="00A21621" w14:paraId="28A11CFF" w14:textId="77777777">
              <w:tc>
                <w:tcPr>
                  <w:tcW w:w="716" w:type="dxa"/>
                  <w:vMerge w:val="restart"/>
                  <w:tcBorders>
                    <w:top w:val="single" w:sz="4" w:space="0" w:color="auto"/>
                    <w:left w:val="single" w:sz="4" w:space="0" w:color="auto"/>
                    <w:bottom w:val="single" w:sz="4" w:space="0" w:color="auto"/>
                    <w:right w:val="single" w:sz="4" w:space="0" w:color="auto"/>
                  </w:tcBorders>
                </w:tcPr>
                <w:p w14:paraId="6B3871DA" w14:textId="77777777" w:rsidR="00A21621" w:rsidRPr="00A21621" w:rsidRDefault="00A21621" w:rsidP="00A21621">
                  <w:pPr>
                    <w:spacing w:after="0"/>
                    <w:rPr>
                      <w:sz w:val="16"/>
                      <w:szCs w:val="16"/>
                    </w:rPr>
                  </w:pPr>
                  <w:r w:rsidRPr="00A21621">
                    <w:rPr>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F7495C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6A2EE8C" w14:textId="77777777" w:rsidR="00A21621" w:rsidRPr="00A21621" w:rsidRDefault="00A21621" w:rsidP="00A21621">
                  <w:pPr>
                    <w:spacing w:after="0"/>
                    <w:rPr>
                      <w:sz w:val="16"/>
                      <w:szCs w:val="16"/>
                    </w:rPr>
                  </w:pPr>
                  <w:r w:rsidRPr="00A21621">
                    <w:rPr>
                      <w:sz w:val="16"/>
                      <w:szCs w:val="16"/>
                    </w:rPr>
                    <w:t>Label</w:t>
                  </w:r>
                </w:p>
              </w:tc>
              <w:tc>
                <w:tcPr>
                  <w:tcW w:w="1911" w:type="dxa"/>
                  <w:gridSpan w:val="3"/>
                  <w:tcBorders>
                    <w:top w:val="single" w:sz="4" w:space="0" w:color="auto"/>
                    <w:left w:val="single" w:sz="4" w:space="0" w:color="auto"/>
                    <w:bottom w:val="single" w:sz="4" w:space="0" w:color="auto"/>
                    <w:right w:val="single" w:sz="4" w:space="0" w:color="auto"/>
                  </w:tcBorders>
                </w:tcPr>
                <w:p w14:paraId="13A6696C" w14:textId="77777777" w:rsidR="00A21621" w:rsidRPr="00A21621" w:rsidRDefault="00A21621" w:rsidP="00A21621">
                  <w:pPr>
                    <w:spacing w:after="0"/>
                    <w:rPr>
                      <w:sz w:val="16"/>
                      <w:szCs w:val="16"/>
                    </w:rPr>
                  </w:pPr>
                  <w:r w:rsidRPr="00A21621">
                    <w:rPr>
                      <w:sz w:val="16"/>
                      <w:szCs w:val="16"/>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722711AC"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FDDF196"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089FC4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2E5E4E4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7E22240"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48D342"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9DD54EF" w14:textId="77777777" w:rsidR="00A21621" w:rsidRPr="00A21621" w:rsidRDefault="00A21621" w:rsidP="00A21621">
                  <w:pPr>
                    <w:spacing w:after="0"/>
                    <w:rPr>
                      <w:sz w:val="16"/>
                      <w:szCs w:val="16"/>
                    </w:rPr>
                  </w:pPr>
                </w:p>
              </w:tc>
              <w:tc>
                <w:tcPr>
                  <w:tcW w:w="651" w:type="dxa"/>
                  <w:tcBorders>
                    <w:top w:val="single" w:sz="4" w:space="0" w:color="auto"/>
                    <w:left w:val="single" w:sz="4" w:space="0" w:color="auto"/>
                    <w:right w:val="single" w:sz="4" w:space="0" w:color="auto"/>
                  </w:tcBorders>
                  <w:vAlign w:val="center"/>
                </w:tcPr>
                <w:p w14:paraId="0B101305"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02B65128" w14:textId="77777777" w:rsidR="00A21621" w:rsidRPr="00A21621" w:rsidRDefault="00A21621" w:rsidP="00A21621">
                  <w:pPr>
                    <w:spacing w:after="0"/>
                    <w:jc w:val="center"/>
                    <w:rPr>
                      <w:sz w:val="16"/>
                      <w:szCs w:val="16"/>
                    </w:rPr>
                  </w:pPr>
                  <w:r w:rsidRPr="00A21621">
                    <w:rPr>
                      <w:sz w:val="16"/>
                      <w:szCs w:val="16"/>
                    </w:rPr>
                    <w:t>Fine-tune</w:t>
                  </w:r>
                </w:p>
              </w:tc>
              <w:tc>
                <w:tcPr>
                  <w:tcW w:w="630" w:type="dxa"/>
                  <w:tcBorders>
                    <w:top w:val="single" w:sz="4" w:space="0" w:color="auto"/>
                    <w:left w:val="single" w:sz="4" w:space="0" w:color="auto"/>
                    <w:right w:val="single" w:sz="4" w:space="0" w:color="auto"/>
                  </w:tcBorders>
                  <w:vAlign w:val="center"/>
                </w:tcPr>
                <w:p w14:paraId="275410B3" w14:textId="77777777" w:rsidR="00A21621" w:rsidRPr="00A21621" w:rsidRDefault="00A21621" w:rsidP="00A21621">
                  <w:pPr>
                    <w:spacing w:after="0"/>
                    <w:jc w:val="center"/>
                    <w:rPr>
                      <w:sz w:val="16"/>
                      <w:szCs w:val="16"/>
                    </w:rPr>
                  </w:pPr>
                  <w:r w:rsidRPr="00A21621">
                    <w:rPr>
                      <w:sz w:val="16"/>
                      <w:szCs w:val="16"/>
                    </w:rPr>
                    <w:t>Test</w:t>
                  </w:r>
                </w:p>
              </w:tc>
              <w:tc>
                <w:tcPr>
                  <w:tcW w:w="720" w:type="dxa"/>
                  <w:tcBorders>
                    <w:top w:val="single" w:sz="4" w:space="0" w:color="auto"/>
                    <w:left w:val="single" w:sz="4" w:space="0" w:color="auto"/>
                    <w:right w:val="single" w:sz="4" w:space="0" w:color="auto"/>
                  </w:tcBorders>
                  <w:vAlign w:val="center"/>
                </w:tcPr>
                <w:p w14:paraId="5F115A1A"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37BA7555" w14:textId="77777777" w:rsidR="00A21621" w:rsidRPr="00A21621" w:rsidRDefault="00A21621" w:rsidP="00A21621">
                  <w:pPr>
                    <w:spacing w:after="0"/>
                    <w:rPr>
                      <w:sz w:val="16"/>
                      <w:szCs w:val="16"/>
                    </w:rPr>
                  </w:pPr>
                  <w:r w:rsidRPr="00A21621">
                    <w:rPr>
                      <w:sz w:val="16"/>
                      <w:szCs w:val="16"/>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07340836"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722BBA49"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29664FA"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EAC985F" w14:textId="77777777" w:rsidR="00A21621" w:rsidRPr="00A21621" w:rsidRDefault="00A21621" w:rsidP="00A21621">
                  <w:pPr>
                    <w:spacing w:after="0"/>
                    <w:rPr>
                      <w:sz w:val="16"/>
                      <w:szCs w:val="16"/>
                    </w:rPr>
                  </w:pPr>
                  <w:r w:rsidRPr="00A21621">
                    <w:rPr>
                      <w:sz w:val="16"/>
                      <w:szCs w:val="16"/>
                    </w:rPr>
                    <w:t>AI/ML</w:t>
                  </w:r>
                </w:p>
              </w:tc>
            </w:tr>
            <w:tr w:rsidR="00A21621" w:rsidRPr="00A21621" w14:paraId="05F4BF0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EDC47E"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269819A6"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341CC328" w14:textId="77777777" w:rsidR="00A21621" w:rsidRPr="00A21621" w:rsidRDefault="00A21621" w:rsidP="00A21621">
                  <w:pPr>
                    <w:spacing w:after="0"/>
                    <w:rPr>
                      <w:sz w:val="16"/>
                      <w:szCs w:val="16"/>
                    </w:rPr>
                  </w:pPr>
                </w:p>
              </w:tc>
              <w:tc>
                <w:tcPr>
                  <w:tcW w:w="651" w:type="dxa"/>
                  <w:tcBorders>
                    <w:left w:val="single" w:sz="4" w:space="0" w:color="auto"/>
                    <w:bottom w:val="single" w:sz="4" w:space="0" w:color="auto"/>
                    <w:right w:val="single" w:sz="4" w:space="0" w:color="auto"/>
                  </w:tcBorders>
                </w:tcPr>
                <w:p w14:paraId="4E77A4C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5EFA536B"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445F0EE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0DCAB3D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3463153B" w14:textId="77777777" w:rsidR="00A21621" w:rsidRPr="00A21621" w:rsidRDefault="00A21621" w:rsidP="00A21621">
                  <w:pPr>
                    <w:spacing w:after="0"/>
                    <w:rPr>
                      <w:sz w:val="16"/>
                      <w:szCs w:val="16"/>
                    </w:rPr>
                  </w:pPr>
                </w:p>
              </w:tc>
              <w:tc>
                <w:tcPr>
                  <w:tcW w:w="833" w:type="dxa"/>
                  <w:tcBorders>
                    <w:top w:val="single" w:sz="4" w:space="0" w:color="auto"/>
                    <w:left w:val="single" w:sz="4" w:space="0" w:color="auto"/>
                    <w:bottom w:val="single" w:sz="4" w:space="0" w:color="auto"/>
                    <w:right w:val="single" w:sz="4" w:space="0" w:color="auto"/>
                  </w:tcBorders>
                </w:tcPr>
                <w:p w14:paraId="58323A25"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19ED82BF"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47BDA30B"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5124A5AD" w14:textId="77777777" w:rsidR="00A21621" w:rsidRPr="00A21621" w:rsidRDefault="00A21621" w:rsidP="00A21621">
                  <w:pPr>
                    <w:spacing w:after="0"/>
                    <w:rPr>
                      <w:sz w:val="16"/>
                      <w:szCs w:val="16"/>
                    </w:rPr>
                  </w:pPr>
                </w:p>
              </w:tc>
            </w:tr>
          </w:tbl>
          <w:p w14:paraId="19515FF0" w14:textId="77777777" w:rsidR="00A21621" w:rsidRPr="00A21621" w:rsidRDefault="00A21621" w:rsidP="00A21621">
            <w:pPr>
              <w:spacing w:after="0"/>
              <w:rPr>
                <w:rFonts w:eastAsia="DengXian"/>
                <w:sz w:val="16"/>
                <w:szCs w:val="16"/>
                <w:lang w:eastAsia="zh-CN"/>
              </w:rPr>
            </w:pPr>
          </w:p>
          <w:p w14:paraId="61DA3F58"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0CBD05EA" w14:textId="77777777" w:rsidR="00A21621" w:rsidRPr="00A21621" w:rsidRDefault="00A21621" w:rsidP="00A21621">
            <w:pPr>
              <w:spacing w:after="0"/>
              <w:rPr>
                <w:sz w:val="16"/>
                <w:szCs w:val="16"/>
              </w:rPr>
            </w:pPr>
            <w:r w:rsidRPr="00A21621">
              <w:rPr>
                <w:sz w:val="16"/>
                <w:szCs w:val="16"/>
              </w:rPr>
              <w:t>For AI/ML-assisted positioning, companies report which construction is applied in their evaluation:</w:t>
            </w:r>
          </w:p>
          <w:p w14:paraId="4A98878C" w14:textId="77777777" w:rsidR="00A21621" w:rsidRPr="00B100FD" w:rsidRDefault="00A21621" w:rsidP="00B74CB3">
            <w:pPr>
              <w:pStyle w:val="ListParagraph"/>
              <w:widowControl w:val="0"/>
              <w:numPr>
                <w:ilvl w:val="0"/>
                <w:numId w:val="31"/>
              </w:numPr>
              <w:contextualSpacing w:val="0"/>
              <w:jc w:val="both"/>
              <w:rPr>
                <w:sz w:val="16"/>
                <w:szCs w:val="16"/>
                <w:lang w:val="en-US"/>
              </w:rPr>
            </w:pPr>
            <w:r w:rsidRPr="00B100FD">
              <w:rPr>
                <w:sz w:val="16"/>
                <w:szCs w:val="16"/>
                <w:lang w:val="en-US"/>
              </w:rPr>
              <w:t xml:space="preserve">Single-TRP construction: the input of the ML model is the channel measurement between the target UE and a single TRP, and the output of the ML model is for the same pair of UE and TRP. </w:t>
            </w:r>
          </w:p>
          <w:p w14:paraId="5894DFC6" w14:textId="77777777" w:rsidR="00A21621" w:rsidRPr="00B100FD" w:rsidRDefault="00A21621" w:rsidP="00B74CB3">
            <w:pPr>
              <w:pStyle w:val="ListParagraph"/>
              <w:widowControl w:val="0"/>
              <w:numPr>
                <w:ilvl w:val="0"/>
                <w:numId w:val="31"/>
              </w:numPr>
              <w:contextualSpacing w:val="0"/>
              <w:jc w:val="both"/>
              <w:rPr>
                <w:sz w:val="16"/>
                <w:szCs w:val="16"/>
                <w:lang w:val="en-US"/>
              </w:rPr>
            </w:pPr>
            <w:r w:rsidRPr="00B100FD">
              <w:rPr>
                <w:sz w:val="16"/>
                <w:szCs w:val="16"/>
                <w:lang w:val="en-US"/>
              </w:rPr>
              <w:t>Multi-TRP construction: the input of the ML model contains N sets of channel measurements between the target UE and N (N&gt;1) TRPs, and the output of the ML model contains N sets of values, one for each of the N TRPs.</w:t>
            </w:r>
          </w:p>
          <w:p w14:paraId="62598791"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 xml:space="preserve">Note: For a measurement (e.g., RSTD) which is a relative value between a given TRP and a reference TRP, the TRP in “single-TRP” and “multi-TRP” refers to the given TRP only. </w:t>
            </w:r>
          </w:p>
          <w:p w14:paraId="1FB2C14F"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 xml:space="preserve">Note: For single-TRP construction, companies report whether they consider same </w:t>
            </w:r>
            <w:proofErr w:type="gramStart"/>
            <w:r w:rsidRPr="00A21621">
              <w:rPr>
                <w:rFonts w:eastAsia="DengXian"/>
                <w:sz w:val="16"/>
                <w:szCs w:val="16"/>
                <w:lang w:eastAsia="zh-CN"/>
              </w:rPr>
              <w:t>model</w:t>
            </w:r>
            <w:proofErr w:type="gramEnd"/>
            <w:r w:rsidRPr="00A21621">
              <w:rPr>
                <w:rFonts w:eastAsia="DengXian"/>
                <w:sz w:val="16"/>
                <w:szCs w:val="16"/>
                <w:lang w:eastAsia="zh-CN"/>
              </w:rPr>
              <w:t xml:space="preserve"> for all TRPs or N different models for TRPs</w:t>
            </w:r>
          </w:p>
          <w:p w14:paraId="27AEC24D" w14:textId="77777777" w:rsidR="00A21621" w:rsidRPr="00A21621" w:rsidRDefault="00A21621" w:rsidP="00A21621">
            <w:pPr>
              <w:spacing w:after="0"/>
              <w:rPr>
                <w:rFonts w:eastAsia="DengXian"/>
                <w:sz w:val="16"/>
                <w:szCs w:val="16"/>
                <w:lang w:eastAsia="zh-CN"/>
              </w:rPr>
            </w:pPr>
          </w:p>
          <w:p w14:paraId="7660CC33" w14:textId="77777777" w:rsidR="00A21621" w:rsidRPr="00A21621" w:rsidRDefault="00A21621" w:rsidP="00A21621">
            <w:pPr>
              <w:spacing w:after="0"/>
              <w:rPr>
                <w:b/>
                <w:bCs/>
                <w:sz w:val="16"/>
                <w:szCs w:val="16"/>
              </w:rPr>
            </w:pPr>
            <w:r w:rsidRPr="00A21621">
              <w:rPr>
                <w:b/>
                <w:bCs/>
                <w:sz w:val="16"/>
                <w:szCs w:val="16"/>
              </w:rPr>
              <w:t>Conclusion</w:t>
            </w:r>
          </w:p>
          <w:p w14:paraId="7A86C49F" w14:textId="77777777" w:rsidR="00A21621" w:rsidRPr="00A21621" w:rsidRDefault="00A21621" w:rsidP="00A21621">
            <w:pPr>
              <w:spacing w:after="0"/>
              <w:rPr>
                <w:rFonts w:eastAsia="Calibri"/>
                <w:sz w:val="16"/>
                <w:szCs w:val="16"/>
              </w:rPr>
            </w:pPr>
            <w:r w:rsidRPr="00A21621">
              <w:rPr>
                <w:sz w:val="16"/>
                <w:szCs w:val="16"/>
              </w:rPr>
              <w:t>For evaluation of AI/ML based positioning, suspend the discussion on intra-site (or zone-specific) variations until concepts and channel model construction not in TR38.901 (e.g., “intra-site” or “zone”) are clarified under AI 9.2.1.</w:t>
            </w:r>
          </w:p>
          <w:p w14:paraId="1F3210F5" w14:textId="77777777" w:rsidR="00A21621" w:rsidRPr="00B100FD" w:rsidRDefault="00A21621" w:rsidP="00B74CB3">
            <w:pPr>
              <w:pStyle w:val="ListParagraph"/>
              <w:widowControl w:val="0"/>
              <w:numPr>
                <w:ilvl w:val="0"/>
                <w:numId w:val="32"/>
              </w:numPr>
              <w:contextualSpacing w:val="0"/>
              <w:jc w:val="both"/>
              <w:rPr>
                <w:sz w:val="16"/>
                <w:szCs w:val="16"/>
                <w:lang w:val="en-US"/>
              </w:rPr>
            </w:pPr>
            <w:r w:rsidRPr="00B100FD">
              <w:rPr>
                <w:sz w:val="16"/>
                <w:szCs w:val="16"/>
                <w:lang w:val="en-US"/>
              </w:rPr>
              <w:t>Note: An individual company can still submit evaluation results for intra-site variation.</w:t>
            </w:r>
          </w:p>
          <w:p w14:paraId="5EC150F5" w14:textId="77777777" w:rsidR="00A21621" w:rsidRPr="00A21621" w:rsidRDefault="00A21621" w:rsidP="00A21621">
            <w:pPr>
              <w:spacing w:after="0"/>
              <w:rPr>
                <w:rFonts w:eastAsia="DengXian"/>
                <w:sz w:val="16"/>
                <w:szCs w:val="16"/>
                <w:lang w:eastAsia="zh-CN"/>
              </w:rPr>
            </w:pPr>
          </w:p>
          <w:p w14:paraId="394BAB8F" w14:textId="77777777" w:rsidR="00A21621" w:rsidRPr="00A21621" w:rsidRDefault="00A21621" w:rsidP="00A21621">
            <w:pPr>
              <w:spacing w:after="0"/>
              <w:rPr>
                <w:b/>
                <w:bCs/>
                <w:sz w:val="16"/>
                <w:szCs w:val="16"/>
              </w:rPr>
            </w:pPr>
            <w:r w:rsidRPr="00A21621">
              <w:rPr>
                <w:b/>
                <w:bCs/>
                <w:sz w:val="16"/>
                <w:szCs w:val="16"/>
              </w:rPr>
              <w:t>Conclusion</w:t>
            </w:r>
          </w:p>
          <w:p w14:paraId="27015DA6" w14:textId="77777777" w:rsidR="00A21621" w:rsidRPr="00A21621" w:rsidRDefault="00A21621" w:rsidP="00A21621">
            <w:pPr>
              <w:spacing w:after="0"/>
              <w:rPr>
                <w:sz w:val="16"/>
                <w:szCs w:val="16"/>
              </w:rPr>
            </w:pPr>
            <w:r w:rsidRPr="00A21621">
              <w:rPr>
                <w:sz w:val="16"/>
                <w:szCs w:val="16"/>
              </w:rPr>
              <w:t xml:space="preserve">For evaluation of AI/ML based positioning, the sampling period is selected by proponent companies. Each company report the sampling period used in their evaluation. </w:t>
            </w:r>
          </w:p>
          <w:p w14:paraId="7A7274D4" w14:textId="77777777" w:rsidR="00A21621" w:rsidRPr="00A21621" w:rsidRDefault="00A21621" w:rsidP="00A21621">
            <w:pPr>
              <w:spacing w:after="0"/>
              <w:rPr>
                <w:rFonts w:eastAsia="DengXian"/>
                <w:sz w:val="16"/>
                <w:szCs w:val="16"/>
                <w:lang w:eastAsia="zh-CN"/>
              </w:rPr>
            </w:pPr>
          </w:p>
          <w:p w14:paraId="13F8ECD1"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4FA1D4E2" w14:textId="77777777" w:rsidR="00A21621" w:rsidRPr="00A21621" w:rsidRDefault="00A21621" w:rsidP="00A21621">
            <w:pPr>
              <w:spacing w:after="0"/>
              <w:rPr>
                <w:sz w:val="16"/>
                <w:szCs w:val="16"/>
              </w:rPr>
            </w:pPr>
            <w:r w:rsidRPr="00A21621">
              <w:rPr>
                <w:sz w:val="16"/>
                <w:szCs w:val="16"/>
              </w:rPr>
              <w:t>For evaluation of AI/ML assisted positioning, the following intermediate performance metrics are used:</w:t>
            </w:r>
          </w:p>
          <w:p w14:paraId="0E70BC78"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LOS classification accuracy, if the model output includes LOS/</w:t>
            </w:r>
            <w:r w:rsidRPr="00B100FD">
              <w:rPr>
                <w:sz w:val="16"/>
                <w:szCs w:val="16"/>
                <w:lang w:val="en-US" w:eastAsia="en-US"/>
              </w:rPr>
              <w:t xml:space="preserve">NLOS indicator of hard values, where the LOS/NLOS indicator is generated for a link between UE and </w:t>
            </w:r>
            <w:proofErr w:type="gramStart"/>
            <w:r w:rsidRPr="00B100FD">
              <w:rPr>
                <w:sz w:val="16"/>
                <w:szCs w:val="16"/>
                <w:lang w:val="en-US" w:eastAsia="en-US"/>
              </w:rPr>
              <w:t>TRP;</w:t>
            </w:r>
            <w:proofErr w:type="gramEnd"/>
          </w:p>
          <w:p w14:paraId="15FAFD52"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Timing estimation accuracy (expressed in meters</w:t>
            </w:r>
            <w:proofErr w:type="gramStart"/>
            <w:r w:rsidRPr="00B100FD">
              <w:rPr>
                <w:sz w:val="16"/>
                <w:szCs w:val="16"/>
                <w:lang w:val="en-US"/>
              </w:rPr>
              <w:t>), if</w:t>
            </w:r>
            <w:proofErr w:type="gramEnd"/>
            <w:r w:rsidRPr="00B100FD">
              <w:rPr>
                <w:sz w:val="16"/>
                <w:szCs w:val="16"/>
                <w:lang w:val="en-US"/>
              </w:rPr>
              <w:t xml:space="preserve"> the model output includes timing estimation (e.g., </w:t>
            </w:r>
            <w:proofErr w:type="spellStart"/>
            <w:r w:rsidRPr="00B100FD">
              <w:rPr>
                <w:sz w:val="16"/>
                <w:szCs w:val="16"/>
                <w:lang w:val="en-US"/>
              </w:rPr>
              <w:t>ToA</w:t>
            </w:r>
            <w:proofErr w:type="spellEnd"/>
            <w:r w:rsidRPr="00B100FD">
              <w:rPr>
                <w:sz w:val="16"/>
                <w:szCs w:val="16"/>
                <w:lang w:val="en-US"/>
              </w:rPr>
              <w:t>, RSTD).</w:t>
            </w:r>
          </w:p>
          <w:p w14:paraId="58D4EF54"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Angle estimation accuracy (in degrees</w:t>
            </w:r>
            <w:proofErr w:type="gramStart"/>
            <w:r w:rsidRPr="00B100FD">
              <w:rPr>
                <w:sz w:val="16"/>
                <w:szCs w:val="16"/>
                <w:lang w:val="en-US"/>
              </w:rPr>
              <w:t>), if</w:t>
            </w:r>
            <w:proofErr w:type="gramEnd"/>
            <w:r w:rsidRPr="00B100FD">
              <w:rPr>
                <w:sz w:val="16"/>
                <w:szCs w:val="16"/>
                <w:lang w:val="en-US"/>
              </w:rPr>
              <w:t xml:space="preserve"> the model output includes angle estimation (e.g., </w:t>
            </w:r>
            <w:proofErr w:type="spellStart"/>
            <w:r w:rsidRPr="00B100FD">
              <w:rPr>
                <w:sz w:val="16"/>
                <w:szCs w:val="16"/>
                <w:lang w:val="en-US"/>
              </w:rPr>
              <w:t>AoA</w:t>
            </w:r>
            <w:proofErr w:type="spellEnd"/>
            <w:r w:rsidRPr="00B100FD">
              <w:rPr>
                <w:sz w:val="16"/>
                <w:szCs w:val="16"/>
                <w:lang w:val="en-US"/>
              </w:rPr>
              <w:t xml:space="preserve">, </w:t>
            </w:r>
            <w:proofErr w:type="spellStart"/>
            <w:r w:rsidRPr="00B100FD">
              <w:rPr>
                <w:sz w:val="16"/>
                <w:szCs w:val="16"/>
                <w:lang w:val="en-US"/>
              </w:rPr>
              <w:t>AoD</w:t>
            </w:r>
            <w:proofErr w:type="spellEnd"/>
            <w:r w:rsidRPr="00B100FD">
              <w:rPr>
                <w:sz w:val="16"/>
                <w:szCs w:val="16"/>
                <w:lang w:val="en-US"/>
              </w:rPr>
              <w:t>).</w:t>
            </w:r>
          </w:p>
          <w:p w14:paraId="7BEE60B9" w14:textId="77777777" w:rsidR="00A21621" w:rsidRPr="00B100FD" w:rsidRDefault="00A21621" w:rsidP="00B74CB3">
            <w:pPr>
              <w:pStyle w:val="ListParagraph"/>
              <w:widowControl w:val="0"/>
              <w:numPr>
                <w:ilvl w:val="0"/>
                <w:numId w:val="7"/>
              </w:numPr>
              <w:contextualSpacing w:val="0"/>
              <w:jc w:val="both"/>
              <w:rPr>
                <w:sz w:val="16"/>
                <w:szCs w:val="16"/>
                <w:lang w:val="en-US" w:eastAsia="en-US"/>
              </w:rPr>
            </w:pPr>
            <w:r w:rsidRPr="00B100FD">
              <w:rPr>
                <w:sz w:val="16"/>
                <w:szCs w:val="16"/>
                <w:lang w:val="en-US" w:eastAsia="en-US"/>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0301990A" w14:textId="77777777" w:rsidR="00A21621" w:rsidRPr="00A21621" w:rsidRDefault="00A21621" w:rsidP="00A21621">
            <w:pPr>
              <w:spacing w:after="0"/>
              <w:rPr>
                <w:rFonts w:eastAsia="DengXian"/>
                <w:sz w:val="16"/>
                <w:szCs w:val="16"/>
                <w:lang w:eastAsia="zh-CN"/>
              </w:rPr>
            </w:pPr>
          </w:p>
          <w:p w14:paraId="6F58C39C" w14:textId="77777777" w:rsidR="00A21621" w:rsidRPr="00A21621" w:rsidRDefault="00A21621" w:rsidP="00A21621">
            <w:pPr>
              <w:spacing w:after="0"/>
              <w:rPr>
                <w:b/>
                <w:bCs/>
                <w:sz w:val="16"/>
                <w:szCs w:val="16"/>
              </w:rPr>
            </w:pPr>
            <w:r w:rsidRPr="00A21621">
              <w:rPr>
                <w:b/>
                <w:bCs/>
                <w:sz w:val="16"/>
                <w:szCs w:val="16"/>
              </w:rPr>
              <w:t>Conclusion</w:t>
            </w:r>
          </w:p>
          <w:p w14:paraId="3B55339B" w14:textId="77777777" w:rsidR="00A21621" w:rsidRPr="00A21621" w:rsidRDefault="00A21621" w:rsidP="00A21621">
            <w:pPr>
              <w:spacing w:after="0"/>
              <w:rPr>
                <w:sz w:val="16"/>
                <w:szCs w:val="16"/>
              </w:rPr>
            </w:pPr>
            <w:r w:rsidRPr="00A21621">
              <w:rPr>
                <w:sz w:val="16"/>
                <w:szCs w:val="16"/>
              </w:rPr>
              <w:t xml:space="preserve">For evaluation of AI/ML based positioning, it’s up to each company to </w:t>
            </w:r>
            <w:proofErr w:type="gramStart"/>
            <w:r w:rsidRPr="00A21621">
              <w:rPr>
                <w:sz w:val="16"/>
                <w:szCs w:val="16"/>
              </w:rPr>
              <w:t>take into account</w:t>
            </w:r>
            <w:proofErr w:type="gramEnd"/>
            <w:r w:rsidRPr="00A21621">
              <w:rPr>
                <w:sz w:val="16"/>
                <w:szCs w:val="16"/>
              </w:rPr>
              <w:t xml:space="preserve"> the channel estimation error in their evaluation. Companies describe the details of their simulation assumption, e.g., </w:t>
            </w:r>
            <w:proofErr w:type="gramStart"/>
            <w:r w:rsidRPr="00A21621">
              <w:rPr>
                <w:sz w:val="16"/>
                <w:szCs w:val="16"/>
              </w:rPr>
              <w:t>realistic</w:t>
            </w:r>
            <w:proofErr w:type="gramEnd"/>
            <w:r w:rsidRPr="00A21621">
              <w:rPr>
                <w:sz w:val="16"/>
                <w:szCs w:val="16"/>
              </w:rPr>
              <w:t xml:space="preserve"> or ideal channel estimation, error models, receiver algorithms.</w:t>
            </w:r>
          </w:p>
          <w:p w14:paraId="4EA99C7F" w14:textId="77777777" w:rsidR="00A21621" w:rsidRPr="00A21621" w:rsidRDefault="00A21621" w:rsidP="00A21621">
            <w:pPr>
              <w:spacing w:after="0"/>
              <w:rPr>
                <w:sz w:val="16"/>
                <w:szCs w:val="16"/>
              </w:rPr>
            </w:pPr>
          </w:p>
          <w:p w14:paraId="5BE5902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10D7DDBF" w14:textId="77777777" w:rsidR="00A21621" w:rsidRPr="00A21621" w:rsidRDefault="00A21621" w:rsidP="00A21621">
            <w:pPr>
              <w:spacing w:after="0"/>
              <w:rPr>
                <w:sz w:val="16"/>
                <w:szCs w:val="16"/>
              </w:rPr>
            </w:pPr>
            <w:r w:rsidRPr="00A21621">
              <w:rPr>
                <w:sz w:val="16"/>
                <w:szCs w:val="16"/>
              </w:rPr>
              <w:t>For AI/ML assisted positioning, when single-TRP construction is used for the AI/ML model, companies report at least the AI/ML complexity (Model complexity, Computation complexity) for N TRPs, which are used to determine the position of a target UE.</w:t>
            </w:r>
          </w:p>
          <w:p w14:paraId="446296FE" w14:textId="77777777" w:rsidR="00A21621" w:rsidRPr="00A21621" w:rsidRDefault="00A21621" w:rsidP="00A21621">
            <w:pPr>
              <w:pStyle w:val="Caption"/>
              <w:spacing w:before="0" w:after="0"/>
              <w:jc w:val="center"/>
              <w:rPr>
                <w:b w:val="0"/>
                <w:sz w:val="16"/>
                <w:szCs w:val="16"/>
              </w:rPr>
            </w:pPr>
            <w:r w:rsidRPr="00A21621">
              <w:rPr>
                <w:b w:val="0"/>
                <w:sz w:val="16"/>
                <w:szCs w:val="16"/>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3383"/>
              <w:gridCol w:w="3147"/>
            </w:tblGrid>
            <w:tr w:rsidR="00A21621" w:rsidRPr="00A21621" w14:paraId="14D4CA37" w14:textId="77777777">
              <w:trPr>
                <w:trHeight w:val="20"/>
              </w:trPr>
              <w:tc>
                <w:tcPr>
                  <w:tcW w:w="3055" w:type="dxa"/>
                  <w:shd w:val="clear" w:color="auto" w:fill="auto"/>
                </w:tcPr>
                <w:p w14:paraId="1547675E" w14:textId="77777777" w:rsidR="00A21621" w:rsidRPr="00A21621" w:rsidRDefault="00A21621" w:rsidP="00A21621">
                  <w:pPr>
                    <w:spacing w:after="0"/>
                    <w:rPr>
                      <w:sz w:val="16"/>
                      <w:szCs w:val="16"/>
                    </w:rPr>
                  </w:pPr>
                </w:p>
              </w:tc>
              <w:tc>
                <w:tcPr>
                  <w:tcW w:w="3586" w:type="dxa"/>
                  <w:shd w:val="clear" w:color="auto" w:fill="auto"/>
                </w:tcPr>
                <w:p w14:paraId="6F55337F" w14:textId="77777777" w:rsidR="00A21621" w:rsidRPr="00A21621" w:rsidRDefault="00A21621" w:rsidP="00A21621">
                  <w:pPr>
                    <w:spacing w:after="0"/>
                    <w:rPr>
                      <w:sz w:val="16"/>
                      <w:szCs w:val="16"/>
                    </w:rPr>
                  </w:pPr>
                  <w:r w:rsidRPr="00A21621">
                    <w:rPr>
                      <w:sz w:val="16"/>
                      <w:szCs w:val="16"/>
                    </w:rPr>
                    <w:t>Model complexity to support N TRPs</w:t>
                  </w:r>
                </w:p>
              </w:tc>
              <w:tc>
                <w:tcPr>
                  <w:tcW w:w="3321" w:type="dxa"/>
                  <w:shd w:val="clear" w:color="auto" w:fill="auto"/>
                </w:tcPr>
                <w:p w14:paraId="32A591BD" w14:textId="77777777" w:rsidR="00A21621" w:rsidRPr="00A21621" w:rsidRDefault="00A21621" w:rsidP="00A21621">
                  <w:pPr>
                    <w:spacing w:after="0"/>
                    <w:rPr>
                      <w:sz w:val="16"/>
                      <w:szCs w:val="16"/>
                    </w:rPr>
                  </w:pPr>
                  <w:r w:rsidRPr="00A21621">
                    <w:rPr>
                      <w:sz w:val="16"/>
                      <w:szCs w:val="16"/>
                    </w:rPr>
                    <w:t>Computation complexity to process N TRPs</w:t>
                  </w:r>
                </w:p>
              </w:tc>
            </w:tr>
            <w:tr w:rsidR="00A21621" w:rsidRPr="00A21621" w14:paraId="2E0C7856" w14:textId="77777777">
              <w:trPr>
                <w:trHeight w:val="20"/>
              </w:trPr>
              <w:tc>
                <w:tcPr>
                  <w:tcW w:w="3055" w:type="dxa"/>
                  <w:shd w:val="clear" w:color="auto" w:fill="auto"/>
                </w:tcPr>
                <w:p w14:paraId="425E6F8E" w14:textId="77777777" w:rsidR="00A21621" w:rsidRPr="00A21621" w:rsidRDefault="00A21621" w:rsidP="00A21621">
                  <w:pPr>
                    <w:spacing w:after="0"/>
                    <w:rPr>
                      <w:sz w:val="16"/>
                      <w:szCs w:val="16"/>
                    </w:rPr>
                  </w:pPr>
                  <w:r w:rsidRPr="00A21621">
                    <w:rPr>
                      <w:sz w:val="16"/>
                      <w:szCs w:val="16"/>
                    </w:rPr>
                    <w:t>Single-TRP, same model for N TRPs</w:t>
                  </w:r>
                </w:p>
              </w:tc>
              <w:tc>
                <w:tcPr>
                  <w:tcW w:w="3586" w:type="dxa"/>
                  <w:shd w:val="clear" w:color="auto" w:fill="auto"/>
                </w:tcPr>
                <w:p w14:paraId="3BEA70AE" w14:textId="77777777" w:rsidR="00A21621" w:rsidRPr="00A21621" w:rsidRDefault="0000000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m:oMathPara>
                </w:p>
                <w:p w14:paraId="2BF191BD" w14:textId="77777777" w:rsidR="00A21621" w:rsidRPr="00A21621" w:rsidRDefault="00A21621" w:rsidP="00A21621">
                  <w:pPr>
                    <w:spacing w:after="0"/>
                    <w:rPr>
                      <w:sz w:val="16"/>
                      <w:szCs w:val="16"/>
                    </w:rPr>
                  </w:pPr>
                  <w:r w:rsidRPr="00A21621">
                    <w:rPr>
                      <w:sz w:val="16"/>
                      <w:szCs w:val="16"/>
                    </w:rPr>
                    <w:t xml:space="preserve">When the model is at UE-side, 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w:r w:rsidRPr="00A21621">
                    <w:rPr>
                      <w:sz w:val="16"/>
                      <w:szCs w:val="16"/>
                    </w:rPr>
                    <w:t xml:space="preserve"> is the model complexity for the same model.</w:t>
                  </w:r>
                </w:p>
                <w:p w14:paraId="6D70C0EC"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19A5FF98" w14:textId="77777777" w:rsidR="00A21621" w:rsidRPr="00A21621" w:rsidRDefault="00A21621" w:rsidP="00A21621">
                  <w:pPr>
                    <w:spacing w:after="0"/>
                    <w:rPr>
                      <w:sz w:val="16"/>
                      <w:szCs w:val="16"/>
                    </w:rPr>
                  </w:pPr>
                  <m:oMathPara>
                    <m:oMath>
                      <m:r>
                        <m:rPr>
                          <m:sty m:val="p"/>
                        </m:rPr>
                        <w:rPr>
                          <w:rFonts w:ascii="Cambria Math" w:hAnsi="Cambria Math"/>
                          <w:sz w:val="16"/>
                          <w:szCs w:val="16"/>
                        </w:rPr>
                        <m:t>N×</m:t>
                      </m:r>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m:oMathPara>
                </w:p>
                <w:p w14:paraId="104B2664"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w:r w:rsidRPr="00A21621">
                    <w:rPr>
                      <w:sz w:val="16"/>
                      <w:szCs w:val="16"/>
                    </w:rPr>
                    <w:t xml:space="preserve"> is the computation complexity of the same model for one TRP.</w:t>
                  </w:r>
                </w:p>
              </w:tc>
            </w:tr>
            <w:tr w:rsidR="00A21621" w:rsidRPr="00A21621" w14:paraId="2A2C2BBD" w14:textId="77777777">
              <w:trPr>
                <w:trHeight w:val="20"/>
              </w:trPr>
              <w:tc>
                <w:tcPr>
                  <w:tcW w:w="3055" w:type="dxa"/>
                  <w:shd w:val="clear" w:color="auto" w:fill="auto"/>
                </w:tcPr>
                <w:p w14:paraId="2F7142F3" w14:textId="77777777" w:rsidR="00A21621" w:rsidRPr="00A21621" w:rsidRDefault="00A21621" w:rsidP="00A21621">
                  <w:pPr>
                    <w:spacing w:after="0"/>
                    <w:rPr>
                      <w:sz w:val="16"/>
                      <w:szCs w:val="16"/>
                    </w:rPr>
                  </w:pPr>
                  <w:r w:rsidRPr="00A21621">
                    <w:rPr>
                      <w:sz w:val="16"/>
                      <w:szCs w:val="16"/>
                    </w:rPr>
                    <w:t>Single-TRP, N models for N TRPs</w:t>
                  </w:r>
                </w:p>
              </w:tc>
              <w:tc>
                <w:tcPr>
                  <w:tcW w:w="3586" w:type="dxa"/>
                  <w:shd w:val="clear" w:color="auto" w:fill="auto"/>
                </w:tcPr>
                <w:p w14:paraId="27223799" w14:textId="77777777" w:rsidR="00A21621" w:rsidRPr="00A21621" w:rsidRDefault="00A21621" w:rsidP="00A21621">
                  <w:pPr>
                    <w:spacing w:after="0"/>
                    <w:rPr>
                      <w:sz w:val="16"/>
                      <w:szCs w:val="16"/>
                    </w:rPr>
                  </w:pPr>
                  <w:r w:rsidRPr="00A21621">
                    <w:rPr>
                      <w:sz w:val="16"/>
                      <w:szCs w:val="16"/>
                    </w:rPr>
                    <w:t>When the model is at UE-side,</w:t>
                  </w:r>
                </w:p>
                <w:p w14:paraId="66BBC1D2" w14:textId="77777777" w:rsidR="00A21621" w:rsidRPr="00A21621" w:rsidRDefault="00000000"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e>
                      </m:nary>
                    </m:oMath>
                  </m:oMathPara>
                </w:p>
                <w:p w14:paraId="4C077BF1"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oMath>
                  <w:r w:rsidRPr="00A21621">
                    <w:rPr>
                      <w:sz w:val="16"/>
                      <w:szCs w:val="16"/>
                    </w:rPr>
                    <w:t xml:space="preserve"> is the model complexity for the i-th AI/ML model.</w:t>
                  </w:r>
                </w:p>
                <w:p w14:paraId="562AA08B"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3C5DE617" w14:textId="77777777" w:rsidR="00A21621" w:rsidRPr="00A21621" w:rsidRDefault="00000000"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e>
                      </m:nary>
                    </m:oMath>
                  </m:oMathPara>
                </w:p>
                <w:p w14:paraId="7950C1EA"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oMath>
                  <w:r w:rsidRPr="00A21621">
                    <w:rPr>
                      <w:sz w:val="16"/>
                      <w:szCs w:val="16"/>
                    </w:rPr>
                    <w:t xml:space="preserve"> is the computation complexity for the i-th AI/ML model.</w:t>
                  </w:r>
                </w:p>
              </w:tc>
            </w:tr>
            <w:tr w:rsidR="00A21621" w:rsidRPr="00A21621" w14:paraId="7375CCB6" w14:textId="77777777">
              <w:trPr>
                <w:trHeight w:val="20"/>
              </w:trPr>
              <w:tc>
                <w:tcPr>
                  <w:tcW w:w="3055" w:type="dxa"/>
                  <w:shd w:val="clear" w:color="auto" w:fill="auto"/>
                </w:tcPr>
                <w:p w14:paraId="7B96C3B4" w14:textId="77777777" w:rsidR="00A21621" w:rsidRPr="00A21621" w:rsidRDefault="00A21621" w:rsidP="00A21621">
                  <w:pPr>
                    <w:spacing w:after="0"/>
                    <w:rPr>
                      <w:sz w:val="16"/>
                      <w:szCs w:val="16"/>
                    </w:rPr>
                  </w:pPr>
                  <w:r w:rsidRPr="00A21621">
                    <w:rPr>
                      <w:sz w:val="16"/>
                      <w:szCs w:val="16"/>
                    </w:rPr>
                    <w:t>Multi-TRP (i.e., one model for N TRPs)</w:t>
                  </w:r>
                </w:p>
              </w:tc>
              <w:tc>
                <w:tcPr>
                  <w:tcW w:w="3586" w:type="dxa"/>
                  <w:shd w:val="clear" w:color="auto" w:fill="auto"/>
                </w:tcPr>
                <w:p w14:paraId="61DECC9F" w14:textId="77777777" w:rsidR="00A21621" w:rsidRPr="00A21621" w:rsidRDefault="0000000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m:oMathPara>
                </w:p>
                <w:p w14:paraId="3B5CCFE5"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w:r w:rsidRPr="00A21621">
                    <w:rPr>
                      <w:sz w:val="16"/>
                      <w:szCs w:val="16"/>
                    </w:rPr>
                    <w:t xml:space="preserve"> is the model complexity for the one model.</w:t>
                  </w:r>
                </w:p>
              </w:tc>
              <w:tc>
                <w:tcPr>
                  <w:tcW w:w="3321" w:type="dxa"/>
                  <w:shd w:val="clear" w:color="auto" w:fill="auto"/>
                </w:tcPr>
                <w:p w14:paraId="72A05FC0" w14:textId="77777777" w:rsidR="00A21621" w:rsidRPr="00A21621" w:rsidRDefault="0000000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m:oMathPara>
                </w:p>
                <w:p w14:paraId="0D86479B"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w:r w:rsidRPr="00A21621">
                    <w:rPr>
                      <w:sz w:val="16"/>
                      <w:szCs w:val="16"/>
                    </w:rPr>
                    <w:t xml:space="preserve"> is the computation complexity for the one model.</w:t>
                  </w:r>
                </w:p>
              </w:tc>
            </w:tr>
          </w:tbl>
          <w:p w14:paraId="093B664B" w14:textId="77777777" w:rsidR="00A21621" w:rsidRPr="00A21621" w:rsidRDefault="00A21621" w:rsidP="00A21621">
            <w:pPr>
              <w:spacing w:after="0"/>
              <w:rPr>
                <w:sz w:val="16"/>
                <w:szCs w:val="16"/>
              </w:rPr>
            </w:pPr>
          </w:p>
          <w:p w14:paraId="46D00E9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6CD3576" w14:textId="77777777" w:rsidR="00A21621" w:rsidRPr="00A21621" w:rsidRDefault="00A21621" w:rsidP="00A21621">
            <w:pPr>
              <w:spacing w:after="0"/>
              <w:rPr>
                <w:sz w:val="16"/>
                <w:szCs w:val="16"/>
              </w:rPr>
            </w:pPr>
            <w:r w:rsidRPr="00A21621">
              <w:rPr>
                <w:sz w:val="16"/>
                <w:szCs w:val="16"/>
              </w:rPr>
              <w:lastRenderedPageBreak/>
              <w:t xml:space="preserve">For AI/ML based positioning, if an </w:t>
            </w:r>
            <w:proofErr w:type="spellStart"/>
            <w:r w:rsidRPr="00A21621">
              <w:rPr>
                <w:sz w:val="16"/>
                <w:szCs w:val="16"/>
              </w:rPr>
              <w:t>InF</w:t>
            </w:r>
            <w:proofErr w:type="spellEnd"/>
            <w:r w:rsidRPr="00A21621">
              <w:rPr>
                <w:sz w:val="16"/>
                <w:szCs w:val="16"/>
              </w:rPr>
              <w:t xml:space="preserve"> scenario different from </w:t>
            </w:r>
            <w:proofErr w:type="spellStart"/>
            <w:r w:rsidRPr="00A21621">
              <w:rPr>
                <w:sz w:val="16"/>
                <w:szCs w:val="16"/>
              </w:rPr>
              <w:t>InF</w:t>
            </w:r>
            <w:proofErr w:type="spellEnd"/>
            <w:r w:rsidRPr="00A21621">
              <w:rPr>
                <w:sz w:val="16"/>
                <w:szCs w:val="16"/>
              </w:rPr>
              <w:t xml:space="preserve">-DH is evaluated for the model generalization capability, the selected parameters (e.g., clutter parameters) are compliant with TR 38.901 Table </w:t>
            </w:r>
            <w:r w:rsidRPr="00A21621">
              <w:rPr>
                <w:sz w:val="16"/>
                <w:szCs w:val="16"/>
                <w:lang w:eastAsia="ko-KR"/>
              </w:rPr>
              <w:t>7.2</w:t>
            </w:r>
            <w:r w:rsidRPr="00A21621">
              <w:rPr>
                <w:sz w:val="16"/>
                <w:szCs w:val="16"/>
              </w:rPr>
              <w:t>-</w:t>
            </w:r>
            <w:r w:rsidRPr="00A21621">
              <w:rPr>
                <w:sz w:val="16"/>
                <w:szCs w:val="16"/>
                <w:lang w:eastAsia="ko-KR"/>
              </w:rPr>
              <w:t>4</w:t>
            </w:r>
            <w:r w:rsidRPr="00A21621">
              <w:rPr>
                <w:sz w:val="16"/>
                <w:szCs w:val="16"/>
              </w:rPr>
              <w:t xml:space="preserve"> (Evaluation parameters for </w:t>
            </w:r>
            <w:proofErr w:type="spellStart"/>
            <w:r w:rsidRPr="00A21621">
              <w:rPr>
                <w:sz w:val="16"/>
                <w:szCs w:val="16"/>
              </w:rPr>
              <w:t>InF</w:t>
            </w:r>
            <w:proofErr w:type="spellEnd"/>
            <w:r w:rsidRPr="00A21621">
              <w:rPr>
                <w:sz w:val="16"/>
                <w:szCs w:val="16"/>
              </w:rPr>
              <w:t>).</w:t>
            </w:r>
          </w:p>
          <w:p w14:paraId="7988D1F2" w14:textId="77777777" w:rsidR="00A21621" w:rsidRPr="00B100FD" w:rsidRDefault="00A21621" w:rsidP="00B74CB3">
            <w:pPr>
              <w:pStyle w:val="ListParagraph"/>
              <w:widowControl w:val="0"/>
              <w:numPr>
                <w:ilvl w:val="0"/>
                <w:numId w:val="33"/>
              </w:numPr>
              <w:contextualSpacing w:val="0"/>
              <w:jc w:val="both"/>
              <w:rPr>
                <w:sz w:val="16"/>
                <w:szCs w:val="16"/>
                <w:lang w:val="en-US"/>
              </w:rPr>
            </w:pPr>
            <w:r w:rsidRPr="00B100FD">
              <w:rPr>
                <w:sz w:val="16"/>
                <w:szCs w:val="16"/>
                <w:lang w:val="en-US"/>
              </w:rPr>
              <w:t xml:space="preserve">Note: In TR 38.857 Table 6.1-1 (Parameters common to </w:t>
            </w:r>
            <w:proofErr w:type="spellStart"/>
            <w:r w:rsidRPr="00B100FD">
              <w:rPr>
                <w:sz w:val="16"/>
                <w:szCs w:val="16"/>
                <w:lang w:val="en-US"/>
              </w:rPr>
              <w:t>InF</w:t>
            </w:r>
            <w:proofErr w:type="spellEnd"/>
            <w:r w:rsidRPr="00B100FD">
              <w:rPr>
                <w:sz w:val="16"/>
                <w:szCs w:val="16"/>
                <w:lang w:val="en-US"/>
              </w:rPr>
              <w:t xml:space="preserve"> scenarios), </w:t>
            </w:r>
            <w:proofErr w:type="spellStart"/>
            <w:r w:rsidRPr="00B100FD">
              <w:rPr>
                <w:sz w:val="16"/>
                <w:szCs w:val="16"/>
                <w:lang w:val="en-US"/>
              </w:rPr>
              <w:t>InF</w:t>
            </w:r>
            <w:proofErr w:type="spellEnd"/>
            <w:r w:rsidRPr="00B100FD">
              <w:rPr>
                <w:sz w:val="16"/>
                <w:szCs w:val="16"/>
                <w:lang w:val="en-US"/>
              </w:rPr>
              <w:t>-SH scenario uses the clutter parameter {20%, 2m, 10m} which is compliant with TR 38.901.</w:t>
            </w:r>
          </w:p>
          <w:p w14:paraId="10EB2834" w14:textId="77777777" w:rsidR="00A21621" w:rsidRPr="00A21621" w:rsidRDefault="00A21621" w:rsidP="00A21621">
            <w:pPr>
              <w:spacing w:after="0"/>
              <w:rPr>
                <w:sz w:val="16"/>
                <w:szCs w:val="16"/>
              </w:rPr>
            </w:pPr>
          </w:p>
          <w:p w14:paraId="28720CF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A680A71" w14:textId="77777777" w:rsidR="00A21621" w:rsidRPr="00A21621" w:rsidRDefault="00A21621" w:rsidP="00A21621">
            <w:pPr>
              <w:spacing w:after="0"/>
              <w:rPr>
                <w:sz w:val="16"/>
                <w:szCs w:val="16"/>
              </w:rPr>
            </w:pPr>
            <w:r w:rsidRPr="00A21621">
              <w:rPr>
                <w:sz w:val="16"/>
                <w:szCs w:val="16"/>
              </w:rPr>
              <w:t xml:space="preserve">For the model input used in </w:t>
            </w:r>
            <w:proofErr w:type="spellStart"/>
            <w:r w:rsidRPr="00A21621">
              <w:rPr>
                <w:sz w:val="16"/>
                <w:szCs w:val="16"/>
              </w:rPr>
              <w:t>evalutions</w:t>
            </w:r>
            <w:proofErr w:type="spellEnd"/>
            <w:r w:rsidRPr="00A21621">
              <w:rPr>
                <w:sz w:val="16"/>
                <w:szCs w:val="16"/>
              </w:rPr>
              <w:t xml:space="preserve"> of AI/ML based positioning, if time-domain channel impulse response (CIR) or power delay profile (PDP) is used as model input in the evaluation, companies report the input dimension N</w:t>
            </w:r>
            <w:r w:rsidRPr="00A21621">
              <w:rPr>
                <w:sz w:val="16"/>
                <w:szCs w:val="16"/>
                <w:vertAlign w:val="subscript"/>
              </w:rPr>
              <w:t>TRP</w:t>
            </w:r>
            <w:r w:rsidRPr="00A21621">
              <w:rPr>
                <w:sz w:val="16"/>
                <w:szCs w:val="16"/>
              </w:rPr>
              <w:t xml:space="preserve"> * </w:t>
            </w:r>
            <w:proofErr w:type="spellStart"/>
            <w:r w:rsidRPr="00A21621">
              <w:rPr>
                <w:sz w:val="16"/>
                <w:szCs w:val="16"/>
              </w:rPr>
              <w:t>N</w:t>
            </w:r>
            <w:r w:rsidRPr="00A21621">
              <w:rPr>
                <w:sz w:val="16"/>
                <w:szCs w:val="16"/>
                <w:vertAlign w:val="subscript"/>
              </w:rPr>
              <w:t>port</w:t>
            </w:r>
            <w:proofErr w:type="spellEnd"/>
            <w:r w:rsidRPr="00A21621">
              <w:rPr>
                <w:sz w:val="16"/>
                <w:szCs w:val="16"/>
              </w:rPr>
              <w:t xml:space="preserve"> * </w:t>
            </w:r>
            <w:proofErr w:type="spellStart"/>
            <w:r w:rsidRPr="00A21621">
              <w:rPr>
                <w:sz w:val="16"/>
                <w:szCs w:val="16"/>
              </w:rPr>
              <w:t>N</w:t>
            </w:r>
            <w:r w:rsidRPr="00A21621">
              <w:rPr>
                <w:sz w:val="16"/>
                <w:szCs w:val="16"/>
                <w:vertAlign w:val="subscript"/>
              </w:rPr>
              <w:t>t</w:t>
            </w:r>
            <w:proofErr w:type="spellEnd"/>
            <w:r w:rsidRPr="00A21621">
              <w:rPr>
                <w:sz w:val="16"/>
                <w:szCs w:val="16"/>
              </w:rPr>
              <w:t>, where N</w:t>
            </w:r>
            <w:r w:rsidRPr="00A21621">
              <w:rPr>
                <w:sz w:val="16"/>
                <w:szCs w:val="16"/>
                <w:vertAlign w:val="subscript"/>
              </w:rPr>
              <w:t>TRP</w:t>
            </w:r>
            <w:r w:rsidRPr="00A21621">
              <w:rPr>
                <w:sz w:val="16"/>
                <w:szCs w:val="16"/>
              </w:rPr>
              <w:t xml:space="preserve"> is the number of TRPs, </w:t>
            </w:r>
            <w:proofErr w:type="spellStart"/>
            <w:r w:rsidRPr="00A21621">
              <w:rPr>
                <w:sz w:val="16"/>
                <w:szCs w:val="16"/>
              </w:rPr>
              <w:t>N</w:t>
            </w:r>
            <w:r w:rsidRPr="00A21621">
              <w:rPr>
                <w:sz w:val="16"/>
                <w:szCs w:val="16"/>
                <w:vertAlign w:val="subscript"/>
              </w:rPr>
              <w:t>port</w:t>
            </w:r>
            <w:proofErr w:type="spellEnd"/>
            <w:r w:rsidRPr="00A21621">
              <w:rPr>
                <w:sz w:val="16"/>
                <w:szCs w:val="16"/>
              </w:rPr>
              <w:t xml:space="preserve"> is the number of transmit/receive antenna port pairs, </w:t>
            </w:r>
            <w:proofErr w:type="spellStart"/>
            <w:r w:rsidRPr="00A21621">
              <w:rPr>
                <w:sz w:val="16"/>
                <w:szCs w:val="16"/>
              </w:rPr>
              <w:t>N</w:t>
            </w:r>
            <w:r w:rsidRPr="00A21621">
              <w:rPr>
                <w:sz w:val="16"/>
                <w:szCs w:val="16"/>
                <w:vertAlign w:val="subscript"/>
              </w:rPr>
              <w:t>t</w:t>
            </w:r>
            <w:proofErr w:type="spellEnd"/>
            <w:r w:rsidRPr="00A21621">
              <w:rPr>
                <w:sz w:val="16"/>
                <w:szCs w:val="16"/>
              </w:rPr>
              <w:t xml:space="preserve"> is the number of time domain samples. </w:t>
            </w:r>
          </w:p>
          <w:p w14:paraId="4465590F"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Note: CIR and PDP may have different dimensions. </w:t>
            </w:r>
          </w:p>
          <w:p w14:paraId="7F165D47"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Note: Companies provide details on their assumption on how PDP is constructed and how (if applicable) it is mapped to </w:t>
            </w:r>
            <w:proofErr w:type="spellStart"/>
            <w:r w:rsidRPr="00B100FD">
              <w:rPr>
                <w:sz w:val="16"/>
                <w:szCs w:val="16"/>
                <w:lang w:val="en-US"/>
              </w:rPr>
              <w:t>Nt</w:t>
            </w:r>
            <w:proofErr w:type="spellEnd"/>
            <w:r w:rsidRPr="00B100FD">
              <w:rPr>
                <w:sz w:val="16"/>
                <w:szCs w:val="16"/>
                <w:lang w:val="en-US"/>
              </w:rPr>
              <w:t xml:space="preserve"> samples.</w:t>
            </w:r>
          </w:p>
          <w:p w14:paraId="4716DEAB" w14:textId="77777777" w:rsidR="00DC391B" w:rsidRDefault="00DC391B" w:rsidP="00A21621">
            <w:pPr>
              <w:overflowPunct/>
              <w:autoSpaceDE/>
              <w:autoSpaceDN/>
              <w:adjustRightInd/>
              <w:spacing w:after="0"/>
              <w:textAlignment w:val="auto"/>
              <w:rPr>
                <w:b/>
                <w:bCs/>
                <w:lang w:val="en-US"/>
              </w:rPr>
            </w:pPr>
          </w:p>
        </w:tc>
      </w:tr>
    </w:tbl>
    <w:p w14:paraId="0288F737" w14:textId="77777777" w:rsidR="00DC391B" w:rsidRDefault="00DC391B" w:rsidP="00DC391B">
      <w:pPr>
        <w:overflowPunct/>
        <w:autoSpaceDE/>
        <w:autoSpaceDN/>
        <w:adjustRightInd/>
        <w:spacing w:after="0"/>
        <w:textAlignment w:val="auto"/>
        <w:rPr>
          <w:b/>
          <w:bCs/>
          <w:lang w:val="en-US"/>
        </w:rPr>
      </w:pPr>
    </w:p>
    <w:p w14:paraId="5B80B765"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11</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6228D117" w14:textId="77777777">
        <w:tc>
          <w:tcPr>
            <w:tcW w:w="9629" w:type="dxa"/>
          </w:tcPr>
          <w:p w14:paraId="5AB73D4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42B7CB01" w14:textId="77777777" w:rsidR="00C046BF" w:rsidRPr="00C046BF" w:rsidRDefault="00C046BF" w:rsidP="00C046BF">
            <w:pPr>
              <w:spacing w:after="0"/>
              <w:rPr>
                <w:sz w:val="16"/>
                <w:szCs w:val="16"/>
                <w:lang w:eastAsia="ja-JP"/>
              </w:rPr>
            </w:pPr>
            <w:r w:rsidRPr="00C046BF">
              <w:rPr>
                <w:sz w:val="16"/>
                <w:szCs w:val="16"/>
                <w:lang w:eastAsia="ja-JP"/>
              </w:rPr>
              <w:t xml:space="preserve">Study how AI/ML positioning accuracy is affected </w:t>
            </w:r>
            <w:proofErr w:type="gramStart"/>
            <w:r w:rsidRPr="00C046BF">
              <w:rPr>
                <w:sz w:val="16"/>
                <w:szCs w:val="16"/>
                <w:lang w:eastAsia="ja-JP"/>
              </w:rPr>
              <w:t>by:</w:t>
            </w:r>
            <w:proofErr w:type="gramEnd"/>
            <w:r w:rsidRPr="00C046BF">
              <w:rPr>
                <w:sz w:val="16"/>
                <w:szCs w:val="16"/>
                <w:lang w:eastAsia="ja-JP"/>
              </w:rPr>
              <w:t xml:space="preserve"> user density/size of the training dataset.</w:t>
            </w:r>
          </w:p>
          <w:p w14:paraId="1FF3ADE5" w14:textId="77777777" w:rsidR="00C046BF" w:rsidRPr="00C046BF" w:rsidRDefault="00C046BF" w:rsidP="00C046BF">
            <w:pPr>
              <w:spacing w:after="0"/>
              <w:rPr>
                <w:rFonts w:eastAsia="DengXian"/>
                <w:sz w:val="16"/>
                <w:szCs w:val="16"/>
                <w:lang w:eastAsia="zh-CN"/>
              </w:rPr>
            </w:pPr>
            <w:r w:rsidRPr="00C046BF">
              <w:rPr>
                <w:rFonts w:eastAsia="DengXian"/>
                <w:sz w:val="16"/>
                <w:szCs w:val="16"/>
                <w:lang w:eastAsia="zh-CN"/>
              </w:rPr>
              <w:t>Note: details of user density/size of training dataset to be reported in the evaluation.</w:t>
            </w:r>
          </w:p>
          <w:p w14:paraId="6262FD6F" w14:textId="77777777" w:rsidR="00C046BF" w:rsidRPr="00C046BF" w:rsidRDefault="00C046BF" w:rsidP="00C046BF">
            <w:pPr>
              <w:spacing w:after="0"/>
              <w:rPr>
                <w:sz w:val="16"/>
                <w:szCs w:val="16"/>
                <w:lang w:eastAsia="ja-JP"/>
              </w:rPr>
            </w:pPr>
          </w:p>
          <w:p w14:paraId="0AA183F6"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715038C6"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w:t>
            </w:r>
            <w:proofErr w:type="spellStart"/>
            <w:r w:rsidRPr="00C046BF">
              <w:rPr>
                <w:sz w:val="16"/>
                <w:szCs w:val="16"/>
                <w:lang w:eastAsia="ja-JP"/>
              </w:rPr>
              <w:t>N</w:t>
            </w:r>
            <w:r w:rsidRPr="00C046BF">
              <w:rPr>
                <w:sz w:val="16"/>
                <w:szCs w:val="16"/>
                <w:vertAlign w:val="subscript"/>
                <w:lang w:eastAsia="ja-JP"/>
              </w:rPr>
              <w:t>port</w:t>
            </w:r>
            <w:proofErr w:type="spellEnd"/>
            <w:r w:rsidRPr="00C046BF">
              <w:rPr>
                <w:sz w:val="16"/>
                <w:szCs w:val="16"/>
                <w:lang w:eastAsia="ja-JP"/>
              </w:rPr>
              <w:t xml:space="preserve"> * </w:t>
            </w:r>
            <w:proofErr w:type="spellStart"/>
            <w:r w:rsidRPr="00C046BF">
              <w:rPr>
                <w:sz w:val="16"/>
                <w:szCs w:val="16"/>
                <w:lang w:eastAsia="ja-JP"/>
              </w:rPr>
              <w:t>N</w:t>
            </w:r>
            <w:r w:rsidRPr="00C046BF">
              <w:rPr>
                <w:sz w:val="16"/>
                <w:szCs w:val="16"/>
                <w:vertAlign w:val="subscript"/>
                <w:lang w:eastAsia="ja-JP"/>
              </w:rPr>
              <w:t>t</w:t>
            </w:r>
            <w:proofErr w:type="spellEnd"/>
            <w:r w:rsidRPr="00C046BF">
              <w:rPr>
                <w:sz w:val="16"/>
                <w:szCs w:val="16"/>
                <w:lang w:eastAsia="ja-JP"/>
              </w:rPr>
              <w:t xml:space="preserve"> of CIR and PDP, </w:t>
            </w:r>
            <w:proofErr w:type="spellStart"/>
            <w:r w:rsidRPr="00C046BF">
              <w:rPr>
                <w:sz w:val="16"/>
                <w:szCs w:val="16"/>
                <w:lang w:eastAsia="ja-JP"/>
              </w:rPr>
              <w:t>N</w:t>
            </w:r>
            <w:r w:rsidRPr="00C046BF">
              <w:rPr>
                <w:sz w:val="16"/>
                <w:szCs w:val="16"/>
                <w:vertAlign w:val="subscript"/>
                <w:lang w:eastAsia="ja-JP"/>
              </w:rPr>
              <w:t>t</w:t>
            </w:r>
            <w:proofErr w:type="spellEnd"/>
            <w:r w:rsidRPr="00C046BF">
              <w:rPr>
                <w:sz w:val="16"/>
                <w:szCs w:val="16"/>
                <w:lang w:eastAsia="ja-JP"/>
              </w:rPr>
              <w:t xml:space="preserve"> refers to </w:t>
            </w:r>
            <w:r w:rsidRPr="00C046BF">
              <w:rPr>
                <w:strike/>
                <w:sz w:val="16"/>
                <w:szCs w:val="16"/>
                <w:lang w:eastAsia="ja-JP"/>
              </w:rPr>
              <w:t>the first</w:t>
            </w:r>
            <w:r w:rsidRPr="00C046BF">
              <w:rPr>
                <w:sz w:val="16"/>
                <w:szCs w:val="16"/>
                <w:lang w:eastAsia="ja-JP"/>
              </w:rPr>
              <w:t xml:space="preserve"> </w:t>
            </w:r>
            <w:proofErr w:type="spellStart"/>
            <w:r w:rsidRPr="00C046BF">
              <w:rPr>
                <w:sz w:val="16"/>
                <w:szCs w:val="16"/>
                <w:lang w:eastAsia="ja-JP"/>
              </w:rPr>
              <w:t>N</w:t>
            </w:r>
            <w:r w:rsidRPr="00C046BF">
              <w:rPr>
                <w:sz w:val="16"/>
                <w:szCs w:val="16"/>
                <w:vertAlign w:val="subscript"/>
                <w:lang w:eastAsia="ja-JP"/>
              </w:rPr>
              <w:t>t</w:t>
            </w:r>
            <w:proofErr w:type="spellEnd"/>
            <w:r w:rsidRPr="00C046BF">
              <w:rPr>
                <w:sz w:val="16"/>
                <w:szCs w:val="16"/>
                <w:lang w:eastAsia="ja-JP"/>
              </w:rPr>
              <w:t xml:space="preserve"> </w:t>
            </w:r>
            <w:r w:rsidRPr="00C046BF">
              <w:rPr>
                <w:color w:val="FF0000"/>
                <w:sz w:val="16"/>
                <w:szCs w:val="16"/>
              </w:rPr>
              <w:t xml:space="preserve">consecutive </w:t>
            </w:r>
            <w:r w:rsidRPr="00C046BF">
              <w:rPr>
                <w:sz w:val="16"/>
                <w:szCs w:val="16"/>
                <w:lang w:eastAsia="ja-JP"/>
              </w:rPr>
              <w:t>time domain samples.</w:t>
            </w:r>
          </w:p>
          <w:p w14:paraId="2D9EFDEA"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If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&lt;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samples with the strongest power are selected as model input, with </w:t>
            </w:r>
            <w:r w:rsidRPr="00B100FD">
              <w:rPr>
                <w:color w:val="FF0000"/>
                <w:sz w:val="16"/>
                <w:szCs w:val="16"/>
                <w:lang w:val="en-US"/>
              </w:rPr>
              <w:t>remaining</w:t>
            </w:r>
            <w:r w:rsidRPr="00B100FD">
              <w:rPr>
                <w:sz w:val="16"/>
                <w:szCs w:val="16"/>
                <w:lang w:val="en-US"/>
              </w:rPr>
              <w:t xml:space="preserve">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time domain samples set to zero, then companies report value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in addition to N</w:t>
            </w:r>
            <w:r w:rsidRPr="00B100FD">
              <w:rPr>
                <w:sz w:val="16"/>
                <w:szCs w:val="16"/>
                <w:vertAlign w:val="subscript"/>
                <w:lang w:val="en-US"/>
              </w:rPr>
              <w:t>t</w:t>
            </w:r>
            <w:r w:rsidRPr="00B100FD">
              <w:rPr>
                <w:sz w:val="16"/>
                <w:szCs w:val="16"/>
                <w:lang w:val="en-US"/>
              </w:rPr>
              <w:t xml:space="preserve">. It is also assumed that timing info for the </w:t>
            </w:r>
            <w:proofErr w:type="spellStart"/>
            <w:r w:rsidRPr="00B100FD">
              <w:rPr>
                <w:sz w:val="16"/>
                <w:szCs w:val="16"/>
                <w:lang w:val="en-US"/>
              </w:rPr>
              <w:t>N’</w:t>
            </w:r>
            <w:r w:rsidRPr="00B100FD">
              <w:rPr>
                <w:sz w:val="16"/>
                <w:szCs w:val="16"/>
                <w:vertAlign w:val="subscript"/>
                <w:lang w:val="en-US"/>
              </w:rPr>
              <w:t>t</w:t>
            </w:r>
            <w:proofErr w:type="spellEnd"/>
            <w:r w:rsidRPr="00B100FD">
              <w:rPr>
                <w:sz w:val="16"/>
                <w:szCs w:val="16"/>
                <w:lang w:val="en-US"/>
              </w:rPr>
              <w:t xml:space="preserve"> samples need to be provided as model input.</w:t>
            </w:r>
          </w:p>
          <w:p w14:paraId="477FC8C2" w14:textId="77777777" w:rsidR="00C046BF" w:rsidRPr="00C046BF" w:rsidRDefault="00C046BF" w:rsidP="00C046BF">
            <w:pPr>
              <w:spacing w:after="0"/>
              <w:rPr>
                <w:rFonts w:eastAsia="DengXian"/>
                <w:sz w:val="16"/>
                <w:szCs w:val="16"/>
                <w:lang w:eastAsia="zh-CN"/>
              </w:rPr>
            </w:pPr>
          </w:p>
          <w:p w14:paraId="0C4590A6"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63CADF6F"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w:t>
            </w:r>
            <w:proofErr w:type="spellStart"/>
            <w:r w:rsidRPr="00C046BF">
              <w:rPr>
                <w:sz w:val="16"/>
                <w:szCs w:val="16"/>
                <w:lang w:eastAsia="ja-JP"/>
              </w:rPr>
              <w:t>N</w:t>
            </w:r>
            <w:r w:rsidRPr="00C046BF">
              <w:rPr>
                <w:sz w:val="16"/>
                <w:szCs w:val="16"/>
                <w:vertAlign w:val="subscript"/>
                <w:lang w:eastAsia="ja-JP"/>
              </w:rPr>
              <w:t>port</w:t>
            </w:r>
            <w:proofErr w:type="spellEnd"/>
            <w:r w:rsidRPr="00C046BF">
              <w:rPr>
                <w:sz w:val="16"/>
                <w:szCs w:val="16"/>
                <w:lang w:eastAsia="ja-JP"/>
              </w:rPr>
              <w:t xml:space="preserve"> * </w:t>
            </w:r>
            <w:proofErr w:type="spellStart"/>
            <w:r w:rsidRPr="00C046BF">
              <w:rPr>
                <w:sz w:val="16"/>
                <w:szCs w:val="16"/>
                <w:lang w:eastAsia="ja-JP"/>
              </w:rPr>
              <w:t>N</w:t>
            </w:r>
            <w:r w:rsidRPr="00C046BF">
              <w:rPr>
                <w:sz w:val="16"/>
                <w:szCs w:val="16"/>
                <w:vertAlign w:val="subscript"/>
                <w:lang w:eastAsia="ja-JP"/>
              </w:rPr>
              <w:t>t</w:t>
            </w:r>
            <w:proofErr w:type="spellEnd"/>
            <w:r w:rsidRPr="00C046BF">
              <w:rPr>
                <w:sz w:val="16"/>
                <w:szCs w:val="16"/>
                <w:lang w:eastAsia="ja-JP"/>
              </w:rPr>
              <w:t>:</w:t>
            </w:r>
          </w:p>
          <w:p w14:paraId="78EA88D3"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If the model input is CIR, then each input value of CIR is a complex number, </w:t>
            </w:r>
            <w:proofErr w:type="gramStart"/>
            <w:r w:rsidRPr="00B100FD">
              <w:rPr>
                <w:sz w:val="16"/>
                <w:szCs w:val="16"/>
                <w:lang w:val="en-US"/>
              </w:rPr>
              <w:t>i.e.</w:t>
            </w:r>
            <w:proofErr w:type="gramEnd"/>
            <w:r w:rsidRPr="00B100FD">
              <w:rPr>
                <w:sz w:val="16"/>
                <w:szCs w:val="16"/>
                <w:lang w:val="en-US"/>
              </w:rPr>
              <w:t xml:space="preserve"> it contains two real values, either {real, imaginary} or {magnitude, phase}.</w:t>
            </w:r>
          </w:p>
          <w:p w14:paraId="58900F3F"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the model input is PDP, then each input value of PDP is a real value.</w:t>
            </w:r>
          </w:p>
          <w:p w14:paraId="29A5C2D3" w14:textId="77777777" w:rsidR="00C046BF" w:rsidRPr="00C046BF" w:rsidRDefault="00C046BF" w:rsidP="00C046BF">
            <w:pPr>
              <w:spacing w:after="0"/>
              <w:rPr>
                <w:sz w:val="16"/>
                <w:szCs w:val="16"/>
                <w:lang w:eastAsia="ja-JP"/>
              </w:rPr>
            </w:pPr>
          </w:p>
          <w:p w14:paraId="572FD172"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6082F67A" w14:textId="77777777" w:rsidR="00C046BF" w:rsidRPr="00C046BF" w:rsidRDefault="00C046BF" w:rsidP="00C046BF">
            <w:pPr>
              <w:spacing w:after="0"/>
              <w:rPr>
                <w:sz w:val="16"/>
                <w:szCs w:val="16"/>
              </w:rPr>
            </w:pPr>
            <w:r w:rsidRPr="00C046BF">
              <w:rPr>
                <w:sz w:val="16"/>
                <w:szCs w:val="16"/>
              </w:rPr>
              <w:t xml:space="preserve">At least for model inference of AI/ML assisted positioning, evaluate and report the AI/ML model output, including (a) the type of information (e.g., </w:t>
            </w:r>
            <w:proofErr w:type="spellStart"/>
            <w:r w:rsidRPr="00C046BF">
              <w:rPr>
                <w:sz w:val="16"/>
                <w:szCs w:val="16"/>
              </w:rPr>
              <w:t>ToA</w:t>
            </w:r>
            <w:proofErr w:type="spellEnd"/>
            <w:r w:rsidRPr="00C046BF">
              <w:rPr>
                <w:sz w:val="16"/>
                <w:szCs w:val="16"/>
              </w:rPr>
              <w:t xml:space="preserve">, RSTD, </w:t>
            </w:r>
            <w:proofErr w:type="spellStart"/>
            <w:r w:rsidRPr="00C046BF">
              <w:rPr>
                <w:sz w:val="16"/>
                <w:szCs w:val="16"/>
              </w:rPr>
              <w:t>AoD</w:t>
            </w:r>
            <w:proofErr w:type="spellEnd"/>
            <w:r w:rsidRPr="00C046BF">
              <w:rPr>
                <w:sz w:val="16"/>
                <w:szCs w:val="16"/>
              </w:rPr>
              <w:t xml:space="preserve">, </w:t>
            </w:r>
            <w:proofErr w:type="spellStart"/>
            <w:r w:rsidRPr="00C046BF">
              <w:rPr>
                <w:sz w:val="16"/>
                <w:szCs w:val="16"/>
              </w:rPr>
              <w:t>AoA</w:t>
            </w:r>
            <w:proofErr w:type="spellEnd"/>
            <w:r w:rsidRPr="00C046BF">
              <w:rPr>
                <w:sz w:val="16"/>
                <w:szCs w:val="16"/>
              </w:rPr>
              <w:t xml:space="preserve">, LOS/NLOS indicator) to use as model output, (b) soft information vs hard information, (c) whether the model output can reuse existing measurement report (e.g., </w:t>
            </w:r>
            <w:proofErr w:type="spellStart"/>
            <w:r w:rsidRPr="00C046BF">
              <w:rPr>
                <w:sz w:val="16"/>
                <w:szCs w:val="16"/>
              </w:rPr>
              <w:t>NRPPa</w:t>
            </w:r>
            <w:proofErr w:type="spellEnd"/>
            <w:r w:rsidRPr="00C046BF">
              <w:rPr>
                <w:sz w:val="16"/>
                <w:szCs w:val="16"/>
              </w:rPr>
              <w:t xml:space="preserve">, LPP). </w:t>
            </w:r>
          </w:p>
          <w:p w14:paraId="1B368E06" w14:textId="77777777" w:rsidR="00C046BF" w:rsidRPr="00C046BF" w:rsidRDefault="00C046BF" w:rsidP="00C046BF">
            <w:pPr>
              <w:spacing w:after="0"/>
              <w:rPr>
                <w:sz w:val="16"/>
                <w:szCs w:val="16"/>
              </w:rPr>
            </w:pPr>
          </w:p>
          <w:p w14:paraId="16F33EA5"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0CB6F7D7" w14:textId="77777777" w:rsidR="00C046BF" w:rsidRPr="00C046BF" w:rsidRDefault="00C046BF" w:rsidP="00C046BF">
            <w:pPr>
              <w:spacing w:after="0"/>
              <w:rPr>
                <w:sz w:val="16"/>
                <w:szCs w:val="16"/>
                <w:lang w:eastAsia="ja-JP"/>
              </w:rPr>
            </w:pPr>
            <w:r w:rsidRPr="00C046BF">
              <w:rPr>
                <w:sz w:val="16"/>
                <w:szCs w:val="16"/>
                <w:lang w:eastAsia="ja-JP"/>
              </w:rPr>
              <w:t>For AI/ML assisted positioning, evaluate the three constructions:</w:t>
            </w:r>
          </w:p>
          <w:p w14:paraId="624EB9E9"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same model for N TRPs</w:t>
            </w:r>
          </w:p>
          <w:p w14:paraId="013F1270"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N models for N TRPs</w:t>
            </w:r>
          </w:p>
          <w:p w14:paraId="6BB310A7"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Multi-TRP (i.e., one model for N TRPs)</w:t>
            </w:r>
          </w:p>
          <w:p w14:paraId="4F92B8D3" w14:textId="77777777" w:rsidR="00C046BF" w:rsidRPr="00C046BF" w:rsidRDefault="00C046BF" w:rsidP="00C046BF">
            <w:pPr>
              <w:spacing w:after="0"/>
              <w:ind w:left="360"/>
              <w:rPr>
                <w:sz w:val="16"/>
                <w:szCs w:val="16"/>
                <w:lang w:eastAsia="ja-JP"/>
              </w:rPr>
            </w:pPr>
            <w:r w:rsidRPr="00C046BF">
              <w:rPr>
                <w:sz w:val="16"/>
                <w:szCs w:val="16"/>
                <w:lang w:eastAsia="ja-JP"/>
              </w:rPr>
              <w:t>Note: Individual company may evaluate one or more of the three constructions.</w:t>
            </w:r>
          </w:p>
          <w:p w14:paraId="4AC95A15" w14:textId="77777777" w:rsidR="00C046BF" w:rsidRPr="00C046BF" w:rsidRDefault="00C046BF" w:rsidP="00C046BF">
            <w:pPr>
              <w:spacing w:after="0"/>
              <w:rPr>
                <w:sz w:val="16"/>
                <w:szCs w:val="16"/>
                <w:lang w:eastAsia="ja-JP"/>
              </w:rPr>
            </w:pPr>
          </w:p>
          <w:p w14:paraId="2991B2E5"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588B7CF" w14:textId="77777777" w:rsidR="00C046BF" w:rsidRPr="00C046BF" w:rsidRDefault="00C046BF" w:rsidP="00C046BF">
            <w:pPr>
              <w:spacing w:after="0"/>
              <w:rPr>
                <w:sz w:val="16"/>
                <w:szCs w:val="16"/>
                <w:lang w:eastAsia="ja-JP"/>
              </w:rPr>
            </w:pPr>
            <w:r w:rsidRPr="00C046BF">
              <w:rPr>
                <w:sz w:val="16"/>
                <w:szCs w:val="16"/>
              </w:rPr>
              <w:t>For AI/ML assisted approach, study the performance of model monitoring metrics at least where the metrics are obtained from inference accuracy of model output.</w:t>
            </w:r>
          </w:p>
          <w:p w14:paraId="79005803" w14:textId="77777777" w:rsidR="00C046BF" w:rsidRPr="00C046BF" w:rsidRDefault="00C046BF" w:rsidP="00C046BF">
            <w:pPr>
              <w:spacing w:after="0"/>
              <w:rPr>
                <w:sz w:val="16"/>
                <w:szCs w:val="16"/>
                <w:lang w:eastAsia="ja-JP"/>
              </w:rPr>
            </w:pPr>
          </w:p>
          <w:p w14:paraId="1D3D66CD"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79D75C0" w14:textId="77777777" w:rsidR="00C046BF" w:rsidRPr="00C046BF" w:rsidRDefault="00C046BF" w:rsidP="00C046BF">
            <w:pPr>
              <w:spacing w:after="0"/>
              <w:rPr>
                <w:sz w:val="16"/>
                <w:szCs w:val="16"/>
              </w:rPr>
            </w:pPr>
            <w:r w:rsidRPr="00C046BF">
              <w:rPr>
                <w:sz w:val="16"/>
                <w:szCs w:val="16"/>
              </w:rPr>
              <w:t>For both direct and AI/ML assisted positioning methods, investigate at least the impact of the amount of fine-tuning data on the positioning accuracy of the fine-tuned model.</w:t>
            </w:r>
          </w:p>
          <w:p w14:paraId="4EBB3831" w14:textId="77777777" w:rsidR="00C046BF" w:rsidRPr="00B100FD" w:rsidRDefault="00C046BF" w:rsidP="00B74CB3">
            <w:pPr>
              <w:pStyle w:val="ListParagraph"/>
              <w:widowControl w:val="0"/>
              <w:numPr>
                <w:ilvl w:val="0"/>
                <w:numId w:val="34"/>
              </w:numPr>
              <w:ind w:left="400" w:hanging="400"/>
              <w:contextualSpacing w:val="0"/>
              <w:jc w:val="both"/>
              <w:rPr>
                <w:sz w:val="16"/>
                <w:szCs w:val="16"/>
                <w:lang w:val="en-US"/>
              </w:rPr>
            </w:pPr>
            <w:r w:rsidRPr="00B100FD">
              <w:rPr>
                <w:sz w:val="16"/>
                <w:szCs w:val="16"/>
                <w:lang w:val="en-US"/>
              </w:rPr>
              <w:t>The fine-tuning data is the training dataset from the target deployment scenario.</w:t>
            </w:r>
          </w:p>
          <w:p w14:paraId="7F6789C9" w14:textId="77777777" w:rsidR="00C046BF" w:rsidRPr="00C046BF" w:rsidRDefault="00C046BF" w:rsidP="00C046BF">
            <w:pPr>
              <w:spacing w:after="0"/>
              <w:rPr>
                <w:rFonts w:eastAsia="DengXian"/>
                <w:sz w:val="16"/>
                <w:szCs w:val="16"/>
                <w:lang w:eastAsia="zh-CN"/>
              </w:rPr>
            </w:pPr>
          </w:p>
          <w:p w14:paraId="421DE9F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10A6866D" w14:textId="77777777" w:rsidR="00C046BF" w:rsidRPr="00C046BF" w:rsidRDefault="00C046BF" w:rsidP="00C046BF">
            <w:pPr>
              <w:spacing w:after="0"/>
              <w:rPr>
                <w:sz w:val="16"/>
                <w:szCs w:val="16"/>
                <w:lang w:eastAsia="ja-JP"/>
              </w:rPr>
            </w:pPr>
            <w:r w:rsidRPr="00C046BF">
              <w:rPr>
                <w:sz w:val="16"/>
                <w:szCs w:val="16"/>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C046BF" w:rsidRPr="00C046BF" w14:paraId="1B8F57A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F7FAC35" w14:textId="77777777" w:rsidR="00C046BF" w:rsidRPr="00C046BF" w:rsidRDefault="00C046BF" w:rsidP="00C046BF">
                  <w:pPr>
                    <w:spacing w:after="0"/>
                    <w:rPr>
                      <w:sz w:val="16"/>
                      <w:szCs w:val="16"/>
                    </w:rPr>
                  </w:pPr>
                </w:p>
              </w:tc>
              <w:tc>
                <w:tcPr>
                  <w:tcW w:w="3586" w:type="dxa"/>
                  <w:tcBorders>
                    <w:top w:val="single" w:sz="4" w:space="0" w:color="auto"/>
                    <w:left w:val="single" w:sz="4" w:space="0" w:color="auto"/>
                    <w:bottom w:val="single" w:sz="4" w:space="0" w:color="auto"/>
                    <w:right w:val="single" w:sz="4" w:space="0" w:color="auto"/>
                  </w:tcBorders>
                </w:tcPr>
                <w:p w14:paraId="3FFE5854" w14:textId="77777777" w:rsidR="00C046BF" w:rsidRPr="00C046BF" w:rsidRDefault="00C046BF" w:rsidP="00C046BF">
                  <w:pPr>
                    <w:spacing w:after="0"/>
                    <w:rPr>
                      <w:sz w:val="16"/>
                      <w:szCs w:val="16"/>
                    </w:rPr>
                  </w:pPr>
                  <w:r w:rsidRPr="00C046BF">
                    <w:rPr>
                      <w:sz w:val="16"/>
                      <w:szCs w:val="16"/>
                    </w:rPr>
                    <w:t>Model complexity to support N TRPs</w:t>
                  </w:r>
                </w:p>
              </w:tc>
            </w:tr>
            <w:tr w:rsidR="00C046BF" w:rsidRPr="00C046BF" w14:paraId="298AFCFD"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65223991" w14:textId="77777777" w:rsidR="00C046BF" w:rsidRPr="00C046BF" w:rsidRDefault="00C046BF" w:rsidP="00C046BF">
                  <w:pPr>
                    <w:spacing w:after="0"/>
                    <w:rPr>
                      <w:sz w:val="16"/>
                      <w:szCs w:val="16"/>
                    </w:rPr>
                  </w:pPr>
                  <w:r w:rsidRPr="00C046BF">
                    <w:rPr>
                      <w:sz w:val="16"/>
                      <w:szCs w:val="16"/>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6D076DB4" w14:textId="77777777" w:rsidR="00C046BF" w:rsidRPr="00C046BF" w:rsidRDefault="00000000" w:rsidP="00C046BF">
                  <w:pPr>
                    <w:spacing w:after="0"/>
                    <w:rPr>
                      <w:rFonts w:eastAsia="DengXian"/>
                      <w:sz w:val="16"/>
                      <w:szCs w:val="16"/>
                    </w:rPr>
                  </w:pPr>
                  <m:oMathPara>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m:oMathPara>
                </w:p>
                <w:p w14:paraId="51088029" w14:textId="77777777" w:rsidR="00C046BF" w:rsidRPr="00C046BF" w:rsidRDefault="00C046BF" w:rsidP="00C046BF">
                  <w:pPr>
                    <w:spacing w:after="0"/>
                    <w:rPr>
                      <w:rFonts w:eastAsia="DengXian"/>
                      <w:sz w:val="16"/>
                      <w:szCs w:val="16"/>
                    </w:rPr>
                  </w:pPr>
                  <w:r w:rsidRPr="00C046BF">
                    <w:rPr>
                      <w:sz w:val="16"/>
                      <w:szCs w:val="16"/>
                    </w:rPr>
                    <w:t xml:space="preserve">where </w:t>
                  </w:r>
                  <w:r w:rsidRPr="00C046BF">
                    <w:rPr>
                      <w:rFonts w:eastAsia="DengXian"/>
                      <w:sz w:val="16"/>
                      <w:szCs w:val="16"/>
                    </w:rPr>
                    <w:br/>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w:r w:rsidRPr="00C046BF">
                    <w:rPr>
                      <w:sz w:val="16"/>
                      <w:szCs w:val="16"/>
                    </w:rPr>
                    <w:t xml:space="preserve"> is the model complexity for one TRP and the same model is used for N TRPs.</w:t>
                  </w:r>
                </w:p>
                <w:p w14:paraId="4E2982C7" w14:textId="77777777" w:rsidR="00C046BF" w:rsidRPr="00C046BF" w:rsidRDefault="00C046BF" w:rsidP="00C046BF">
                  <w:pPr>
                    <w:spacing w:after="0"/>
                    <w:rPr>
                      <w:strike/>
                      <w:sz w:val="16"/>
                      <w:szCs w:val="16"/>
                    </w:rPr>
                  </w:pPr>
                </w:p>
              </w:tc>
            </w:tr>
            <w:tr w:rsidR="00C046BF" w:rsidRPr="00C046BF" w14:paraId="22E5B0F3"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4183094" w14:textId="77777777" w:rsidR="00C046BF" w:rsidRPr="00C046BF" w:rsidRDefault="00C046BF" w:rsidP="00C046BF">
                  <w:pPr>
                    <w:spacing w:after="0"/>
                    <w:rPr>
                      <w:sz w:val="16"/>
                      <w:szCs w:val="16"/>
                    </w:rPr>
                  </w:pPr>
                  <w:r w:rsidRPr="00C046BF">
                    <w:rPr>
                      <w:sz w:val="16"/>
                      <w:szCs w:val="16"/>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3F0C8039" w14:textId="77777777" w:rsidR="00C046BF" w:rsidRPr="00C046BF" w:rsidRDefault="00000000" w:rsidP="00C046BF">
                  <w:pPr>
                    <w:spacing w:after="0"/>
                    <w:rPr>
                      <w:rFonts w:eastAsia="DengXian"/>
                      <w:sz w:val="16"/>
                      <w:szCs w:val="16"/>
                    </w:rPr>
                  </w:pPr>
                  <m:oMathPara>
                    <m:oMath>
                      <m:nary>
                        <m:naryPr>
                          <m:chr m:val="∑"/>
                          <m:supHide m:val="1"/>
                          <m:ctrlPr>
                            <w:rPr>
                              <w:rFonts w:ascii="Cambria Math" w:eastAsia="DengXian" w:hAnsi="Cambria Math"/>
                              <w:sz w:val="16"/>
                              <w:szCs w:val="16"/>
                            </w:rPr>
                          </m:ctrlPr>
                        </m:naryPr>
                        <m:sub>
                          <m:r>
                            <m:rPr>
                              <m:sty m:val="p"/>
                            </m:rPr>
                            <w:rPr>
                              <w:rFonts w:ascii="Cambria Math" w:eastAsia="DengXian" w:hAnsi="Cambria Math"/>
                              <w:sz w:val="16"/>
                              <w:szCs w:val="16"/>
                            </w:rPr>
                            <m:t>i=1,…N</m:t>
                          </m:r>
                        </m:sub>
                        <m:sup/>
                        <m:e>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e>
                      </m:nary>
                    </m:oMath>
                  </m:oMathPara>
                </w:p>
                <w:p w14:paraId="5D9FD81B" w14:textId="77777777" w:rsidR="00C046BF" w:rsidRPr="00C046BF" w:rsidRDefault="00C046BF" w:rsidP="00C046BF">
                  <w:pPr>
                    <w:spacing w:after="0"/>
                    <w:rPr>
                      <w:sz w:val="16"/>
                      <w:szCs w:val="16"/>
                    </w:rPr>
                  </w:pPr>
                  <w:r w:rsidRPr="00C046BF">
                    <w:rPr>
                      <w:sz w:val="16"/>
                      <w:szCs w:val="16"/>
                    </w:rPr>
                    <w:t xml:space="preserve">Where </w:t>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oMath>
                  <w:r w:rsidRPr="00C046BF">
                    <w:rPr>
                      <w:sz w:val="16"/>
                      <w:szCs w:val="16"/>
                    </w:rPr>
                    <w:t xml:space="preserve"> is the model complexity for the i-th AI/ML model.</w:t>
                  </w:r>
                </w:p>
                <w:p w14:paraId="58327600" w14:textId="77777777" w:rsidR="00C046BF" w:rsidRPr="00C046BF" w:rsidRDefault="00C046BF" w:rsidP="00C046BF">
                  <w:pPr>
                    <w:spacing w:after="0"/>
                    <w:rPr>
                      <w:strike/>
                      <w:sz w:val="16"/>
                      <w:szCs w:val="16"/>
                    </w:rPr>
                  </w:pPr>
                </w:p>
              </w:tc>
            </w:tr>
          </w:tbl>
          <w:p w14:paraId="60C210AC" w14:textId="77777777" w:rsidR="00C046BF" w:rsidRPr="00C046BF" w:rsidRDefault="00C046BF" w:rsidP="00C046BF">
            <w:pPr>
              <w:spacing w:after="0"/>
              <w:rPr>
                <w:strike/>
                <w:sz w:val="16"/>
                <w:szCs w:val="16"/>
                <w:lang w:eastAsia="ja-JP"/>
              </w:rPr>
            </w:pPr>
            <w:r w:rsidRPr="00C046BF">
              <w:rPr>
                <w:sz w:val="16"/>
                <w:szCs w:val="16"/>
                <w:lang w:eastAsia="ja-JP"/>
              </w:rPr>
              <w:t>Note: The reported model complexity above is intended for inference and may not be directly applicable to complexity of other LCM aspects.</w:t>
            </w:r>
          </w:p>
          <w:p w14:paraId="100691BF" w14:textId="77777777" w:rsidR="00C046BF" w:rsidRPr="00C046BF" w:rsidRDefault="00C046BF" w:rsidP="00C046BF">
            <w:pPr>
              <w:spacing w:after="0"/>
              <w:rPr>
                <w:rFonts w:eastAsia="DengXian"/>
                <w:sz w:val="16"/>
                <w:szCs w:val="16"/>
                <w:lang w:eastAsia="zh-CN"/>
              </w:rPr>
            </w:pPr>
          </w:p>
          <w:p w14:paraId="6711F825" w14:textId="77777777" w:rsidR="00C046BF" w:rsidRPr="00C046BF" w:rsidRDefault="00C046BF" w:rsidP="00C046BF">
            <w:pPr>
              <w:spacing w:after="0"/>
              <w:rPr>
                <w:b/>
                <w:bCs/>
                <w:sz w:val="16"/>
                <w:szCs w:val="16"/>
              </w:rPr>
            </w:pPr>
            <w:r w:rsidRPr="00C046BF">
              <w:rPr>
                <w:b/>
                <w:bCs/>
                <w:sz w:val="16"/>
                <w:szCs w:val="16"/>
              </w:rPr>
              <w:t>Observation</w:t>
            </w:r>
          </w:p>
          <w:p w14:paraId="37698047" w14:textId="77777777" w:rsidR="00C046BF" w:rsidRPr="00C046BF" w:rsidRDefault="00C046BF" w:rsidP="00C046BF">
            <w:pPr>
              <w:spacing w:after="0"/>
              <w:rPr>
                <w:sz w:val="16"/>
                <w:szCs w:val="16"/>
              </w:rPr>
            </w:pPr>
            <w:r w:rsidRPr="00C046BF">
              <w:rPr>
                <w:sz w:val="16"/>
                <w:szCs w:val="16"/>
              </w:rPr>
              <w:t>Direct AI/ML positioning can significantly improve the positioning accuracy compared to existing RAT-dependent positioning methods when the generalization aspects are not considered.</w:t>
            </w:r>
          </w:p>
          <w:p w14:paraId="656AFFA7" w14:textId="77777777" w:rsidR="00C046BF" w:rsidRPr="00B100FD" w:rsidRDefault="00C046BF" w:rsidP="00B74CB3">
            <w:pPr>
              <w:pStyle w:val="ListParagraph"/>
              <w:widowControl w:val="0"/>
              <w:numPr>
                <w:ilvl w:val="0"/>
                <w:numId w:val="34"/>
              </w:numPr>
              <w:ind w:left="400" w:hanging="400"/>
              <w:contextualSpacing w:val="0"/>
              <w:jc w:val="both"/>
              <w:rPr>
                <w:sz w:val="16"/>
                <w:szCs w:val="16"/>
                <w:lang w:val="en-US"/>
              </w:rPr>
            </w:pPr>
            <w:r w:rsidRPr="00B100FD">
              <w:rPr>
                <w:sz w:val="16"/>
                <w:szCs w:val="16"/>
                <w:lang w:val="en-US"/>
              </w:rPr>
              <w:t xml:space="preserve">For </w:t>
            </w:r>
            <w:proofErr w:type="spellStart"/>
            <w:r w:rsidRPr="00B100FD">
              <w:rPr>
                <w:sz w:val="16"/>
                <w:szCs w:val="16"/>
                <w:lang w:val="en-US"/>
              </w:rPr>
              <w:t>InF</w:t>
            </w:r>
            <w:proofErr w:type="spellEnd"/>
            <w:r w:rsidRPr="00B100FD">
              <w:rPr>
                <w:sz w:val="16"/>
                <w:szCs w:val="16"/>
                <w:lang w:val="en-US"/>
              </w:rPr>
              <w:t xml:space="preserve">-DH with clutter parameter setting {60%, 6m, 2m}, evaluation results submitted to RAN1#111 indicate that the direct AI/ML positioning can achieve horizontal positioning accuracy of &lt;1m at CDF=90%, as compared to &gt;15m for conventional positioning method. </w:t>
            </w:r>
          </w:p>
          <w:p w14:paraId="54DE9E08" w14:textId="77777777" w:rsidR="00C046BF" w:rsidRPr="00C046BF" w:rsidRDefault="00C046BF" w:rsidP="00C046BF">
            <w:pPr>
              <w:spacing w:after="0"/>
              <w:rPr>
                <w:rFonts w:eastAsia="DengXian"/>
                <w:sz w:val="16"/>
                <w:szCs w:val="16"/>
                <w:lang w:eastAsia="zh-CN"/>
              </w:rPr>
            </w:pPr>
          </w:p>
          <w:p w14:paraId="7B61761D" w14:textId="77777777" w:rsidR="00C046BF" w:rsidRPr="00C046BF" w:rsidRDefault="00C046BF" w:rsidP="00C046BF">
            <w:pPr>
              <w:spacing w:after="0"/>
              <w:rPr>
                <w:rFonts w:eastAsia="DengXian"/>
                <w:b/>
                <w:bCs/>
                <w:sz w:val="16"/>
                <w:szCs w:val="16"/>
                <w:highlight w:val="green"/>
                <w:lang w:eastAsia="zh-CN"/>
              </w:rPr>
            </w:pPr>
            <w:r w:rsidRPr="00C046BF">
              <w:rPr>
                <w:rFonts w:eastAsia="DengXian"/>
                <w:b/>
                <w:bCs/>
                <w:sz w:val="16"/>
                <w:szCs w:val="16"/>
                <w:highlight w:val="green"/>
                <w:lang w:eastAsia="zh-CN"/>
              </w:rPr>
              <w:t>Agreement</w:t>
            </w:r>
          </w:p>
          <w:p w14:paraId="64FD353D" w14:textId="77777777" w:rsidR="00C046BF" w:rsidRPr="00C046BF" w:rsidRDefault="00C046BF" w:rsidP="00C046BF">
            <w:pPr>
              <w:spacing w:after="0"/>
              <w:rPr>
                <w:sz w:val="16"/>
                <w:szCs w:val="16"/>
                <w:lang w:eastAsia="ja-JP"/>
              </w:rPr>
            </w:pPr>
            <w:r w:rsidRPr="00C046BF">
              <w:rPr>
                <w:sz w:val="16"/>
                <w:szCs w:val="16"/>
                <w:lang w:eastAsia="ja-JP"/>
              </w:rPr>
              <w:t>For AI/ML based positioning, company optionally evaluate the impact of at least the following issues related to measurements on the positioning accuracy of the AI/ML model. The simulation assumptions reflecting these issues are up to companies.</w:t>
            </w:r>
          </w:p>
          <w:p w14:paraId="60F044FE" w14:textId="77777777" w:rsidR="00C046BF" w:rsidRPr="00B100FD" w:rsidRDefault="00C046BF" w:rsidP="00B74CB3">
            <w:pPr>
              <w:pStyle w:val="ListParagraph"/>
              <w:widowControl w:val="0"/>
              <w:numPr>
                <w:ilvl w:val="0"/>
                <w:numId w:val="35"/>
              </w:numPr>
              <w:contextualSpacing w:val="0"/>
              <w:jc w:val="both"/>
              <w:rPr>
                <w:sz w:val="16"/>
                <w:szCs w:val="16"/>
                <w:lang w:val="en-US"/>
              </w:rPr>
            </w:pPr>
            <w:r w:rsidRPr="00B100FD">
              <w:rPr>
                <w:sz w:val="16"/>
                <w:szCs w:val="16"/>
                <w:lang w:val="en-US"/>
              </w:rPr>
              <w:lastRenderedPageBreak/>
              <w:t>SNR mismatch (i.e., SNR when training data are collected is different from SNR when model inference is performed).</w:t>
            </w:r>
          </w:p>
          <w:p w14:paraId="7C93AA53" w14:textId="77777777" w:rsidR="00C046BF" w:rsidRPr="00B100FD" w:rsidRDefault="00C046BF" w:rsidP="00B74CB3">
            <w:pPr>
              <w:pStyle w:val="ListParagraph"/>
              <w:widowControl w:val="0"/>
              <w:numPr>
                <w:ilvl w:val="0"/>
                <w:numId w:val="35"/>
              </w:numPr>
              <w:contextualSpacing w:val="0"/>
              <w:jc w:val="both"/>
              <w:rPr>
                <w:rFonts w:eastAsia="DengXian"/>
                <w:sz w:val="16"/>
                <w:szCs w:val="16"/>
                <w:lang w:val="en-US"/>
              </w:rPr>
            </w:pPr>
            <w:r w:rsidRPr="00B100FD">
              <w:rPr>
                <w:sz w:val="16"/>
                <w:szCs w:val="16"/>
                <w:lang w:val="en-US"/>
              </w:rPr>
              <w:t>Time varying changes (e.g., mobility of clutter objects in the environment)</w:t>
            </w:r>
          </w:p>
          <w:p w14:paraId="47FA1B20" w14:textId="77777777" w:rsidR="00C046BF" w:rsidRPr="00C046BF" w:rsidRDefault="00C046BF" w:rsidP="00B74CB3">
            <w:pPr>
              <w:pStyle w:val="ListParagraph"/>
              <w:widowControl w:val="0"/>
              <w:numPr>
                <w:ilvl w:val="0"/>
                <w:numId w:val="35"/>
              </w:numPr>
              <w:contextualSpacing w:val="0"/>
              <w:jc w:val="both"/>
              <w:rPr>
                <w:rFonts w:eastAsia="DengXian"/>
                <w:sz w:val="16"/>
                <w:szCs w:val="16"/>
              </w:rPr>
            </w:pPr>
            <w:r w:rsidRPr="00C046BF">
              <w:rPr>
                <w:rFonts w:eastAsia="DengXian"/>
                <w:sz w:val="16"/>
                <w:szCs w:val="16"/>
              </w:rPr>
              <w:t xml:space="preserve">Channel </w:t>
            </w:r>
            <w:proofErr w:type="spellStart"/>
            <w:r w:rsidRPr="00C046BF">
              <w:rPr>
                <w:rFonts w:eastAsia="DengXian"/>
                <w:sz w:val="16"/>
                <w:szCs w:val="16"/>
              </w:rPr>
              <w:t>estimation</w:t>
            </w:r>
            <w:proofErr w:type="spellEnd"/>
            <w:r w:rsidRPr="00C046BF">
              <w:rPr>
                <w:rFonts w:eastAsia="DengXian"/>
                <w:sz w:val="16"/>
                <w:szCs w:val="16"/>
              </w:rPr>
              <w:t xml:space="preserve"> </w:t>
            </w:r>
            <w:proofErr w:type="spellStart"/>
            <w:r w:rsidRPr="00C046BF">
              <w:rPr>
                <w:rFonts w:eastAsia="DengXian"/>
                <w:sz w:val="16"/>
                <w:szCs w:val="16"/>
              </w:rPr>
              <w:t>error</w:t>
            </w:r>
            <w:proofErr w:type="spellEnd"/>
          </w:p>
          <w:p w14:paraId="60EF86E5" w14:textId="77777777" w:rsidR="00C046BF" w:rsidRPr="00C046BF" w:rsidRDefault="00C046BF" w:rsidP="00C046BF">
            <w:pPr>
              <w:pStyle w:val="ListParagraph"/>
              <w:ind w:left="0"/>
              <w:rPr>
                <w:rFonts w:eastAsia="DengXian"/>
                <w:sz w:val="16"/>
                <w:szCs w:val="16"/>
              </w:rPr>
            </w:pPr>
          </w:p>
          <w:p w14:paraId="6016EB16" w14:textId="77777777" w:rsidR="00C046BF" w:rsidRPr="00C046BF" w:rsidRDefault="00C046BF" w:rsidP="00C046BF">
            <w:pPr>
              <w:spacing w:after="0"/>
              <w:rPr>
                <w:b/>
                <w:bCs/>
                <w:sz w:val="16"/>
                <w:szCs w:val="16"/>
              </w:rPr>
            </w:pPr>
            <w:r w:rsidRPr="00C046BF">
              <w:rPr>
                <w:b/>
                <w:bCs/>
                <w:sz w:val="16"/>
                <w:szCs w:val="16"/>
              </w:rPr>
              <w:t>Conclusion</w:t>
            </w:r>
          </w:p>
          <w:p w14:paraId="6A459A69" w14:textId="77777777" w:rsidR="00C046BF" w:rsidRPr="00C046BF" w:rsidRDefault="00C046BF" w:rsidP="00C046BF">
            <w:pPr>
              <w:spacing w:after="0"/>
              <w:rPr>
                <w:sz w:val="16"/>
                <w:szCs w:val="16"/>
              </w:rPr>
            </w:pPr>
            <w:r w:rsidRPr="00C046BF">
              <w:rPr>
                <w:sz w:val="16"/>
                <w:szCs w:val="16"/>
              </w:rPr>
              <w:t xml:space="preserve">Companies describe how their computational complexity values are obtained. </w:t>
            </w:r>
          </w:p>
          <w:p w14:paraId="0B418BCF" w14:textId="77777777" w:rsidR="00C046BF" w:rsidRPr="00B100FD" w:rsidRDefault="00C046BF" w:rsidP="00B74CB3">
            <w:pPr>
              <w:pStyle w:val="ListParagraph"/>
              <w:widowControl w:val="0"/>
              <w:numPr>
                <w:ilvl w:val="0"/>
                <w:numId w:val="36"/>
              </w:numPr>
              <w:contextualSpacing w:val="0"/>
              <w:jc w:val="both"/>
              <w:rPr>
                <w:sz w:val="16"/>
                <w:szCs w:val="16"/>
                <w:lang w:val="en-US"/>
              </w:rPr>
            </w:pPr>
            <w:r w:rsidRPr="00B100FD">
              <w:rPr>
                <w:sz w:val="16"/>
                <w:szCs w:val="16"/>
                <w:lang w:val="en-US"/>
              </w:rPr>
              <w:t>It is out of 3GPP scope to consider computational complexity values that have platform-dependency and/or use implementation (hardware and software) optimization solutions.</w:t>
            </w:r>
          </w:p>
          <w:p w14:paraId="6C9D399F" w14:textId="77777777" w:rsidR="00C046BF" w:rsidRPr="00C046BF" w:rsidRDefault="00C046BF" w:rsidP="00C046BF">
            <w:pPr>
              <w:spacing w:after="0"/>
              <w:rPr>
                <w:sz w:val="16"/>
                <w:szCs w:val="16"/>
              </w:rPr>
            </w:pPr>
          </w:p>
          <w:p w14:paraId="66B87628" w14:textId="77777777" w:rsidR="00C046BF" w:rsidRPr="00C046BF" w:rsidRDefault="00C046BF" w:rsidP="00C046BF">
            <w:pPr>
              <w:spacing w:after="0"/>
              <w:rPr>
                <w:b/>
                <w:bCs/>
                <w:sz w:val="16"/>
                <w:szCs w:val="16"/>
              </w:rPr>
            </w:pPr>
            <w:r w:rsidRPr="00C046BF">
              <w:rPr>
                <w:b/>
                <w:bCs/>
                <w:sz w:val="16"/>
                <w:szCs w:val="16"/>
              </w:rPr>
              <w:t>Observation</w:t>
            </w:r>
          </w:p>
          <w:p w14:paraId="4D99BDDD" w14:textId="77777777" w:rsidR="00C046BF" w:rsidRPr="00C046BF" w:rsidRDefault="00C046BF" w:rsidP="00C046BF">
            <w:pPr>
              <w:spacing w:after="0"/>
              <w:rPr>
                <w:sz w:val="16"/>
                <w:szCs w:val="16"/>
              </w:rPr>
            </w:pPr>
            <w:r w:rsidRPr="00C046BF">
              <w:rPr>
                <w:sz w:val="16"/>
                <w:szCs w:val="16"/>
              </w:rPr>
              <w:t>AI/ML assisted positioning can significantly improve the positioning accuracy compared to existing RAT-dependent positioning methods when the generalization aspects are not considered.</w:t>
            </w:r>
          </w:p>
          <w:p w14:paraId="1E159F41" w14:textId="77777777" w:rsidR="00C046BF" w:rsidRPr="00B100FD" w:rsidRDefault="00C046BF" w:rsidP="00B74CB3">
            <w:pPr>
              <w:pStyle w:val="ListParagraph"/>
              <w:widowControl w:val="0"/>
              <w:numPr>
                <w:ilvl w:val="0"/>
                <w:numId w:val="34"/>
              </w:numPr>
              <w:ind w:left="400" w:hanging="400"/>
              <w:contextualSpacing w:val="0"/>
              <w:jc w:val="both"/>
              <w:rPr>
                <w:sz w:val="16"/>
                <w:szCs w:val="16"/>
                <w:lang w:val="en-US"/>
              </w:rPr>
            </w:pPr>
            <w:r w:rsidRPr="00B100FD">
              <w:rPr>
                <w:sz w:val="16"/>
                <w:szCs w:val="16"/>
                <w:lang w:val="en-US"/>
              </w:rPr>
              <w:t xml:space="preserve">For </w:t>
            </w:r>
            <w:proofErr w:type="spellStart"/>
            <w:r w:rsidRPr="00B100FD">
              <w:rPr>
                <w:sz w:val="16"/>
                <w:szCs w:val="16"/>
                <w:lang w:val="en-US"/>
              </w:rPr>
              <w:t>InF</w:t>
            </w:r>
            <w:proofErr w:type="spellEnd"/>
            <w:r w:rsidRPr="00B100FD">
              <w:rPr>
                <w:sz w:val="16"/>
                <w:szCs w:val="16"/>
                <w:lang w:val="en-US"/>
              </w:rPr>
              <w:t xml:space="preserve">-DH with clutter parameter setting {40%, 2m, 2m}, evaluation results submitted to RAN1#111 indicate that the AI/ML assisted positioning can achieve horizontal positioning accuracy of &lt;0.4m at CDF=90%, as compared to &gt;9m for conventional positioning method. </w:t>
            </w:r>
          </w:p>
          <w:p w14:paraId="3E8B3D88" w14:textId="77777777" w:rsidR="00C046BF" w:rsidRPr="00B100FD" w:rsidRDefault="00C046BF" w:rsidP="00B74CB3">
            <w:pPr>
              <w:pStyle w:val="ListParagraph"/>
              <w:widowControl w:val="0"/>
              <w:numPr>
                <w:ilvl w:val="0"/>
                <w:numId w:val="34"/>
              </w:numPr>
              <w:ind w:left="400" w:hanging="400"/>
              <w:contextualSpacing w:val="0"/>
              <w:jc w:val="both"/>
              <w:rPr>
                <w:sz w:val="16"/>
                <w:szCs w:val="16"/>
                <w:lang w:val="en-US"/>
              </w:rPr>
            </w:pPr>
            <w:r w:rsidRPr="00B100FD">
              <w:rPr>
                <w:sz w:val="16"/>
                <w:szCs w:val="16"/>
                <w:lang w:val="en-US"/>
              </w:rPr>
              <w:t xml:space="preserve">For </w:t>
            </w:r>
            <w:proofErr w:type="spellStart"/>
            <w:r w:rsidRPr="00B100FD">
              <w:rPr>
                <w:sz w:val="16"/>
                <w:szCs w:val="16"/>
                <w:lang w:val="en-US"/>
              </w:rPr>
              <w:t>InF</w:t>
            </w:r>
            <w:proofErr w:type="spellEnd"/>
            <w:r w:rsidRPr="00B100FD">
              <w:rPr>
                <w:sz w:val="16"/>
                <w:szCs w:val="16"/>
                <w:lang w:val="en-US"/>
              </w:rPr>
              <w:t xml:space="preserve">-DH with clutter parameter setting {60%, 6m, 2m}, evaluation results submitted to RAN1#111 indicate that the AI/ML assisted positioning can achieve horizontal positioning accuracy of &lt;1m at CDF=90%, as compared to &gt;15m for conventional positioning method. </w:t>
            </w:r>
          </w:p>
          <w:p w14:paraId="7EC457BB" w14:textId="77777777" w:rsidR="00C046BF" w:rsidRPr="00B100FD" w:rsidRDefault="00C046BF" w:rsidP="00C046BF">
            <w:pPr>
              <w:pStyle w:val="ListParagraph"/>
              <w:ind w:left="0"/>
              <w:rPr>
                <w:rFonts w:eastAsia="DengXian"/>
                <w:sz w:val="16"/>
                <w:szCs w:val="16"/>
                <w:lang w:val="en-US"/>
              </w:rPr>
            </w:pPr>
            <w:r w:rsidRPr="00B100FD">
              <w:rPr>
                <w:rFonts w:eastAsia="DengXian"/>
                <w:sz w:val="16"/>
                <w:szCs w:val="16"/>
                <w:lang w:val="en-US"/>
              </w:rPr>
              <w:t>Note: how to capture the observation(s) into TR is separate discussion.</w:t>
            </w:r>
          </w:p>
          <w:p w14:paraId="4D668C28" w14:textId="77777777" w:rsidR="00C046BF" w:rsidRPr="00C046BF" w:rsidRDefault="00C046BF" w:rsidP="00C046BF">
            <w:pPr>
              <w:spacing w:after="0"/>
              <w:rPr>
                <w:sz w:val="16"/>
                <w:szCs w:val="16"/>
                <w:highlight w:val="green"/>
              </w:rPr>
            </w:pPr>
          </w:p>
          <w:p w14:paraId="721BB1AC"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0D1E6582" w14:textId="5F01472C" w:rsidR="00DC391B" w:rsidRPr="00C046BF" w:rsidRDefault="00C046BF" w:rsidP="00B74CB3">
            <w:pPr>
              <w:numPr>
                <w:ilvl w:val="0"/>
                <w:numId w:val="12"/>
              </w:numPr>
              <w:overflowPunct/>
              <w:autoSpaceDE/>
              <w:autoSpaceDN/>
              <w:adjustRightInd/>
              <w:spacing w:after="0"/>
              <w:textAlignment w:val="auto"/>
            </w:pPr>
            <w:r w:rsidRPr="00C046BF">
              <w:rPr>
                <w:sz w:val="16"/>
                <w:szCs w:val="16"/>
              </w:rPr>
              <w:t xml:space="preserve">For AI/ML assisted approach, for a given AI/ML model design (e.g., input, output, single-TRP vs multi-TRP), identify the generalization aspects where model fine-tuning/mixed training dataset/model </w:t>
            </w:r>
            <w:proofErr w:type="gramStart"/>
            <w:r w:rsidRPr="00C046BF">
              <w:rPr>
                <w:sz w:val="16"/>
                <w:szCs w:val="16"/>
              </w:rPr>
              <w:t>switching  is</w:t>
            </w:r>
            <w:proofErr w:type="gramEnd"/>
            <w:r w:rsidRPr="00C046BF">
              <w:rPr>
                <w:sz w:val="16"/>
                <w:szCs w:val="16"/>
              </w:rPr>
              <w:t xml:space="preserve"> necessary.</w:t>
            </w:r>
          </w:p>
        </w:tc>
      </w:tr>
    </w:tbl>
    <w:p w14:paraId="52EA4748" w14:textId="77777777" w:rsidR="00DC391B" w:rsidRDefault="00DC391B" w:rsidP="00DC391B">
      <w:pPr>
        <w:overflowPunct/>
        <w:autoSpaceDE/>
        <w:autoSpaceDN/>
        <w:adjustRightInd/>
        <w:spacing w:after="0"/>
        <w:textAlignment w:val="auto"/>
        <w:rPr>
          <w:b/>
          <w:bCs/>
          <w:lang w:val="en-US"/>
        </w:rPr>
      </w:pPr>
    </w:p>
    <w:p w14:paraId="00BD6C87" w14:textId="77777777" w:rsidR="00DC391B" w:rsidRPr="00896CC8"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12</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72B84D17" w14:textId="77777777">
        <w:tc>
          <w:tcPr>
            <w:tcW w:w="9629" w:type="dxa"/>
          </w:tcPr>
          <w:p w14:paraId="65D8A8C2"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3CF1522" w14:textId="77777777" w:rsidR="004B273C" w:rsidRPr="004B273C" w:rsidRDefault="004B273C" w:rsidP="004B273C">
            <w:pPr>
              <w:rPr>
                <w:sz w:val="16"/>
                <w:szCs w:val="16"/>
                <w:lang w:eastAsia="ja-JP"/>
              </w:rPr>
            </w:pPr>
            <w:r w:rsidRPr="004B273C">
              <w:rPr>
                <w:sz w:val="16"/>
                <w:szCs w:val="16"/>
                <w:lang w:eastAsia="ja-JP"/>
              </w:rPr>
              <w:t>For both direct AI/ML positioning and AI/ML assisted positioning, companies include the evaluation area in their reporting template, assuming the same evaluation area is used for training dataset and test dataset.</w:t>
            </w:r>
          </w:p>
          <w:p w14:paraId="7A6AA073" w14:textId="77777777" w:rsidR="004B273C" w:rsidRPr="004B273C" w:rsidRDefault="004B273C" w:rsidP="004B273C">
            <w:pPr>
              <w:rPr>
                <w:sz w:val="16"/>
                <w:szCs w:val="16"/>
                <w:lang w:eastAsia="ja-JP"/>
              </w:rPr>
            </w:pPr>
            <w:r w:rsidRPr="004B273C">
              <w:rPr>
                <w:sz w:val="16"/>
                <w:szCs w:val="16"/>
                <w:lang w:eastAsia="ja-JP"/>
              </w:rPr>
              <w:t xml:space="preserve">Note: </w:t>
            </w:r>
          </w:p>
          <w:p w14:paraId="679A5994" w14:textId="77777777" w:rsidR="004B273C" w:rsidRPr="00B100FD" w:rsidRDefault="004B273C" w:rsidP="00B74CB3">
            <w:pPr>
              <w:pStyle w:val="ListParagraph"/>
              <w:widowControl w:val="0"/>
              <w:numPr>
                <w:ilvl w:val="0"/>
                <w:numId w:val="37"/>
              </w:numPr>
              <w:contextualSpacing w:val="0"/>
              <w:jc w:val="both"/>
              <w:rPr>
                <w:sz w:val="16"/>
                <w:szCs w:val="16"/>
                <w:lang w:val="en-US" w:eastAsia="ja-JP"/>
              </w:rPr>
            </w:pPr>
            <w:r w:rsidRPr="004B273C">
              <w:rPr>
                <w:sz w:val="16"/>
                <w:szCs w:val="16"/>
                <w:lang w:val="en-US" w:eastAsia="ja-JP"/>
              </w:rPr>
              <w:t xml:space="preserve">Baseline evaluation area for </w:t>
            </w:r>
            <w:proofErr w:type="spellStart"/>
            <w:r w:rsidRPr="004B273C">
              <w:rPr>
                <w:sz w:val="16"/>
                <w:szCs w:val="16"/>
                <w:lang w:val="en-US" w:eastAsia="ja-JP"/>
              </w:rPr>
              <w:t>InF</w:t>
            </w:r>
            <w:proofErr w:type="spellEnd"/>
            <w:r w:rsidRPr="004B273C">
              <w:rPr>
                <w:sz w:val="16"/>
                <w:szCs w:val="16"/>
                <w:lang w:val="en-US" w:eastAsia="ja-JP"/>
              </w:rPr>
              <w:t>-DH = 120x60 m.</w:t>
            </w:r>
          </w:p>
          <w:p w14:paraId="276B8212" w14:textId="77777777" w:rsidR="004B273C" w:rsidRPr="00B100FD" w:rsidRDefault="004B273C" w:rsidP="00B74CB3">
            <w:pPr>
              <w:pStyle w:val="ListParagraph"/>
              <w:widowControl w:val="0"/>
              <w:numPr>
                <w:ilvl w:val="0"/>
                <w:numId w:val="37"/>
              </w:numPr>
              <w:contextualSpacing w:val="0"/>
              <w:jc w:val="both"/>
              <w:rPr>
                <w:sz w:val="16"/>
                <w:szCs w:val="16"/>
                <w:lang w:val="en-US" w:eastAsia="ja-JP"/>
              </w:rPr>
            </w:pPr>
            <w:r w:rsidRPr="00B100FD">
              <w:rPr>
                <w:sz w:val="16"/>
                <w:szCs w:val="16"/>
                <w:lang w:val="en-US" w:eastAsia="ja-JP"/>
              </w:rPr>
              <w:t xml:space="preserve">if different evaluation areas are used for training dataset and test dataset, </w:t>
            </w:r>
            <w:r w:rsidRPr="004B273C">
              <w:rPr>
                <w:sz w:val="16"/>
                <w:szCs w:val="16"/>
                <w:lang w:val="en-US" w:eastAsia="ja-JP"/>
              </w:rPr>
              <w:t>they are</w:t>
            </w:r>
            <w:r w:rsidRPr="00B100FD">
              <w:rPr>
                <w:sz w:val="16"/>
                <w:szCs w:val="16"/>
                <w:lang w:val="en-US" w:eastAsia="ja-JP"/>
              </w:rPr>
              <w:t xml:space="preserve"> mark</w:t>
            </w:r>
            <w:r w:rsidRPr="004B273C">
              <w:rPr>
                <w:sz w:val="16"/>
                <w:szCs w:val="16"/>
                <w:lang w:val="en-US" w:eastAsia="ja-JP"/>
              </w:rPr>
              <w:t>ed</w:t>
            </w:r>
            <w:r w:rsidRPr="00B100FD">
              <w:rPr>
                <w:sz w:val="16"/>
                <w:szCs w:val="16"/>
                <w:lang w:val="en-US" w:eastAsia="ja-JP"/>
              </w:rPr>
              <w:t xml:space="preserve"> out separately under “Train” and “Test”</w:t>
            </w:r>
            <w:r w:rsidRPr="004B273C">
              <w:rPr>
                <w:sz w:val="16"/>
                <w:szCs w:val="16"/>
                <w:lang w:val="en-US" w:eastAsia="ja-JP"/>
              </w:rPr>
              <w:t xml:space="preserve"> instead</w:t>
            </w:r>
            <w:r w:rsidRPr="00B100FD">
              <w:rPr>
                <w:sz w:val="16"/>
                <w:szCs w:val="16"/>
                <w:lang w:val="en-US" w:eastAsia="ja-JP"/>
              </w:rPr>
              <w:t xml:space="preserve">. </w:t>
            </w:r>
          </w:p>
          <w:p w14:paraId="6269B751" w14:textId="77777777" w:rsidR="004B273C" w:rsidRPr="004B273C" w:rsidRDefault="004B273C" w:rsidP="004B273C">
            <w:pPr>
              <w:rPr>
                <w:b/>
                <w:bCs/>
                <w:sz w:val="16"/>
                <w:szCs w:val="16"/>
              </w:rPr>
            </w:pPr>
            <w:r w:rsidRPr="004B273C">
              <w:rPr>
                <w:b/>
                <w:bCs/>
                <w:sz w:val="16"/>
                <w:szCs w:val="16"/>
              </w:rPr>
              <w:t>Table X. Evaluation results for AI/ML model deployed on [UE or network]-side, [with or without] model generalization, [short model description]</w:t>
            </w:r>
            <w:r w:rsidRPr="004B273C">
              <w:rPr>
                <w:b/>
                <w:bCs/>
                <w:color w:val="FF0000"/>
                <w:sz w:val="16"/>
                <w:szCs w:val="16"/>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4B273C" w:rsidRPr="004B273C" w14:paraId="27BAF224" w14:textId="77777777">
              <w:tc>
                <w:tcPr>
                  <w:tcW w:w="715" w:type="dxa"/>
                  <w:vMerge w:val="restart"/>
                  <w:tcBorders>
                    <w:top w:val="single" w:sz="4" w:space="0" w:color="auto"/>
                    <w:left w:val="single" w:sz="4" w:space="0" w:color="auto"/>
                    <w:bottom w:val="single" w:sz="4" w:space="0" w:color="auto"/>
                    <w:right w:val="single" w:sz="4" w:space="0" w:color="auto"/>
                  </w:tcBorders>
                  <w:hideMark/>
                </w:tcPr>
                <w:p w14:paraId="0CAA82E8" w14:textId="77777777" w:rsidR="004B273C" w:rsidRPr="004B273C" w:rsidRDefault="004B273C" w:rsidP="004B273C">
                  <w:pPr>
                    <w:rPr>
                      <w:b/>
                      <w:bCs/>
                      <w:sz w:val="16"/>
                      <w:szCs w:val="16"/>
                    </w:rPr>
                  </w:pPr>
                  <w:r w:rsidRPr="004B273C">
                    <w:rPr>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046CC804" w14:textId="77777777" w:rsidR="004B273C" w:rsidRPr="004B273C" w:rsidRDefault="004B273C" w:rsidP="004B273C">
                  <w:pPr>
                    <w:rPr>
                      <w:b/>
                      <w:bCs/>
                      <w:sz w:val="16"/>
                      <w:szCs w:val="16"/>
                    </w:rPr>
                  </w:pPr>
                  <w:r w:rsidRPr="004B273C">
                    <w:rPr>
                      <w:b/>
                      <w:bCs/>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5C41EABD" w14:textId="77777777" w:rsidR="004B273C" w:rsidRPr="004B273C" w:rsidRDefault="004B273C" w:rsidP="004B273C">
                  <w:pPr>
                    <w:rPr>
                      <w:b/>
                      <w:bCs/>
                      <w:sz w:val="16"/>
                      <w:szCs w:val="16"/>
                    </w:rPr>
                  </w:pPr>
                  <w:r w:rsidRPr="004B273C">
                    <w:rPr>
                      <w:b/>
                      <w:bCs/>
                      <w:sz w:val="16"/>
                      <w:szCs w:val="16"/>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67D731B8" w14:textId="77777777" w:rsidR="004B273C" w:rsidRPr="004B273C" w:rsidRDefault="004B273C" w:rsidP="004B273C">
                  <w:pPr>
                    <w:rPr>
                      <w:b/>
                      <w:bCs/>
                      <w:sz w:val="16"/>
                      <w:szCs w:val="16"/>
                    </w:rPr>
                  </w:pPr>
                  <w:r w:rsidRPr="004B273C">
                    <w:rPr>
                      <w:b/>
                      <w:bCs/>
                      <w:sz w:val="16"/>
                      <w:szCs w:val="16"/>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459B509C" w14:textId="77777777" w:rsidR="004B273C" w:rsidRPr="004B273C" w:rsidRDefault="004B273C" w:rsidP="004B273C">
                  <w:pPr>
                    <w:rPr>
                      <w:b/>
                      <w:bCs/>
                      <w:sz w:val="16"/>
                      <w:szCs w:val="16"/>
                    </w:rPr>
                  </w:pPr>
                  <w:r w:rsidRPr="004B273C">
                    <w:rPr>
                      <w:b/>
                      <w:bCs/>
                      <w:sz w:val="16"/>
                      <w:szCs w:val="16"/>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727058AB" w14:textId="77777777" w:rsidR="004B273C" w:rsidRPr="004B273C" w:rsidRDefault="004B273C" w:rsidP="004B273C">
                  <w:pPr>
                    <w:rPr>
                      <w:b/>
                      <w:bCs/>
                      <w:sz w:val="16"/>
                      <w:szCs w:val="16"/>
                    </w:rPr>
                  </w:pPr>
                  <w:r w:rsidRPr="004B273C">
                    <w:rPr>
                      <w:b/>
                      <w:bCs/>
                      <w:sz w:val="16"/>
                      <w:szCs w:val="16"/>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5B069CD1" w14:textId="77777777" w:rsidR="004B273C" w:rsidRPr="004B273C" w:rsidRDefault="004B273C" w:rsidP="004B273C">
                  <w:pPr>
                    <w:rPr>
                      <w:b/>
                      <w:bCs/>
                      <w:sz w:val="16"/>
                      <w:szCs w:val="16"/>
                    </w:rPr>
                  </w:pPr>
                  <w:r w:rsidRPr="004B273C">
                    <w:rPr>
                      <w:rFonts w:ascii="Calibri" w:eastAsia="Calibri" w:hAnsi="Calibri"/>
                      <w:b/>
                      <w:bCs/>
                      <w:sz w:val="16"/>
                      <w:szCs w:val="16"/>
                      <w:lang w:eastAsia="ja-JP"/>
                    </w:rPr>
                    <w:t>Horizontal positioning accuracy at CDF=90% (meters)</w:t>
                  </w:r>
                </w:p>
              </w:tc>
            </w:tr>
            <w:tr w:rsidR="004B273C" w:rsidRPr="004B273C" w14:paraId="220F3864" w14:textId="77777777">
              <w:tc>
                <w:tcPr>
                  <w:tcW w:w="715" w:type="dxa"/>
                  <w:vMerge/>
                  <w:tcBorders>
                    <w:top w:val="single" w:sz="4" w:space="0" w:color="auto"/>
                    <w:left w:val="single" w:sz="4" w:space="0" w:color="auto"/>
                    <w:bottom w:val="single" w:sz="4" w:space="0" w:color="auto"/>
                    <w:right w:val="single" w:sz="4" w:space="0" w:color="auto"/>
                  </w:tcBorders>
                  <w:vAlign w:val="center"/>
                  <w:hideMark/>
                </w:tcPr>
                <w:p w14:paraId="49E81E5A" w14:textId="77777777" w:rsidR="004B273C" w:rsidRPr="004B273C" w:rsidRDefault="004B273C" w:rsidP="004B273C">
                  <w:pPr>
                    <w:rPr>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8E14347" w14:textId="77777777" w:rsidR="004B273C" w:rsidRPr="004B273C" w:rsidRDefault="004B273C" w:rsidP="004B273C">
                  <w:pPr>
                    <w:rPr>
                      <w:b/>
                      <w:bCs/>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4DED9CE" w14:textId="77777777" w:rsidR="004B273C" w:rsidRPr="004B273C" w:rsidRDefault="004B273C" w:rsidP="004B273C">
                  <w:pPr>
                    <w:rPr>
                      <w:b/>
                      <w:bCs/>
                      <w:sz w:val="16"/>
                      <w:szCs w:val="16"/>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456739A" w14:textId="77777777" w:rsidR="004B273C" w:rsidRPr="004B273C" w:rsidRDefault="004B273C" w:rsidP="004B273C">
                  <w:pPr>
                    <w:rPr>
                      <w:b/>
                      <w:bCs/>
                      <w:sz w:val="16"/>
                      <w:szCs w:val="16"/>
                    </w:rPr>
                  </w:pPr>
                </w:p>
              </w:tc>
              <w:tc>
                <w:tcPr>
                  <w:tcW w:w="896" w:type="dxa"/>
                  <w:tcBorders>
                    <w:top w:val="single" w:sz="4" w:space="0" w:color="auto"/>
                    <w:left w:val="single" w:sz="4" w:space="0" w:color="auto"/>
                    <w:bottom w:val="single" w:sz="4" w:space="0" w:color="auto"/>
                    <w:right w:val="single" w:sz="4" w:space="0" w:color="auto"/>
                  </w:tcBorders>
                  <w:hideMark/>
                </w:tcPr>
                <w:p w14:paraId="539DA486" w14:textId="77777777" w:rsidR="004B273C" w:rsidRPr="004B273C" w:rsidRDefault="004B273C" w:rsidP="004B273C">
                  <w:pPr>
                    <w:rPr>
                      <w:sz w:val="16"/>
                      <w:szCs w:val="16"/>
                    </w:rPr>
                  </w:pPr>
                  <w:r w:rsidRPr="004B273C">
                    <w:rPr>
                      <w:sz w:val="16"/>
                      <w:szCs w:val="16"/>
                    </w:rPr>
                    <w:t>Train</w:t>
                  </w:r>
                </w:p>
              </w:tc>
              <w:tc>
                <w:tcPr>
                  <w:tcW w:w="630" w:type="dxa"/>
                  <w:tcBorders>
                    <w:top w:val="single" w:sz="4" w:space="0" w:color="auto"/>
                    <w:left w:val="single" w:sz="4" w:space="0" w:color="auto"/>
                    <w:bottom w:val="single" w:sz="4" w:space="0" w:color="auto"/>
                    <w:right w:val="single" w:sz="4" w:space="0" w:color="auto"/>
                  </w:tcBorders>
                  <w:hideMark/>
                </w:tcPr>
                <w:p w14:paraId="61BD90C1" w14:textId="77777777" w:rsidR="004B273C" w:rsidRPr="004B273C" w:rsidRDefault="004B273C" w:rsidP="004B273C">
                  <w:pPr>
                    <w:rPr>
                      <w:sz w:val="16"/>
                      <w:szCs w:val="16"/>
                    </w:rPr>
                  </w:pPr>
                  <w:r w:rsidRPr="004B273C">
                    <w:rPr>
                      <w:sz w:val="16"/>
                      <w:szCs w:val="16"/>
                    </w:rPr>
                    <w:t>Test</w:t>
                  </w:r>
                </w:p>
              </w:tc>
              <w:tc>
                <w:tcPr>
                  <w:tcW w:w="1080" w:type="dxa"/>
                  <w:tcBorders>
                    <w:top w:val="single" w:sz="4" w:space="0" w:color="auto"/>
                    <w:left w:val="single" w:sz="4" w:space="0" w:color="auto"/>
                    <w:bottom w:val="single" w:sz="4" w:space="0" w:color="auto"/>
                    <w:right w:val="single" w:sz="4" w:space="0" w:color="auto"/>
                  </w:tcBorders>
                  <w:hideMark/>
                </w:tcPr>
                <w:p w14:paraId="4067216B" w14:textId="77777777" w:rsidR="004B273C" w:rsidRPr="004B273C" w:rsidRDefault="004B273C" w:rsidP="004B273C">
                  <w:pPr>
                    <w:rPr>
                      <w:sz w:val="16"/>
                      <w:szCs w:val="16"/>
                    </w:rPr>
                  </w:pPr>
                  <w:r w:rsidRPr="004B273C">
                    <w:rPr>
                      <w:sz w:val="16"/>
                      <w:szCs w:val="16"/>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4F79CF86" w14:textId="77777777" w:rsidR="004B273C" w:rsidRPr="004B273C" w:rsidRDefault="004B273C" w:rsidP="004B273C">
                  <w:pPr>
                    <w:rPr>
                      <w:sz w:val="16"/>
                      <w:szCs w:val="16"/>
                    </w:rPr>
                  </w:pPr>
                  <w:r w:rsidRPr="004B273C">
                    <w:rPr>
                      <w:sz w:val="16"/>
                      <w:szCs w:val="16"/>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0F1B36BA" w14:textId="77777777" w:rsidR="004B273C" w:rsidRPr="004B273C" w:rsidRDefault="004B273C" w:rsidP="004B273C">
                  <w:pPr>
                    <w:rPr>
                      <w:sz w:val="16"/>
                      <w:szCs w:val="16"/>
                    </w:rPr>
                  </w:pPr>
                  <w:r w:rsidRPr="004B273C">
                    <w:rPr>
                      <w:sz w:val="16"/>
                      <w:szCs w:val="16"/>
                    </w:rPr>
                    <w:t>AI/ML</w:t>
                  </w:r>
                </w:p>
              </w:tc>
            </w:tr>
            <w:tr w:rsidR="004B273C" w:rsidRPr="004B273C" w14:paraId="775C5396"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31E5C" w14:textId="77777777" w:rsidR="004B273C" w:rsidRPr="004B273C" w:rsidRDefault="004B273C" w:rsidP="004B273C">
                  <w:pPr>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5E07494"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EE544B5" w14:textId="77777777" w:rsidR="004B273C" w:rsidRPr="004B273C" w:rsidRDefault="004B273C" w:rsidP="004B273C">
                  <w:pPr>
                    <w:rPr>
                      <w:sz w:val="16"/>
                      <w:szCs w:val="16"/>
                    </w:rPr>
                  </w:pPr>
                </w:p>
              </w:tc>
              <w:tc>
                <w:tcPr>
                  <w:tcW w:w="904" w:type="dxa"/>
                  <w:tcBorders>
                    <w:top w:val="single" w:sz="4" w:space="0" w:color="auto"/>
                    <w:left w:val="single" w:sz="4" w:space="0" w:color="auto"/>
                    <w:bottom w:val="single" w:sz="4" w:space="0" w:color="auto"/>
                    <w:right w:val="single" w:sz="4" w:space="0" w:color="auto"/>
                  </w:tcBorders>
                </w:tcPr>
                <w:p w14:paraId="5C899FA8" w14:textId="77777777" w:rsidR="004B273C" w:rsidRPr="004B273C" w:rsidRDefault="004B273C" w:rsidP="004B273C">
                  <w:pPr>
                    <w:rPr>
                      <w:sz w:val="16"/>
                      <w:szCs w:val="16"/>
                    </w:rPr>
                  </w:pPr>
                </w:p>
              </w:tc>
              <w:tc>
                <w:tcPr>
                  <w:tcW w:w="896" w:type="dxa"/>
                  <w:tcBorders>
                    <w:top w:val="single" w:sz="4" w:space="0" w:color="auto"/>
                    <w:left w:val="single" w:sz="4" w:space="0" w:color="auto"/>
                    <w:bottom w:val="single" w:sz="4" w:space="0" w:color="auto"/>
                    <w:right w:val="single" w:sz="4" w:space="0" w:color="auto"/>
                  </w:tcBorders>
                </w:tcPr>
                <w:p w14:paraId="26BEC9F2" w14:textId="77777777" w:rsidR="004B273C" w:rsidRPr="004B273C" w:rsidRDefault="004B273C" w:rsidP="004B273C">
                  <w:pPr>
                    <w:rPr>
                      <w:sz w:val="16"/>
                      <w:szCs w:val="16"/>
                    </w:rPr>
                  </w:pPr>
                </w:p>
              </w:tc>
              <w:tc>
                <w:tcPr>
                  <w:tcW w:w="630" w:type="dxa"/>
                  <w:tcBorders>
                    <w:top w:val="single" w:sz="4" w:space="0" w:color="auto"/>
                    <w:left w:val="single" w:sz="4" w:space="0" w:color="auto"/>
                    <w:bottom w:val="single" w:sz="4" w:space="0" w:color="auto"/>
                    <w:right w:val="single" w:sz="4" w:space="0" w:color="auto"/>
                  </w:tcBorders>
                </w:tcPr>
                <w:p w14:paraId="0056218F" w14:textId="77777777" w:rsidR="004B273C" w:rsidRPr="004B273C" w:rsidRDefault="004B273C" w:rsidP="004B273C">
                  <w:pPr>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35219DC" w14:textId="77777777" w:rsidR="004B273C" w:rsidRPr="004B273C" w:rsidRDefault="004B273C" w:rsidP="004B273C">
                  <w:pPr>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FB6B528" w14:textId="77777777" w:rsidR="004B273C" w:rsidRPr="004B273C" w:rsidRDefault="004B273C" w:rsidP="004B273C">
                  <w:pPr>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F50BC81" w14:textId="77777777" w:rsidR="004B273C" w:rsidRPr="004B273C" w:rsidRDefault="004B273C" w:rsidP="004B273C">
                  <w:pPr>
                    <w:rPr>
                      <w:sz w:val="16"/>
                      <w:szCs w:val="16"/>
                    </w:rPr>
                  </w:pPr>
                </w:p>
              </w:tc>
            </w:tr>
          </w:tbl>
          <w:p w14:paraId="2BFFA092" w14:textId="77777777" w:rsidR="004B273C" w:rsidRPr="004B273C" w:rsidRDefault="004B273C" w:rsidP="004B273C">
            <w:pPr>
              <w:rPr>
                <w:sz w:val="16"/>
                <w:szCs w:val="16"/>
                <w:lang w:eastAsia="ja-JP"/>
              </w:rPr>
            </w:pPr>
          </w:p>
          <w:p w14:paraId="08BFDD48" w14:textId="77777777" w:rsidR="004B273C" w:rsidRPr="004B273C" w:rsidRDefault="004B273C" w:rsidP="004B273C">
            <w:pPr>
              <w:rPr>
                <w:b/>
                <w:sz w:val="16"/>
                <w:szCs w:val="16"/>
              </w:rPr>
            </w:pPr>
            <w:r w:rsidRPr="004B273C">
              <w:rPr>
                <w:b/>
                <w:sz w:val="16"/>
                <w:szCs w:val="16"/>
              </w:rPr>
              <w:t>Table X. Evaluation results for AI/ML model deployed on [UE or network]-side, [short model description]</w:t>
            </w:r>
            <w:r w:rsidRPr="004B273C">
              <w:rPr>
                <w:b/>
                <w:bCs/>
                <w:color w:val="FF0000"/>
                <w:sz w:val="16"/>
                <w:szCs w:val="16"/>
              </w:rPr>
              <w:t>, UE distribution area = [e.g., 120x60 m, 100x40 m]</w:t>
            </w:r>
            <w:r w:rsidRPr="004B273C">
              <w:rPr>
                <w:b/>
                <w:sz w:val="16"/>
                <w:szCs w:val="16"/>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4B273C" w:rsidRPr="004B273C" w14:paraId="3236FD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4398B746" w14:textId="77777777" w:rsidR="004B273C" w:rsidRPr="004B273C" w:rsidRDefault="004B273C" w:rsidP="004B273C">
                  <w:pPr>
                    <w:rPr>
                      <w:b/>
                      <w:sz w:val="16"/>
                      <w:szCs w:val="16"/>
                    </w:rPr>
                  </w:pPr>
                  <w:r w:rsidRPr="004B273C">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54BBC109" w14:textId="77777777" w:rsidR="004B273C" w:rsidRPr="004B273C" w:rsidRDefault="004B273C" w:rsidP="004B273C">
                  <w:pPr>
                    <w:rPr>
                      <w:b/>
                      <w:sz w:val="16"/>
                      <w:szCs w:val="16"/>
                    </w:rPr>
                  </w:pPr>
                  <w:r w:rsidRPr="004B273C">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41E9507C" w14:textId="77777777" w:rsidR="004B273C" w:rsidRPr="004B273C" w:rsidRDefault="004B273C" w:rsidP="004B273C">
                  <w:pPr>
                    <w:rPr>
                      <w:b/>
                      <w:sz w:val="16"/>
                      <w:szCs w:val="16"/>
                    </w:rPr>
                  </w:pPr>
                  <w:r w:rsidRPr="004B273C">
                    <w:rPr>
                      <w:b/>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2EC17333" w14:textId="77777777" w:rsidR="004B273C" w:rsidRPr="004B273C" w:rsidRDefault="004B273C" w:rsidP="004B273C">
                  <w:pPr>
                    <w:rPr>
                      <w:b/>
                      <w:sz w:val="16"/>
                      <w:szCs w:val="16"/>
                    </w:rPr>
                  </w:pPr>
                  <w:r w:rsidRPr="004B273C">
                    <w:rPr>
                      <w:b/>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4E6D3050" w14:textId="77777777" w:rsidR="004B273C" w:rsidRPr="004B273C" w:rsidRDefault="004B273C" w:rsidP="004B273C">
                  <w:pPr>
                    <w:rPr>
                      <w:b/>
                      <w:sz w:val="16"/>
                      <w:szCs w:val="16"/>
                    </w:rPr>
                  </w:pPr>
                  <w:r w:rsidRPr="004B273C">
                    <w:rPr>
                      <w:b/>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4DE33D29" w14:textId="77777777" w:rsidR="004B273C" w:rsidRPr="004B273C" w:rsidRDefault="004B273C" w:rsidP="004B273C">
                  <w:pPr>
                    <w:rPr>
                      <w:b/>
                      <w:sz w:val="16"/>
                      <w:szCs w:val="16"/>
                    </w:rPr>
                  </w:pPr>
                  <w:r w:rsidRPr="004B273C">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21AE2E68" w14:textId="77777777" w:rsidR="004B273C" w:rsidRPr="004B273C" w:rsidRDefault="004B273C" w:rsidP="004B273C">
                  <w:pPr>
                    <w:rPr>
                      <w:b/>
                      <w:sz w:val="16"/>
                      <w:szCs w:val="16"/>
                    </w:rPr>
                  </w:pPr>
                  <w:r w:rsidRPr="004B273C">
                    <w:rPr>
                      <w:b/>
                      <w:sz w:val="16"/>
                      <w:szCs w:val="16"/>
                    </w:rPr>
                    <w:t>Horizontal pos. accuracy at CDF=90% (m)</w:t>
                  </w:r>
                </w:p>
              </w:tc>
            </w:tr>
            <w:tr w:rsidR="004B273C" w:rsidRPr="004B273C" w14:paraId="737FBE2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02A65BC2" w14:textId="77777777" w:rsidR="004B273C" w:rsidRPr="004B273C" w:rsidRDefault="004B273C" w:rsidP="004B273C">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431AC452" w14:textId="77777777" w:rsidR="004B273C" w:rsidRPr="004B273C" w:rsidRDefault="004B273C" w:rsidP="004B273C">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A4306" w14:textId="77777777" w:rsidR="004B273C" w:rsidRPr="004B273C" w:rsidRDefault="004B273C" w:rsidP="004B273C">
                  <w:pPr>
                    <w:rPr>
                      <w:b/>
                      <w:sz w:val="16"/>
                      <w:szCs w:val="16"/>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5A1A27BA" w14:textId="77777777" w:rsidR="004B273C" w:rsidRPr="004B273C" w:rsidRDefault="004B273C" w:rsidP="004B273C">
                  <w:pPr>
                    <w:jc w:val="center"/>
                    <w:rPr>
                      <w:sz w:val="16"/>
                      <w:szCs w:val="16"/>
                    </w:rPr>
                  </w:pPr>
                  <w:r w:rsidRPr="004B273C">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3872EFCD" w14:textId="77777777" w:rsidR="004B273C" w:rsidRPr="004B273C" w:rsidRDefault="004B273C" w:rsidP="004B273C">
                  <w:pPr>
                    <w:jc w:val="center"/>
                    <w:rPr>
                      <w:sz w:val="16"/>
                      <w:szCs w:val="16"/>
                    </w:rPr>
                  </w:pPr>
                  <w:r w:rsidRPr="004B273C">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2C664E29" w14:textId="77777777" w:rsidR="004B273C" w:rsidRPr="004B273C" w:rsidRDefault="004B273C" w:rsidP="004B273C">
                  <w:pPr>
                    <w:jc w:val="center"/>
                    <w:rPr>
                      <w:sz w:val="16"/>
                      <w:szCs w:val="16"/>
                    </w:rPr>
                  </w:pPr>
                  <w:r w:rsidRPr="004B273C">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6BD147B2" w14:textId="77777777" w:rsidR="004B273C" w:rsidRPr="004B273C" w:rsidRDefault="004B273C" w:rsidP="004B273C">
                  <w:pPr>
                    <w:jc w:val="center"/>
                    <w:rPr>
                      <w:sz w:val="16"/>
                      <w:szCs w:val="16"/>
                    </w:rPr>
                  </w:pPr>
                  <w:r w:rsidRPr="004B273C">
                    <w:rPr>
                      <w:sz w:val="16"/>
                      <w:szCs w:val="16"/>
                    </w:rPr>
                    <w:t>Test</w:t>
                  </w:r>
                </w:p>
              </w:tc>
              <w:tc>
                <w:tcPr>
                  <w:tcW w:w="1081" w:type="dxa"/>
                  <w:tcBorders>
                    <w:top w:val="single" w:sz="4" w:space="0" w:color="auto"/>
                    <w:left w:val="single" w:sz="4" w:space="0" w:color="auto"/>
                    <w:bottom w:val="single" w:sz="4" w:space="0" w:color="auto"/>
                    <w:right w:val="single" w:sz="4" w:space="0" w:color="auto"/>
                  </w:tcBorders>
                  <w:hideMark/>
                </w:tcPr>
                <w:p w14:paraId="56B85878" w14:textId="77777777" w:rsidR="004B273C" w:rsidRPr="004B273C" w:rsidRDefault="004B273C" w:rsidP="004B273C">
                  <w:pPr>
                    <w:rPr>
                      <w:sz w:val="16"/>
                      <w:szCs w:val="16"/>
                    </w:rPr>
                  </w:pPr>
                  <w:r w:rsidRPr="004B273C">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7926E781" w14:textId="77777777" w:rsidR="004B273C" w:rsidRPr="004B273C" w:rsidRDefault="004B273C" w:rsidP="004B273C">
                  <w:pPr>
                    <w:rPr>
                      <w:sz w:val="16"/>
                      <w:szCs w:val="16"/>
                    </w:rPr>
                  </w:pPr>
                  <w:r w:rsidRPr="004B273C">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648C3FFD" w14:textId="77777777" w:rsidR="004B273C" w:rsidRPr="004B273C" w:rsidRDefault="004B273C" w:rsidP="004B273C">
                  <w:pPr>
                    <w:rPr>
                      <w:sz w:val="16"/>
                      <w:szCs w:val="16"/>
                    </w:rPr>
                  </w:pPr>
                  <w:r w:rsidRPr="004B273C">
                    <w:rPr>
                      <w:sz w:val="16"/>
                      <w:szCs w:val="16"/>
                    </w:rPr>
                    <w:t>AI/ML</w:t>
                  </w:r>
                </w:p>
              </w:tc>
            </w:tr>
            <w:tr w:rsidR="004B273C" w:rsidRPr="004B273C" w14:paraId="1722E1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ADBD13" w14:textId="77777777" w:rsidR="004B273C" w:rsidRPr="004B273C" w:rsidRDefault="004B273C" w:rsidP="004B273C">
                  <w:pPr>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523B47A9"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738FC5B" w14:textId="77777777" w:rsidR="004B273C" w:rsidRPr="004B273C" w:rsidRDefault="004B273C" w:rsidP="004B273C">
                  <w:pPr>
                    <w:rPr>
                      <w:sz w:val="16"/>
                      <w:szCs w:val="16"/>
                    </w:rPr>
                  </w:pPr>
                </w:p>
              </w:tc>
              <w:tc>
                <w:tcPr>
                  <w:tcW w:w="898" w:type="dxa"/>
                  <w:tcBorders>
                    <w:top w:val="single" w:sz="4" w:space="0" w:color="auto"/>
                    <w:left w:val="single" w:sz="4" w:space="0" w:color="auto"/>
                    <w:bottom w:val="single" w:sz="4" w:space="0" w:color="auto"/>
                    <w:right w:val="single" w:sz="4" w:space="0" w:color="auto"/>
                  </w:tcBorders>
                </w:tcPr>
                <w:p w14:paraId="7036005A" w14:textId="77777777" w:rsidR="004B273C" w:rsidRPr="004B273C" w:rsidRDefault="004B273C" w:rsidP="004B273C">
                  <w:pPr>
                    <w:rPr>
                      <w:sz w:val="16"/>
                      <w:szCs w:val="16"/>
                    </w:rPr>
                  </w:pPr>
                </w:p>
              </w:tc>
              <w:tc>
                <w:tcPr>
                  <w:tcW w:w="720" w:type="dxa"/>
                  <w:tcBorders>
                    <w:top w:val="single" w:sz="4" w:space="0" w:color="auto"/>
                    <w:left w:val="single" w:sz="4" w:space="0" w:color="auto"/>
                    <w:bottom w:val="single" w:sz="4" w:space="0" w:color="auto"/>
                    <w:right w:val="single" w:sz="4" w:space="0" w:color="auto"/>
                  </w:tcBorders>
                </w:tcPr>
                <w:p w14:paraId="62B87FF8"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5B122FEC"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63C560FA" w14:textId="77777777" w:rsidR="004B273C" w:rsidRPr="004B273C" w:rsidRDefault="004B273C" w:rsidP="004B273C">
                  <w:pPr>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6263468" w14:textId="77777777" w:rsidR="004B273C" w:rsidRPr="004B273C" w:rsidRDefault="004B273C" w:rsidP="004B273C">
                  <w:pPr>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2B54E9A" w14:textId="77777777" w:rsidR="004B273C" w:rsidRPr="004B273C" w:rsidRDefault="004B273C" w:rsidP="004B273C">
                  <w:pPr>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2095351A" w14:textId="77777777" w:rsidR="004B273C" w:rsidRPr="004B273C" w:rsidRDefault="004B273C" w:rsidP="004B273C">
                  <w:pPr>
                    <w:rPr>
                      <w:sz w:val="16"/>
                      <w:szCs w:val="16"/>
                    </w:rPr>
                  </w:pPr>
                </w:p>
              </w:tc>
            </w:tr>
          </w:tbl>
          <w:p w14:paraId="3020181F" w14:textId="77777777" w:rsidR="004B273C" w:rsidRPr="004B273C" w:rsidRDefault="004B273C" w:rsidP="004B273C">
            <w:pPr>
              <w:rPr>
                <w:rFonts w:eastAsia="DengXian"/>
                <w:sz w:val="16"/>
                <w:szCs w:val="16"/>
                <w:lang w:eastAsia="zh-CN"/>
              </w:rPr>
            </w:pPr>
          </w:p>
          <w:p w14:paraId="5A4A2EC8" w14:textId="77777777" w:rsidR="004B273C" w:rsidRPr="004B273C" w:rsidRDefault="004B273C" w:rsidP="004B273C">
            <w:pPr>
              <w:rPr>
                <w:rFonts w:eastAsia="DengXian"/>
                <w:sz w:val="16"/>
                <w:szCs w:val="16"/>
                <w:highlight w:val="green"/>
              </w:rPr>
            </w:pPr>
            <w:r w:rsidRPr="004B273C">
              <w:rPr>
                <w:rFonts w:cs="DengXian"/>
                <w:b/>
                <w:bCs/>
                <w:sz w:val="16"/>
                <w:szCs w:val="16"/>
                <w:highlight w:val="green"/>
                <w:u w:val="single"/>
              </w:rPr>
              <w:t>Agreement</w:t>
            </w:r>
          </w:p>
          <w:p w14:paraId="6AF1A078" w14:textId="77777777" w:rsidR="004B273C" w:rsidRPr="004B273C" w:rsidRDefault="004B273C" w:rsidP="004B273C">
            <w:pPr>
              <w:rPr>
                <w:rFonts w:eastAsia="DengXian"/>
                <w:sz w:val="16"/>
                <w:szCs w:val="16"/>
              </w:rPr>
            </w:pPr>
            <w:r w:rsidRPr="004B273C">
              <w:rPr>
                <w:rFonts w:eastAsia="DengXian"/>
                <w:sz w:val="16"/>
                <w:szCs w:val="16"/>
              </w:rPr>
              <w:t>The agreement made in RAN1#110 AI 9.2.4.1 is updated by adding additional note:</w:t>
            </w:r>
          </w:p>
          <w:p w14:paraId="52A6186C" w14:textId="77777777" w:rsidR="004B273C" w:rsidRPr="004B273C" w:rsidRDefault="004B273C" w:rsidP="004B273C">
            <w:pPr>
              <w:rPr>
                <w:rFonts w:eastAsia="DengXian"/>
                <w:b/>
                <w:i/>
                <w:iCs/>
                <w:sz w:val="16"/>
                <w:szCs w:val="16"/>
              </w:rPr>
            </w:pPr>
            <w:r w:rsidRPr="004B273C">
              <w:rPr>
                <w:rFonts w:eastAsia="DengXian"/>
                <w:sz w:val="16"/>
                <w:szCs w:val="16"/>
              </w:rPr>
              <w:t>Note: if complex value is used in modelling process, the number of the model parameters is doubled, which is also applicable for other AIs of AI/ML</w:t>
            </w:r>
          </w:p>
          <w:p w14:paraId="4903D8C0" w14:textId="77777777" w:rsidR="004B273C" w:rsidRPr="004B273C" w:rsidRDefault="004B273C" w:rsidP="004B273C">
            <w:pPr>
              <w:rPr>
                <w:b/>
                <w:i/>
                <w:iCs/>
                <w:sz w:val="16"/>
                <w:szCs w:val="16"/>
              </w:rPr>
            </w:pPr>
          </w:p>
          <w:p w14:paraId="339F1EB5" w14:textId="77777777" w:rsidR="004B273C" w:rsidRPr="004B273C" w:rsidRDefault="004B273C" w:rsidP="004B273C">
            <w:pPr>
              <w:rPr>
                <w:sz w:val="16"/>
                <w:szCs w:val="16"/>
              </w:rPr>
            </w:pPr>
          </w:p>
          <w:p w14:paraId="7A69E13D"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AF2D90C" w14:textId="77777777" w:rsidR="004B273C" w:rsidRPr="004B273C" w:rsidRDefault="004B273C" w:rsidP="004B273C">
            <w:pPr>
              <w:rPr>
                <w:sz w:val="16"/>
                <w:szCs w:val="16"/>
                <w:lang w:eastAsia="ja-JP"/>
              </w:rPr>
            </w:pPr>
            <w:r w:rsidRPr="004B273C">
              <w:rPr>
                <w:sz w:val="16"/>
                <w:szCs w:val="16"/>
                <w:lang w:eastAsia="ja-JP"/>
              </w:rPr>
              <w:t xml:space="preserve">For both the direct AI/ML positioning and AI/ML assisted positioning, study the model input, considering the </w:t>
            </w:r>
            <w:proofErr w:type="spellStart"/>
            <w:r w:rsidRPr="004B273C">
              <w:rPr>
                <w:sz w:val="16"/>
                <w:szCs w:val="16"/>
                <w:lang w:eastAsia="ja-JP"/>
              </w:rPr>
              <w:t>tradeoff</w:t>
            </w:r>
            <w:proofErr w:type="spellEnd"/>
            <w:r w:rsidRPr="004B273C">
              <w:rPr>
                <w:sz w:val="16"/>
                <w:szCs w:val="16"/>
                <w:lang w:eastAsia="ja-JP"/>
              </w:rPr>
              <w:t xml:space="preserve"> among model performance, model complexity and computational complexity.</w:t>
            </w:r>
          </w:p>
          <w:p w14:paraId="617D6CCF" w14:textId="77777777" w:rsidR="004B273C" w:rsidRPr="004B273C" w:rsidRDefault="004B273C" w:rsidP="00B74CB3">
            <w:pPr>
              <w:pStyle w:val="ListParagraph"/>
              <w:widowControl w:val="0"/>
              <w:numPr>
                <w:ilvl w:val="0"/>
                <w:numId w:val="10"/>
              </w:numPr>
              <w:contextualSpacing w:val="0"/>
              <w:jc w:val="both"/>
              <w:rPr>
                <w:sz w:val="16"/>
                <w:szCs w:val="16"/>
                <w:lang w:val="en-US" w:eastAsia="ja-JP"/>
              </w:rPr>
            </w:pPr>
            <w:r w:rsidRPr="004B273C">
              <w:rPr>
                <w:sz w:val="16"/>
                <w:szCs w:val="16"/>
                <w:lang w:val="en-US" w:eastAsia="ja-JP"/>
              </w:rPr>
              <w:lastRenderedPageBreak/>
              <w:t>The type of information to use as model input. The candidates include at least: time-domain CIR, PDP.</w:t>
            </w:r>
          </w:p>
          <w:p w14:paraId="23C43E08" w14:textId="77777777" w:rsidR="004B273C" w:rsidRPr="004B273C" w:rsidRDefault="004B273C" w:rsidP="00B74CB3">
            <w:pPr>
              <w:pStyle w:val="ListParagraph"/>
              <w:widowControl w:val="0"/>
              <w:numPr>
                <w:ilvl w:val="0"/>
                <w:numId w:val="10"/>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xml:space="preserve">, </w:t>
            </w:r>
            <w:proofErr w:type="spellStart"/>
            <w:r w:rsidRPr="00B100FD">
              <w:rPr>
                <w:rFonts w:cs="Calibri"/>
                <w:sz w:val="16"/>
                <w:szCs w:val="16"/>
                <w:lang w:val="en-US" w:eastAsia="ja-JP"/>
              </w:rPr>
              <w:t>N</w:t>
            </w:r>
            <w:r w:rsidRPr="00B100FD">
              <w:rPr>
                <w:rFonts w:cs="Calibri"/>
                <w:sz w:val="16"/>
                <w:szCs w:val="16"/>
                <w:vertAlign w:val="subscript"/>
                <w:lang w:val="en-US" w:eastAsia="ja-JP"/>
              </w:rPr>
              <w:t>t</w:t>
            </w:r>
            <w:proofErr w:type="spellEnd"/>
            <w:r w:rsidRPr="00B100FD">
              <w:rPr>
                <w:rFonts w:cs="Calibri"/>
                <w:sz w:val="16"/>
                <w:szCs w:val="16"/>
                <w:lang w:val="en-US" w:eastAsia="ja-JP"/>
              </w:rPr>
              <w:t xml:space="preserve">, and </w:t>
            </w:r>
            <w:proofErr w:type="spellStart"/>
            <w:r w:rsidRPr="00B100FD">
              <w:rPr>
                <w:rFonts w:cs="Calibri"/>
                <w:sz w:val="16"/>
                <w:szCs w:val="16"/>
                <w:lang w:val="en-US" w:eastAsia="ja-JP"/>
              </w:rPr>
              <w:t>N</w:t>
            </w:r>
            <w:r w:rsidRPr="00B100FD">
              <w:rPr>
                <w:rFonts w:cs="Calibri"/>
                <w:sz w:val="16"/>
                <w:szCs w:val="16"/>
                <w:vertAlign w:val="subscript"/>
                <w:lang w:val="en-US" w:eastAsia="ja-JP"/>
              </w:rPr>
              <w:t>t</w:t>
            </w:r>
            <w:proofErr w:type="spellEnd"/>
            <w:r w:rsidRPr="00B100FD">
              <w:rPr>
                <w:rFonts w:cs="Calibri"/>
                <w:sz w:val="16"/>
                <w:szCs w:val="16"/>
                <w:lang w:val="en-US" w:eastAsia="ja-JP"/>
              </w:rPr>
              <w:t>’.</w:t>
            </w:r>
          </w:p>
          <w:p w14:paraId="3A8C83E9" w14:textId="77777777" w:rsidR="004B273C" w:rsidRPr="004B273C" w:rsidRDefault="004B273C" w:rsidP="00B74CB3">
            <w:pPr>
              <w:pStyle w:val="ListParagraph"/>
              <w:widowControl w:val="0"/>
              <w:numPr>
                <w:ilvl w:val="0"/>
                <w:numId w:val="10"/>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p w14:paraId="3BAD54AA" w14:textId="77777777" w:rsidR="004B273C" w:rsidRPr="004B273C" w:rsidRDefault="004B273C" w:rsidP="004B273C">
            <w:pPr>
              <w:pStyle w:val="ListParagraph"/>
              <w:widowControl w:val="0"/>
              <w:jc w:val="both"/>
              <w:rPr>
                <w:rFonts w:eastAsia="Yu Mincho" w:cs="Calibri"/>
                <w:sz w:val="16"/>
                <w:szCs w:val="16"/>
                <w:lang w:val="en-US" w:eastAsia="ja-JP"/>
              </w:rPr>
            </w:pPr>
          </w:p>
          <w:p w14:paraId="0395E17E" w14:textId="77777777" w:rsidR="004B273C" w:rsidRPr="004B273C" w:rsidRDefault="004B273C" w:rsidP="004B273C">
            <w:pPr>
              <w:pStyle w:val="ListParagraph"/>
              <w:widowControl w:val="0"/>
              <w:jc w:val="both"/>
              <w:rPr>
                <w:rFonts w:eastAsia="Yu Mincho" w:cs="Calibri"/>
                <w:sz w:val="16"/>
                <w:szCs w:val="16"/>
                <w:lang w:val="en-US" w:eastAsia="ja-JP"/>
              </w:rPr>
            </w:pPr>
          </w:p>
          <w:p w14:paraId="27F8492F"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7B1C6291" w14:textId="77777777" w:rsidR="004B273C" w:rsidRPr="004B273C" w:rsidRDefault="004B273C" w:rsidP="004B273C">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0AFE545B"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59F6EE50"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p w14:paraId="7121694C" w14:textId="77777777" w:rsidR="004B273C" w:rsidRPr="004B273C" w:rsidRDefault="004B273C" w:rsidP="004B273C">
            <w:pPr>
              <w:pStyle w:val="ListParagraph"/>
              <w:widowControl w:val="0"/>
              <w:ind w:left="0"/>
              <w:jc w:val="both"/>
              <w:rPr>
                <w:rFonts w:eastAsia="DengXian" w:cs="Calibri"/>
                <w:sz w:val="16"/>
                <w:szCs w:val="16"/>
                <w:highlight w:val="green"/>
                <w:lang w:val="en-US"/>
              </w:rPr>
            </w:pPr>
            <w:r w:rsidRPr="004B273C">
              <w:rPr>
                <w:rFonts w:eastAsia="DengXian" w:cs="Calibri" w:hint="eastAsia"/>
                <w:sz w:val="16"/>
                <w:szCs w:val="16"/>
                <w:highlight w:val="green"/>
                <w:lang w:val="en-US"/>
              </w:rPr>
              <w:t>A</w:t>
            </w:r>
            <w:r w:rsidRPr="004B273C">
              <w:rPr>
                <w:rFonts w:eastAsia="DengXian" w:cs="Calibri"/>
                <w:sz w:val="16"/>
                <w:szCs w:val="16"/>
                <w:highlight w:val="green"/>
                <w:lang w:val="en-US"/>
              </w:rPr>
              <w:t>greement</w:t>
            </w:r>
          </w:p>
          <w:p w14:paraId="29D17A94" w14:textId="77777777" w:rsidR="004B273C" w:rsidRPr="004B273C" w:rsidRDefault="004B273C" w:rsidP="004B273C">
            <w:pPr>
              <w:rPr>
                <w:sz w:val="16"/>
                <w:szCs w:val="16"/>
                <w:lang w:eastAsia="ja-JP"/>
              </w:rPr>
            </w:pPr>
            <w:r w:rsidRPr="004B273C">
              <w:rPr>
                <w:sz w:val="16"/>
                <w:szCs w:val="16"/>
                <w:lang w:eastAsia="ja-JP"/>
              </w:rPr>
              <w:t xml:space="preserve">For AI/ML </w:t>
            </w:r>
            <w:r w:rsidRPr="004B273C">
              <w:rPr>
                <w:b/>
                <w:bCs/>
                <w:sz w:val="16"/>
                <w:szCs w:val="16"/>
                <w:lang w:eastAsia="ja-JP"/>
              </w:rPr>
              <w:t>assisted</w:t>
            </w:r>
            <w:r w:rsidRPr="004B273C">
              <w:rPr>
                <w:sz w:val="16"/>
                <w:szCs w:val="16"/>
                <w:lang w:eastAsia="ja-JP"/>
              </w:rPr>
              <w:t xml:space="preserve"> approach, </w:t>
            </w:r>
            <w:r w:rsidRPr="004B273C">
              <w:rPr>
                <w:sz w:val="16"/>
                <w:szCs w:val="16"/>
              </w:rPr>
              <w:t xml:space="preserve">study the performance of label-free model monitoring methods, </w:t>
            </w:r>
            <w:r w:rsidRPr="004B273C">
              <w:rPr>
                <w:sz w:val="16"/>
                <w:szCs w:val="16"/>
                <w:lang w:eastAsia="ja-JP"/>
              </w:rPr>
              <w:t>which do not require ground truth label (or its approximation) for model monitoring.</w:t>
            </w:r>
          </w:p>
          <w:p w14:paraId="64583DE1" w14:textId="77777777" w:rsidR="004B273C" w:rsidRPr="00B100FD" w:rsidRDefault="004B273C" w:rsidP="004B273C">
            <w:pPr>
              <w:pStyle w:val="ListParagraph"/>
              <w:widowControl w:val="0"/>
              <w:ind w:left="0" w:firstLineChars="200" w:firstLine="320"/>
              <w:jc w:val="both"/>
              <w:rPr>
                <w:rFonts w:eastAsia="Yu Mincho" w:cs="Calibri"/>
                <w:sz w:val="16"/>
                <w:szCs w:val="16"/>
                <w:lang w:val="en-US" w:eastAsia="ja-JP"/>
              </w:rPr>
            </w:pPr>
          </w:p>
          <w:p w14:paraId="284AD0D5" w14:textId="77777777" w:rsidR="004B273C" w:rsidRPr="004B273C" w:rsidRDefault="004B273C" w:rsidP="004B273C">
            <w:pPr>
              <w:rPr>
                <w:b/>
                <w:bCs/>
                <w:sz w:val="16"/>
                <w:szCs w:val="16"/>
                <w:u w:val="single"/>
              </w:rPr>
            </w:pPr>
            <w:r w:rsidRPr="004B273C">
              <w:rPr>
                <w:b/>
                <w:bCs/>
                <w:sz w:val="16"/>
                <w:szCs w:val="16"/>
                <w:u w:val="single"/>
              </w:rPr>
              <w:t>Conclusion</w:t>
            </w:r>
          </w:p>
          <w:p w14:paraId="593A4B07" w14:textId="77777777" w:rsidR="004B273C" w:rsidRPr="004B273C" w:rsidRDefault="004B273C" w:rsidP="00B74CB3">
            <w:pPr>
              <w:numPr>
                <w:ilvl w:val="0"/>
                <w:numId w:val="38"/>
              </w:numPr>
              <w:overflowPunct/>
              <w:autoSpaceDE/>
              <w:autoSpaceDN/>
              <w:adjustRightInd/>
              <w:spacing w:after="0"/>
              <w:textAlignment w:val="auto"/>
              <w:rPr>
                <w:sz w:val="16"/>
                <w:szCs w:val="16"/>
              </w:rPr>
            </w:pPr>
            <w:r w:rsidRPr="004B273C">
              <w:rPr>
                <w:sz w:val="16"/>
                <w:szCs w:val="16"/>
              </w:rPr>
              <w:t>No dedicated evaluation is needed for the positioning accuracy performance of model switching</w:t>
            </w:r>
          </w:p>
          <w:p w14:paraId="2C5D289B" w14:textId="77777777" w:rsidR="004B273C" w:rsidRPr="004B273C" w:rsidRDefault="004B273C" w:rsidP="00B74CB3">
            <w:pPr>
              <w:numPr>
                <w:ilvl w:val="0"/>
                <w:numId w:val="38"/>
              </w:numPr>
              <w:overflowPunct/>
              <w:autoSpaceDE/>
              <w:autoSpaceDN/>
              <w:adjustRightInd/>
              <w:spacing w:after="0"/>
              <w:textAlignment w:val="auto"/>
              <w:rPr>
                <w:sz w:val="16"/>
                <w:szCs w:val="16"/>
              </w:rPr>
            </w:pPr>
            <w:r w:rsidRPr="004B273C">
              <w:rPr>
                <w:rFonts w:eastAsia="DengXian"/>
                <w:sz w:val="16"/>
                <w:szCs w:val="16"/>
                <w:lang w:eastAsia="zh-CN"/>
              </w:rPr>
              <w:t>It does not preclude future discussion on model switching related performance</w:t>
            </w:r>
          </w:p>
          <w:p w14:paraId="0CEB8CB7" w14:textId="77777777" w:rsidR="004B273C" w:rsidRPr="004B273C" w:rsidRDefault="004B273C" w:rsidP="004B273C">
            <w:pPr>
              <w:ind w:left="420"/>
              <w:rPr>
                <w:sz w:val="16"/>
                <w:szCs w:val="16"/>
              </w:rPr>
            </w:pPr>
          </w:p>
          <w:p w14:paraId="43820A1E"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6ECAFF3B" w14:textId="77777777" w:rsidR="004B273C" w:rsidRPr="004B273C" w:rsidRDefault="004B273C" w:rsidP="004B273C">
            <w:pPr>
              <w:rPr>
                <w:sz w:val="16"/>
                <w:szCs w:val="16"/>
              </w:rPr>
            </w:pPr>
            <w:r w:rsidRPr="004B273C">
              <w:rPr>
                <w:sz w:val="16"/>
                <w:szCs w:val="16"/>
              </w:rPr>
              <w:t xml:space="preserve">For direct AI/ML positioning, study the impact of labelling error to positioning accuracy  </w:t>
            </w:r>
          </w:p>
          <w:p w14:paraId="7CAE6E92"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4AD4C5DC"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 xml:space="preserve">Value L is up to sources. </w:t>
            </w:r>
          </w:p>
          <w:p w14:paraId="5FB75546"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rFonts w:hint="eastAsia"/>
                <w:sz w:val="16"/>
                <w:szCs w:val="16"/>
                <w:lang w:val="en-US"/>
              </w:rPr>
              <w:t>O</w:t>
            </w:r>
            <w:r w:rsidRPr="004B273C">
              <w:rPr>
                <w:sz w:val="16"/>
                <w:szCs w:val="16"/>
                <w:lang w:val="en-US"/>
              </w:rPr>
              <w:t>ther models are not precluded</w:t>
            </w:r>
          </w:p>
          <w:p w14:paraId="174F3BCB"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to label-based model monitoring methods]</w:t>
            </w:r>
          </w:p>
          <w:p w14:paraId="55B59AA9"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for AI/ML assisted positioning.]</w:t>
            </w:r>
          </w:p>
          <w:p w14:paraId="32FB1CE9" w14:textId="77777777" w:rsidR="004B273C" w:rsidRPr="004B273C" w:rsidRDefault="004B273C" w:rsidP="004B273C">
            <w:pPr>
              <w:pStyle w:val="ListParagraph"/>
              <w:widowControl w:val="0"/>
              <w:ind w:left="0" w:firstLineChars="200" w:firstLine="320"/>
              <w:jc w:val="both"/>
              <w:rPr>
                <w:rFonts w:eastAsia="Yu Mincho" w:cs="Calibri"/>
                <w:sz w:val="16"/>
                <w:szCs w:val="16"/>
                <w:lang w:val="en-US" w:eastAsia="ja-JP"/>
              </w:rPr>
            </w:pPr>
          </w:p>
          <w:p w14:paraId="6690F67A" w14:textId="77777777" w:rsidR="004B273C" w:rsidRPr="004B273C" w:rsidRDefault="004B273C" w:rsidP="004B273C">
            <w:pPr>
              <w:rPr>
                <w:sz w:val="16"/>
                <w:szCs w:val="16"/>
              </w:rPr>
            </w:pPr>
            <w:r w:rsidRPr="004B273C">
              <w:rPr>
                <w:sz w:val="16"/>
                <w:szCs w:val="16"/>
              </w:rPr>
              <w:t>Observation</w:t>
            </w:r>
          </w:p>
          <w:p w14:paraId="624C8C5F" w14:textId="77777777" w:rsidR="004B273C" w:rsidRPr="004B273C" w:rsidRDefault="004B273C" w:rsidP="004B273C">
            <w:pPr>
              <w:rPr>
                <w:sz w:val="16"/>
                <w:szCs w:val="16"/>
              </w:rPr>
            </w:pPr>
            <w:r w:rsidRPr="004B273C">
              <w:rPr>
                <w:sz w:val="16"/>
                <w:szCs w:val="16"/>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2DB2017D" w14:textId="77777777" w:rsidR="004B273C" w:rsidRPr="004B273C" w:rsidRDefault="004B273C" w:rsidP="00B74CB3">
            <w:pPr>
              <w:pStyle w:val="ListParagraph"/>
              <w:widowControl w:val="0"/>
              <w:numPr>
                <w:ilvl w:val="0"/>
                <w:numId w:val="7"/>
              </w:numPr>
              <w:contextualSpacing w:val="0"/>
              <w:jc w:val="both"/>
              <w:rPr>
                <w:sz w:val="16"/>
                <w:szCs w:val="16"/>
              </w:rPr>
            </w:pPr>
            <w:r w:rsidRPr="004B273C">
              <w:rPr>
                <w:sz w:val="16"/>
                <w:szCs w:val="16"/>
              </w:rPr>
              <w:t xml:space="preserve">The </w:t>
            </w:r>
            <w:proofErr w:type="spellStart"/>
            <w:r w:rsidRPr="004B273C">
              <w:rPr>
                <w:sz w:val="16"/>
                <w:szCs w:val="16"/>
              </w:rPr>
              <w:t>generalization</w:t>
            </w:r>
            <w:proofErr w:type="spellEnd"/>
            <w:r w:rsidRPr="004B273C">
              <w:rPr>
                <w:sz w:val="16"/>
                <w:szCs w:val="16"/>
              </w:rPr>
              <w:t xml:space="preserve"> </w:t>
            </w:r>
            <w:proofErr w:type="spellStart"/>
            <w:r w:rsidRPr="004B273C">
              <w:rPr>
                <w:sz w:val="16"/>
                <w:szCs w:val="16"/>
              </w:rPr>
              <w:t>aspects</w:t>
            </w:r>
            <w:proofErr w:type="spellEnd"/>
            <w:r w:rsidRPr="004B273C">
              <w:rPr>
                <w:sz w:val="16"/>
                <w:szCs w:val="16"/>
              </w:rPr>
              <w:t xml:space="preserve"> </w:t>
            </w:r>
            <w:proofErr w:type="spellStart"/>
            <w:r w:rsidRPr="004B273C">
              <w:rPr>
                <w:sz w:val="16"/>
                <w:szCs w:val="16"/>
              </w:rPr>
              <w:t>include</w:t>
            </w:r>
            <w:proofErr w:type="spellEnd"/>
            <w:r w:rsidRPr="004B273C">
              <w:rPr>
                <w:sz w:val="16"/>
                <w:szCs w:val="16"/>
                <w:lang w:val="en-US"/>
              </w:rPr>
              <w:t>:</w:t>
            </w:r>
          </w:p>
          <w:p w14:paraId="20EFDE3F"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drops </w:t>
            </w:r>
          </w:p>
          <w:p w14:paraId="2D2DD574"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clutter parameters </w:t>
            </w:r>
          </w:p>
          <w:p w14:paraId="52629051"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w:t>
            </w:r>
            <w:proofErr w:type="spellStart"/>
            <w:r w:rsidRPr="004B273C">
              <w:rPr>
                <w:sz w:val="16"/>
                <w:szCs w:val="16"/>
                <w:lang w:val="en-US"/>
              </w:rPr>
              <w:t>InF</w:t>
            </w:r>
            <w:proofErr w:type="spellEnd"/>
            <w:r w:rsidRPr="004B273C">
              <w:rPr>
                <w:sz w:val="16"/>
                <w:szCs w:val="16"/>
                <w:lang w:val="en-US"/>
              </w:rPr>
              <w:t xml:space="preserve"> scenarios</w:t>
            </w:r>
          </w:p>
          <w:p w14:paraId="2A4750B7"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Network synchronization error </w:t>
            </w:r>
          </w:p>
          <w:p w14:paraId="0CF0356E"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Companies have provided evaluation results which show that the positioning accuracy on the test dataset can be improved by better training dataset construction and/or model fine-tuning/re-training.</w:t>
            </w:r>
          </w:p>
          <w:p w14:paraId="763E723B" w14:textId="77777777" w:rsidR="004B273C" w:rsidRPr="004B273C" w:rsidRDefault="004B273C" w:rsidP="00B74CB3">
            <w:pPr>
              <w:pStyle w:val="ListParagraph"/>
              <w:widowControl w:val="0"/>
              <w:numPr>
                <w:ilvl w:val="1"/>
                <w:numId w:val="7"/>
              </w:numPr>
              <w:adjustRightInd w:val="0"/>
              <w:contextualSpacing w:val="0"/>
              <w:jc w:val="both"/>
              <w:rPr>
                <w:sz w:val="16"/>
                <w:szCs w:val="16"/>
                <w:lang w:val="en-US"/>
              </w:rPr>
            </w:pPr>
            <w:r w:rsidRPr="004B273C">
              <w:rPr>
                <w:sz w:val="16"/>
                <w:szCs w:val="16"/>
                <w:lang w:val="en-US"/>
              </w:rPr>
              <w:t xml:space="preserve">Better training dataset construction: The training dataset is composed of data from multiple deployment scenarios, which include data from the same deployment scenario as the test dataset. </w:t>
            </w:r>
          </w:p>
          <w:p w14:paraId="54B14741"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Model fine-tuning/re-training: the model is re-trained/fine-tuned with a dataset from the same deployment scenario as the test dataset.</w:t>
            </w:r>
          </w:p>
          <w:p w14:paraId="055D98B7" w14:textId="10641CF5" w:rsidR="00DC391B" w:rsidRPr="004B273C" w:rsidRDefault="004B273C" w:rsidP="004B273C">
            <w:pPr>
              <w:pStyle w:val="ListParagraph"/>
              <w:widowControl w:val="0"/>
              <w:ind w:left="0"/>
              <w:jc w:val="both"/>
              <w:rPr>
                <w:color w:val="FF0000"/>
                <w:lang w:val="en-US"/>
              </w:rPr>
            </w:pPr>
            <w:r w:rsidRPr="004B273C">
              <w:rPr>
                <w:sz w:val="16"/>
                <w:szCs w:val="16"/>
                <w:lang w:val="en-US"/>
              </w:rPr>
              <w:t>Note: ideal model training and switching may provide the upper bound of achievable performance when the AI/ML model needs to handle different deployment scenarios.</w:t>
            </w:r>
          </w:p>
        </w:tc>
      </w:tr>
    </w:tbl>
    <w:p w14:paraId="2372566E" w14:textId="77777777" w:rsidR="00DC391B" w:rsidRPr="00896CC8" w:rsidRDefault="00DC391B" w:rsidP="00DC391B">
      <w:pPr>
        <w:overflowPunct/>
        <w:autoSpaceDE/>
        <w:autoSpaceDN/>
        <w:adjustRightInd/>
        <w:spacing w:after="0"/>
        <w:textAlignment w:val="auto"/>
        <w:rPr>
          <w:b/>
          <w:bCs/>
          <w:lang w:val="en-US"/>
        </w:rPr>
      </w:pPr>
    </w:p>
    <w:p w14:paraId="670E08C3" w14:textId="77777777" w:rsidR="00EB60FE" w:rsidRPr="00F143A1" w:rsidRDefault="00EB60FE" w:rsidP="0075169B">
      <w:pPr>
        <w:pStyle w:val="ListParagraph"/>
        <w:overflowPunct w:val="0"/>
        <w:spacing w:after="160" w:line="259" w:lineRule="auto"/>
        <w:ind w:left="360"/>
        <w:jc w:val="both"/>
        <w:rPr>
          <w:sz w:val="20"/>
          <w:szCs w:val="20"/>
          <w:lang w:val="en-GB"/>
        </w:rPr>
      </w:pPr>
    </w:p>
    <w:sectPr w:rsidR="00EB60FE" w:rsidRPr="00F143A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278DB" w14:textId="77777777" w:rsidR="00943230" w:rsidRDefault="00943230">
      <w:r>
        <w:separator/>
      </w:r>
    </w:p>
  </w:endnote>
  <w:endnote w:type="continuationSeparator" w:id="0">
    <w:p w14:paraId="558274C6" w14:textId="77777777" w:rsidR="00943230" w:rsidRDefault="00943230">
      <w:r>
        <w:continuationSeparator/>
      </w:r>
    </w:p>
  </w:endnote>
  <w:endnote w:type="continuationNotice" w:id="1">
    <w:p w14:paraId="48FE55A4" w14:textId="77777777" w:rsidR="00943230" w:rsidRDefault="009432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B123D" w14:textId="77777777" w:rsidR="00943230" w:rsidRDefault="00943230">
      <w:r>
        <w:separator/>
      </w:r>
    </w:p>
  </w:footnote>
  <w:footnote w:type="continuationSeparator" w:id="0">
    <w:p w14:paraId="26692B05" w14:textId="77777777" w:rsidR="00943230" w:rsidRDefault="00943230">
      <w:r>
        <w:continuationSeparator/>
      </w:r>
    </w:p>
  </w:footnote>
  <w:footnote w:type="continuationNotice" w:id="1">
    <w:p w14:paraId="5391D40F" w14:textId="77777777" w:rsidR="00943230" w:rsidRDefault="0094323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144721"/>
    <w:multiLevelType w:val="hybridMultilevel"/>
    <w:tmpl w:val="E29C1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 w15:restartNumberingAfterBreak="0">
    <w:nsid w:val="28EF1586"/>
    <w:multiLevelType w:val="multilevel"/>
    <w:tmpl w:val="28EF1586"/>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8" w15:restartNumberingAfterBreak="0">
    <w:nsid w:val="2C5F64F9"/>
    <w:multiLevelType w:val="hybridMultilevel"/>
    <w:tmpl w:val="FDEE3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1F1868"/>
    <w:multiLevelType w:val="multilevel"/>
    <w:tmpl w:val="894465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53C7F5C"/>
    <w:multiLevelType w:val="multilevel"/>
    <w:tmpl w:val="4A2F2C0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C96558"/>
    <w:multiLevelType w:val="hybridMultilevel"/>
    <w:tmpl w:val="382AF1EA"/>
    <w:lvl w:ilvl="0" w:tplc="57BE7808">
      <w:start w:val="1"/>
      <w:numFmt w:val="bullet"/>
      <w:lvlText w:val=""/>
      <w:lvlJc w:val="left"/>
      <w:pPr>
        <w:tabs>
          <w:tab w:val="num" w:pos="720"/>
        </w:tabs>
        <w:ind w:left="720" w:hanging="360"/>
      </w:pPr>
      <w:rPr>
        <w:rFonts w:ascii="Symbol" w:hAnsi="Symbol" w:hint="default"/>
      </w:rPr>
    </w:lvl>
    <w:lvl w:ilvl="1" w:tplc="33A49F56" w:tentative="1">
      <w:start w:val="1"/>
      <w:numFmt w:val="bullet"/>
      <w:lvlText w:val=""/>
      <w:lvlJc w:val="left"/>
      <w:pPr>
        <w:tabs>
          <w:tab w:val="num" w:pos="1440"/>
        </w:tabs>
        <w:ind w:left="1440" w:hanging="360"/>
      </w:pPr>
      <w:rPr>
        <w:rFonts w:ascii="Symbol" w:hAnsi="Symbol" w:hint="default"/>
      </w:rPr>
    </w:lvl>
    <w:lvl w:ilvl="2" w:tplc="192AA3B0" w:tentative="1">
      <w:start w:val="1"/>
      <w:numFmt w:val="bullet"/>
      <w:lvlText w:val=""/>
      <w:lvlJc w:val="left"/>
      <w:pPr>
        <w:tabs>
          <w:tab w:val="num" w:pos="2160"/>
        </w:tabs>
        <w:ind w:left="2160" w:hanging="360"/>
      </w:pPr>
      <w:rPr>
        <w:rFonts w:ascii="Symbol" w:hAnsi="Symbol" w:hint="default"/>
      </w:rPr>
    </w:lvl>
    <w:lvl w:ilvl="3" w:tplc="31E0D192" w:tentative="1">
      <w:start w:val="1"/>
      <w:numFmt w:val="bullet"/>
      <w:lvlText w:val=""/>
      <w:lvlJc w:val="left"/>
      <w:pPr>
        <w:tabs>
          <w:tab w:val="num" w:pos="2880"/>
        </w:tabs>
        <w:ind w:left="2880" w:hanging="360"/>
      </w:pPr>
      <w:rPr>
        <w:rFonts w:ascii="Symbol" w:hAnsi="Symbol" w:hint="default"/>
      </w:rPr>
    </w:lvl>
    <w:lvl w:ilvl="4" w:tplc="72C2DFEA" w:tentative="1">
      <w:start w:val="1"/>
      <w:numFmt w:val="bullet"/>
      <w:lvlText w:val=""/>
      <w:lvlJc w:val="left"/>
      <w:pPr>
        <w:tabs>
          <w:tab w:val="num" w:pos="3600"/>
        </w:tabs>
        <w:ind w:left="3600" w:hanging="360"/>
      </w:pPr>
      <w:rPr>
        <w:rFonts w:ascii="Symbol" w:hAnsi="Symbol" w:hint="default"/>
      </w:rPr>
    </w:lvl>
    <w:lvl w:ilvl="5" w:tplc="C4DE1A30" w:tentative="1">
      <w:start w:val="1"/>
      <w:numFmt w:val="bullet"/>
      <w:lvlText w:val=""/>
      <w:lvlJc w:val="left"/>
      <w:pPr>
        <w:tabs>
          <w:tab w:val="num" w:pos="4320"/>
        </w:tabs>
        <w:ind w:left="4320" w:hanging="360"/>
      </w:pPr>
      <w:rPr>
        <w:rFonts w:ascii="Symbol" w:hAnsi="Symbol" w:hint="default"/>
      </w:rPr>
    </w:lvl>
    <w:lvl w:ilvl="6" w:tplc="13A03756" w:tentative="1">
      <w:start w:val="1"/>
      <w:numFmt w:val="bullet"/>
      <w:lvlText w:val=""/>
      <w:lvlJc w:val="left"/>
      <w:pPr>
        <w:tabs>
          <w:tab w:val="num" w:pos="5040"/>
        </w:tabs>
        <w:ind w:left="5040" w:hanging="360"/>
      </w:pPr>
      <w:rPr>
        <w:rFonts w:ascii="Symbol" w:hAnsi="Symbol" w:hint="default"/>
      </w:rPr>
    </w:lvl>
    <w:lvl w:ilvl="7" w:tplc="4D22A6EC" w:tentative="1">
      <w:start w:val="1"/>
      <w:numFmt w:val="bullet"/>
      <w:lvlText w:val=""/>
      <w:lvlJc w:val="left"/>
      <w:pPr>
        <w:tabs>
          <w:tab w:val="num" w:pos="5760"/>
        </w:tabs>
        <w:ind w:left="5760" w:hanging="360"/>
      </w:pPr>
      <w:rPr>
        <w:rFonts w:ascii="Symbol" w:hAnsi="Symbol" w:hint="default"/>
      </w:rPr>
    </w:lvl>
    <w:lvl w:ilvl="8" w:tplc="5B10E260"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19"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57013D8"/>
    <w:multiLevelType w:val="hybridMultilevel"/>
    <w:tmpl w:val="D716EB0A"/>
    <w:lvl w:ilvl="0" w:tplc="5C6C2CF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9743356"/>
    <w:multiLevelType w:val="multilevel"/>
    <w:tmpl w:val="3FBA4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3A4138E"/>
    <w:multiLevelType w:val="hybridMultilevel"/>
    <w:tmpl w:val="BF9A0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C90EAF"/>
    <w:multiLevelType w:val="multilevel"/>
    <w:tmpl w:val="18A60BBE"/>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71D076F6"/>
    <w:multiLevelType w:val="hybridMultilevel"/>
    <w:tmpl w:val="FB2EB89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33498650">
    <w:abstractNumId w:val="9"/>
  </w:num>
  <w:num w:numId="2" w16cid:durableId="899025223">
    <w:abstractNumId w:val="15"/>
  </w:num>
  <w:num w:numId="3" w16cid:durableId="2130732106">
    <w:abstractNumId w:val="1"/>
  </w:num>
  <w:num w:numId="4" w16cid:durableId="1982808854">
    <w:abstractNumId w:val="5"/>
  </w:num>
  <w:num w:numId="5" w16cid:durableId="1259173358">
    <w:abstractNumId w:val="28"/>
  </w:num>
  <w:num w:numId="6" w16cid:durableId="104470353">
    <w:abstractNumId w:val="12"/>
  </w:num>
  <w:num w:numId="7" w16cid:durableId="1234121737">
    <w:abstractNumId w:val="30"/>
  </w:num>
  <w:num w:numId="8" w16cid:durableId="1066420565">
    <w:abstractNumId w:val="10"/>
  </w:num>
  <w:num w:numId="9" w16cid:durableId="1596936136">
    <w:abstractNumId w:val="14"/>
  </w:num>
  <w:num w:numId="10" w16cid:durableId="1100567829">
    <w:abstractNumId w:val="19"/>
  </w:num>
  <w:num w:numId="11" w16cid:durableId="1462261320">
    <w:abstractNumId w:val="2"/>
  </w:num>
  <w:num w:numId="12" w16cid:durableId="234168285">
    <w:abstractNumId w:val="31"/>
  </w:num>
  <w:num w:numId="13" w16cid:durableId="1504586571">
    <w:abstractNumId w:val="4"/>
  </w:num>
  <w:num w:numId="14" w16cid:durableId="388265804">
    <w:abstractNumId w:val="8"/>
  </w:num>
  <w:num w:numId="15" w16cid:durableId="1746486888">
    <w:abstractNumId w:val="27"/>
  </w:num>
  <w:num w:numId="16" w16cid:durableId="638271666">
    <w:abstractNumId w:val="20"/>
  </w:num>
  <w:num w:numId="17" w16cid:durableId="1631475954">
    <w:abstractNumId w:val="38"/>
  </w:num>
  <w:num w:numId="18" w16cid:durableId="58600344">
    <w:abstractNumId w:val="29"/>
  </w:num>
  <w:num w:numId="19" w16cid:durableId="762266446">
    <w:abstractNumId w:val="33"/>
  </w:num>
  <w:num w:numId="20" w16cid:durableId="1050570210">
    <w:abstractNumId w:val="26"/>
  </w:num>
  <w:num w:numId="21" w16cid:durableId="1225095715">
    <w:abstractNumId w:val="16"/>
  </w:num>
  <w:num w:numId="22" w16cid:durableId="1925411245">
    <w:abstractNumId w:val="0"/>
  </w:num>
  <w:num w:numId="23" w16cid:durableId="1118375967">
    <w:abstractNumId w:val="6"/>
  </w:num>
  <w:num w:numId="24" w16cid:durableId="462164455">
    <w:abstractNumId w:val="13"/>
  </w:num>
  <w:num w:numId="25" w16cid:durableId="1835029845">
    <w:abstractNumId w:val="7"/>
  </w:num>
  <w:num w:numId="26" w16cid:durableId="13250851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4331652">
    <w:abstractNumId w:val="3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71980318">
    <w:abstractNumId w:val="18"/>
  </w:num>
  <w:num w:numId="29" w16cid:durableId="675812071">
    <w:abstractNumId w:val="24"/>
  </w:num>
  <w:num w:numId="30" w16cid:durableId="1750880497">
    <w:abstractNumId w:val="17"/>
  </w:num>
  <w:num w:numId="31" w16cid:durableId="1006519491">
    <w:abstractNumId w:val="22"/>
  </w:num>
  <w:num w:numId="32" w16cid:durableId="1044212178">
    <w:abstractNumId w:val="25"/>
  </w:num>
  <w:num w:numId="33" w16cid:durableId="2115050282">
    <w:abstractNumId w:val="21"/>
  </w:num>
  <w:num w:numId="34" w16cid:durableId="619216513">
    <w:abstractNumId w:val="3"/>
  </w:num>
  <w:num w:numId="35" w16cid:durableId="1752310615">
    <w:abstractNumId w:val="32"/>
  </w:num>
  <w:num w:numId="36" w16cid:durableId="1832940402">
    <w:abstractNumId w:val="37"/>
  </w:num>
  <w:num w:numId="37" w16cid:durableId="870655949">
    <w:abstractNumId w:val="36"/>
  </w:num>
  <w:num w:numId="38" w16cid:durableId="475950004">
    <w:abstractNumId w:val="35"/>
  </w:num>
  <w:num w:numId="39" w16cid:durableId="245114069">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fr-BE"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SwNDG2sLSwNDY1tDRR0lEKTi0uzszPAymwqAUAMQB0iCwAAAA="/>
  </w:docVars>
  <w:rsids>
    <w:rsidRoot w:val="002B2813"/>
    <w:rsid w:val="000001C4"/>
    <w:rsid w:val="000001FE"/>
    <w:rsid w:val="00000399"/>
    <w:rsid w:val="000006AB"/>
    <w:rsid w:val="00000C91"/>
    <w:rsid w:val="00000D99"/>
    <w:rsid w:val="000014C8"/>
    <w:rsid w:val="0000159F"/>
    <w:rsid w:val="000019C7"/>
    <w:rsid w:val="00001BC9"/>
    <w:rsid w:val="00002A45"/>
    <w:rsid w:val="0000362C"/>
    <w:rsid w:val="00003790"/>
    <w:rsid w:val="00003865"/>
    <w:rsid w:val="00003954"/>
    <w:rsid w:val="00003E20"/>
    <w:rsid w:val="0000429D"/>
    <w:rsid w:val="00004AC8"/>
    <w:rsid w:val="00004B6E"/>
    <w:rsid w:val="00004BAF"/>
    <w:rsid w:val="000050AB"/>
    <w:rsid w:val="000053BA"/>
    <w:rsid w:val="00005910"/>
    <w:rsid w:val="00005C8E"/>
    <w:rsid w:val="00006055"/>
    <w:rsid w:val="0000626B"/>
    <w:rsid w:val="0000658D"/>
    <w:rsid w:val="00006AD4"/>
    <w:rsid w:val="00006C82"/>
    <w:rsid w:val="00006CB9"/>
    <w:rsid w:val="000074C4"/>
    <w:rsid w:val="000079A6"/>
    <w:rsid w:val="000107D5"/>
    <w:rsid w:val="00010CE5"/>
    <w:rsid w:val="00010E2C"/>
    <w:rsid w:val="0001111F"/>
    <w:rsid w:val="00011921"/>
    <w:rsid w:val="00011BB2"/>
    <w:rsid w:val="00011C0A"/>
    <w:rsid w:val="00012505"/>
    <w:rsid w:val="00012685"/>
    <w:rsid w:val="00012A7F"/>
    <w:rsid w:val="00012BDA"/>
    <w:rsid w:val="00012C4F"/>
    <w:rsid w:val="000131D1"/>
    <w:rsid w:val="0001321B"/>
    <w:rsid w:val="00013455"/>
    <w:rsid w:val="000134E3"/>
    <w:rsid w:val="00013632"/>
    <w:rsid w:val="00013F5E"/>
    <w:rsid w:val="0001403F"/>
    <w:rsid w:val="000140D1"/>
    <w:rsid w:val="00014401"/>
    <w:rsid w:val="0001487F"/>
    <w:rsid w:val="00014E0C"/>
    <w:rsid w:val="00014F35"/>
    <w:rsid w:val="00015804"/>
    <w:rsid w:val="00015969"/>
    <w:rsid w:val="00015BBE"/>
    <w:rsid w:val="00015F98"/>
    <w:rsid w:val="000164B5"/>
    <w:rsid w:val="000166AC"/>
    <w:rsid w:val="000168F4"/>
    <w:rsid w:val="00016951"/>
    <w:rsid w:val="00016B17"/>
    <w:rsid w:val="000171B6"/>
    <w:rsid w:val="00017A56"/>
    <w:rsid w:val="00017B7F"/>
    <w:rsid w:val="00017EA0"/>
    <w:rsid w:val="00017EDA"/>
    <w:rsid w:val="0002019E"/>
    <w:rsid w:val="00020EF3"/>
    <w:rsid w:val="000212A5"/>
    <w:rsid w:val="00021394"/>
    <w:rsid w:val="00021528"/>
    <w:rsid w:val="000216A9"/>
    <w:rsid w:val="000217A3"/>
    <w:rsid w:val="00021FAB"/>
    <w:rsid w:val="000225A1"/>
    <w:rsid w:val="00022B8C"/>
    <w:rsid w:val="00022D30"/>
    <w:rsid w:val="00022D4B"/>
    <w:rsid w:val="00022EFB"/>
    <w:rsid w:val="000232F5"/>
    <w:rsid w:val="00023742"/>
    <w:rsid w:val="00023C8D"/>
    <w:rsid w:val="00023FF3"/>
    <w:rsid w:val="000241D5"/>
    <w:rsid w:val="0002460D"/>
    <w:rsid w:val="00024AEF"/>
    <w:rsid w:val="00025641"/>
    <w:rsid w:val="00025E36"/>
    <w:rsid w:val="000266FB"/>
    <w:rsid w:val="00026A9D"/>
    <w:rsid w:val="00026C65"/>
    <w:rsid w:val="00027257"/>
    <w:rsid w:val="0002760E"/>
    <w:rsid w:val="00027755"/>
    <w:rsid w:val="00027864"/>
    <w:rsid w:val="0002789E"/>
    <w:rsid w:val="000279DE"/>
    <w:rsid w:val="000279FE"/>
    <w:rsid w:val="00030048"/>
    <w:rsid w:val="000303C2"/>
    <w:rsid w:val="0003055D"/>
    <w:rsid w:val="0003072D"/>
    <w:rsid w:val="00030836"/>
    <w:rsid w:val="000311F6"/>
    <w:rsid w:val="000314CD"/>
    <w:rsid w:val="00031EDC"/>
    <w:rsid w:val="000326B0"/>
    <w:rsid w:val="0003332B"/>
    <w:rsid w:val="00033544"/>
    <w:rsid w:val="00033BBD"/>
    <w:rsid w:val="0003479E"/>
    <w:rsid w:val="0003484B"/>
    <w:rsid w:val="00034B35"/>
    <w:rsid w:val="00035691"/>
    <w:rsid w:val="00035AA2"/>
    <w:rsid w:val="00035B66"/>
    <w:rsid w:val="00035E40"/>
    <w:rsid w:val="00035E6A"/>
    <w:rsid w:val="00035F7F"/>
    <w:rsid w:val="00035FE5"/>
    <w:rsid w:val="00035FF5"/>
    <w:rsid w:val="00036A16"/>
    <w:rsid w:val="00036A4F"/>
    <w:rsid w:val="00036E89"/>
    <w:rsid w:val="0003767C"/>
    <w:rsid w:val="00037D54"/>
    <w:rsid w:val="000403BB"/>
    <w:rsid w:val="00040E6A"/>
    <w:rsid w:val="00040F4F"/>
    <w:rsid w:val="00040FDC"/>
    <w:rsid w:val="0004132D"/>
    <w:rsid w:val="0004142E"/>
    <w:rsid w:val="000415C5"/>
    <w:rsid w:val="0004185F"/>
    <w:rsid w:val="00041884"/>
    <w:rsid w:val="00041976"/>
    <w:rsid w:val="00041AD2"/>
    <w:rsid w:val="00041C9D"/>
    <w:rsid w:val="0004258F"/>
    <w:rsid w:val="000427EA"/>
    <w:rsid w:val="00042E62"/>
    <w:rsid w:val="00042E65"/>
    <w:rsid w:val="0004328C"/>
    <w:rsid w:val="00043374"/>
    <w:rsid w:val="0004356B"/>
    <w:rsid w:val="000438A3"/>
    <w:rsid w:val="000438BE"/>
    <w:rsid w:val="0004392C"/>
    <w:rsid w:val="00043CA6"/>
    <w:rsid w:val="00043FC5"/>
    <w:rsid w:val="0004466D"/>
    <w:rsid w:val="0004474D"/>
    <w:rsid w:val="00044AEB"/>
    <w:rsid w:val="00044B0F"/>
    <w:rsid w:val="00044CFA"/>
    <w:rsid w:val="000458F9"/>
    <w:rsid w:val="000459C7"/>
    <w:rsid w:val="00045C8B"/>
    <w:rsid w:val="00045C95"/>
    <w:rsid w:val="00045E3A"/>
    <w:rsid w:val="00046630"/>
    <w:rsid w:val="00046777"/>
    <w:rsid w:val="00046B0F"/>
    <w:rsid w:val="00046C80"/>
    <w:rsid w:val="000479B9"/>
    <w:rsid w:val="00047A72"/>
    <w:rsid w:val="00050112"/>
    <w:rsid w:val="00050148"/>
    <w:rsid w:val="00050276"/>
    <w:rsid w:val="0005027E"/>
    <w:rsid w:val="00050466"/>
    <w:rsid w:val="00050537"/>
    <w:rsid w:val="000505CC"/>
    <w:rsid w:val="00050672"/>
    <w:rsid w:val="00050B7F"/>
    <w:rsid w:val="00050BA0"/>
    <w:rsid w:val="00050F2B"/>
    <w:rsid w:val="00050FD3"/>
    <w:rsid w:val="000511F9"/>
    <w:rsid w:val="00051B32"/>
    <w:rsid w:val="00051C8E"/>
    <w:rsid w:val="0005230E"/>
    <w:rsid w:val="00052736"/>
    <w:rsid w:val="00052850"/>
    <w:rsid w:val="000528A2"/>
    <w:rsid w:val="00052BBA"/>
    <w:rsid w:val="00052EBC"/>
    <w:rsid w:val="00053588"/>
    <w:rsid w:val="0005379A"/>
    <w:rsid w:val="00053A4A"/>
    <w:rsid w:val="00053E98"/>
    <w:rsid w:val="000546B2"/>
    <w:rsid w:val="00054B05"/>
    <w:rsid w:val="00054C73"/>
    <w:rsid w:val="00054D9D"/>
    <w:rsid w:val="00055676"/>
    <w:rsid w:val="00055941"/>
    <w:rsid w:val="0005601D"/>
    <w:rsid w:val="00056544"/>
    <w:rsid w:val="00056BDE"/>
    <w:rsid w:val="00056E97"/>
    <w:rsid w:val="0005770F"/>
    <w:rsid w:val="00057B1D"/>
    <w:rsid w:val="00060450"/>
    <w:rsid w:val="000605D2"/>
    <w:rsid w:val="00060729"/>
    <w:rsid w:val="00060812"/>
    <w:rsid w:val="00060AAF"/>
    <w:rsid w:val="00060D8E"/>
    <w:rsid w:val="00061112"/>
    <w:rsid w:val="00061296"/>
    <w:rsid w:val="000615F3"/>
    <w:rsid w:val="00061CF9"/>
    <w:rsid w:val="00061D54"/>
    <w:rsid w:val="00062159"/>
    <w:rsid w:val="00062656"/>
    <w:rsid w:val="00062A6E"/>
    <w:rsid w:val="00063064"/>
    <w:rsid w:val="000634E0"/>
    <w:rsid w:val="000637E0"/>
    <w:rsid w:val="00063872"/>
    <w:rsid w:val="00063902"/>
    <w:rsid w:val="00063D9E"/>
    <w:rsid w:val="000643AD"/>
    <w:rsid w:val="0006468D"/>
    <w:rsid w:val="00064AD3"/>
    <w:rsid w:val="00064BC2"/>
    <w:rsid w:val="00064F86"/>
    <w:rsid w:val="00065088"/>
    <w:rsid w:val="000652D3"/>
    <w:rsid w:val="000652F4"/>
    <w:rsid w:val="000654A0"/>
    <w:rsid w:val="00065D86"/>
    <w:rsid w:val="00065E94"/>
    <w:rsid w:val="00065EFC"/>
    <w:rsid w:val="00065F4A"/>
    <w:rsid w:val="00066104"/>
    <w:rsid w:val="00066719"/>
    <w:rsid w:val="00066A57"/>
    <w:rsid w:val="00066ACC"/>
    <w:rsid w:val="00066BD3"/>
    <w:rsid w:val="00067467"/>
    <w:rsid w:val="000701AD"/>
    <w:rsid w:val="000703E3"/>
    <w:rsid w:val="000706AC"/>
    <w:rsid w:val="000706B7"/>
    <w:rsid w:val="000707CA"/>
    <w:rsid w:val="000707EA"/>
    <w:rsid w:val="00070D21"/>
    <w:rsid w:val="000712E2"/>
    <w:rsid w:val="00071321"/>
    <w:rsid w:val="00071364"/>
    <w:rsid w:val="000717FB"/>
    <w:rsid w:val="000719BF"/>
    <w:rsid w:val="0007208A"/>
    <w:rsid w:val="0007213C"/>
    <w:rsid w:val="0007242A"/>
    <w:rsid w:val="00072ADF"/>
    <w:rsid w:val="00072BBA"/>
    <w:rsid w:val="00072FF5"/>
    <w:rsid w:val="000730DC"/>
    <w:rsid w:val="000738A1"/>
    <w:rsid w:val="00073A9C"/>
    <w:rsid w:val="00073ECE"/>
    <w:rsid w:val="000743FC"/>
    <w:rsid w:val="00074584"/>
    <w:rsid w:val="00074616"/>
    <w:rsid w:val="00074733"/>
    <w:rsid w:val="00074E92"/>
    <w:rsid w:val="0007595B"/>
    <w:rsid w:val="00075965"/>
    <w:rsid w:val="00075A8E"/>
    <w:rsid w:val="00075BBF"/>
    <w:rsid w:val="00075D67"/>
    <w:rsid w:val="00075FDA"/>
    <w:rsid w:val="00076386"/>
    <w:rsid w:val="0007646C"/>
    <w:rsid w:val="00076817"/>
    <w:rsid w:val="00076C7C"/>
    <w:rsid w:val="00076D82"/>
    <w:rsid w:val="000777E0"/>
    <w:rsid w:val="00080386"/>
    <w:rsid w:val="00080AE0"/>
    <w:rsid w:val="00080E51"/>
    <w:rsid w:val="00080F9F"/>
    <w:rsid w:val="00081E0E"/>
    <w:rsid w:val="00081EC2"/>
    <w:rsid w:val="00082030"/>
    <w:rsid w:val="00082094"/>
    <w:rsid w:val="00082154"/>
    <w:rsid w:val="00082998"/>
    <w:rsid w:val="00082CA9"/>
    <w:rsid w:val="000830C3"/>
    <w:rsid w:val="00083447"/>
    <w:rsid w:val="000837BF"/>
    <w:rsid w:val="00083800"/>
    <w:rsid w:val="00084310"/>
    <w:rsid w:val="00084492"/>
    <w:rsid w:val="0008479D"/>
    <w:rsid w:val="00084A65"/>
    <w:rsid w:val="00084F23"/>
    <w:rsid w:val="0008517A"/>
    <w:rsid w:val="0008559A"/>
    <w:rsid w:val="000857DB"/>
    <w:rsid w:val="00085B58"/>
    <w:rsid w:val="000861D4"/>
    <w:rsid w:val="0008621B"/>
    <w:rsid w:val="00086960"/>
    <w:rsid w:val="00086ABD"/>
    <w:rsid w:val="0008796F"/>
    <w:rsid w:val="000902C2"/>
    <w:rsid w:val="000908AA"/>
    <w:rsid w:val="000913BD"/>
    <w:rsid w:val="00091998"/>
    <w:rsid w:val="00091A92"/>
    <w:rsid w:val="00091C18"/>
    <w:rsid w:val="00091C5B"/>
    <w:rsid w:val="000921F7"/>
    <w:rsid w:val="000925ED"/>
    <w:rsid w:val="000926A4"/>
    <w:rsid w:val="000927CF"/>
    <w:rsid w:val="00092EA4"/>
    <w:rsid w:val="0009363B"/>
    <w:rsid w:val="000938F7"/>
    <w:rsid w:val="000939DE"/>
    <w:rsid w:val="00093ACC"/>
    <w:rsid w:val="00093C49"/>
    <w:rsid w:val="00095007"/>
    <w:rsid w:val="00095217"/>
    <w:rsid w:val="000956FD"/>
    <w:rsid w:val="00095A80"/>
    <w:rsid w:val="00095C2C"/>
    <w:rsid w:val="00095D47"/>
    <w:rsid w:val="00096319"/>
    <w:rsid w:val="00096B1A"/>
    <w:rsid w:val="00096BD1"/>
    <w:rsid w:val="000973E1"/>
    <w:rsid w:val="00097B8E"/>
    <w:rsid w:val="000A00E1"/>
    <w:rsid w:val="000A04C6"/>
    <w:rsid w:val="000A0614"/>
    <w:rsid w:val="000A08F4"/>
    <w:rsid w:val="000A1402"/>
    <w:rsid w:val="000A179D"/>
    <w:rsid w:val="000A17D4"/>
    <w:rsid w:val="000A1D0D"/>
    <w:rsid w:val="000A1D37"/>
    <w:rsid w:val="000A20BA"/>
    <w:rsid w:val="000A21BF"/>
    <w:rsid w:val="000A262C"/>
    <w:rsid w:val="000A279E"/>
    <w:rsid w:val="000A2D3C"/>
    <w:rsid w:val="000A2DE7"/>
    <w:rsid w:val="000A2F09"/>
    <w:rsid w:val="000A3278"/>
    <w:rsid w:val="000A32FC"/>
    <w:rsid w:val="000A36DC"/>
    <w:rsid w:val="000A3967"/>
    <w:rsid w:val="000A3C8D"/>
    <w:rsid w:val="000A3DFE"/>
    <w:rsid w:val="000A40EC"/>
    <w:rsid w:val="000A4805"/>
    <w:rsid w:val="000A4AFA"/>
    <w:rsid w:val="000A4DFC"/>
    <w:rsid w:val="000A54EE"/>
    <w:rsid w:val="000A54FC"/>
    <w:rsid w:val="000A59D7"/>
    <w:rsid w:val="000A6171"/>
    <w:rsid w:val="000A61F6"/>
    <w:rsid w:val="000A62A3"/>
    <w:rsid w:val="000A6A23"/>
    <w:rsid w:val="000A6A9F"/>
    <w:rsid w:val="000A6BF4"/>
    <w:rsid w:val="000A71FA"/>
    <w:rsid w:val="000A7A68"/>
    <w:rsid w:val="000A7BC5"/>
    <w:rsid w:val="000A7EE8"/>
    <w:rsid w:val="000B01F9"/>
    <w:rsid w:val="000B0317"/>
    <w:rsid w:val="000B0C45"/>
    <w:rsid w:val="000B0CCE"/>
    <w:rsid w:val="000B1223"/>
    <w:rsid w:val="000B13E1"/>
    <w:rsid w:val="000B16DB"/>
    <w:rsid w:val="000B18B8"/>
    <w:rsid w:val="000B1C5E"/>
    <w:rsid w:val="000B21C2"/>
    <w:rsid w:val="000B2282"/>
    <w:rsid w:val="000B27E9"/>
    <w:rsid w:val="000B2A11"/>
    <w:rsid w:val="000B2A5B"/>
    <w:rsid w:val="000B2B78"/>
    <w:rsid w:val="000B2B79"/>
    <w:rsid w:val="000B2DF6"/>
    <w:rsid w:val="000B31F3"/>
    <w:rsid w:val="000B33BB"/>
    <w:rsid w:val="000B341E"/>
    <w:rsid w:val="000B34A9"/>
    <w:rsid w:val="000B34AC"/>
    <w:rsid w:val="000B353A"/>
    <w:rsid w:val="000B3B11"/>
    <w:rsid w:val="000B3B91"/>
    <w:rsid w:val="000B4207"/>
    <w:rsid w:val="000B42C2"/>
    <w:rsid w:val="000B43B5"/>
    <w:rsid w:val="000B4B1B"/>
    <w:rsid w:val="000B50C3"/>
    <w:rsid w:val="000B5126"/>
    <w:rsid w:val="000B535E"/>
    <w:rsid w:val="000B5362"/>
    <w:rsid w:val="000B563E"/>
    <w:rsid w:val="000B5AC9"/>
    <w:rsid w:val="000B5E1E"/>
    <w:rsid w:val="000B5F0A"/>
    <w:rsid w:val="000B630F"/>
    <w:rsid w:val="000B6790"/>
    <w:rsid w:val="000B6D65"/>
    <w:rsid w:val="000B6EBE"/>
    <w:rsid w:val="000B6F6A"/>
    <w:rsid w:val="000B743C"/>
    <w:rsid w:val="000B75E7"/>
    <w:rsid w:val="000B7A28"/>
    <w:rsid w:val="000B7ABF"/>
    <w:rsid w:val="000B7CFC"/>
    <w:rsid w:val="000B7E50"/>
    <w:rsid w:val="000C037B"/>
    <w:rsid w:val="000C049A"/>
    <w:rsid w:val="000C066A"/>
    <w:rsid w:val="000C097D"/>
    <w:rsid w:val="000C09EA"/>
    <w:rsid w:val="000C1009"/>
    <w:rsid w:val="000C1AE9"/>
    <w:rsid w:val="000C1B6A"/>
    <w:rsid w:val="000C1D59"/>
    <w:rsid w:val="000C1F9F"/>
    <w:rsid w:val="000C236B"/>
    <w:rsid w:val="000C25EF"/>
    <w:rsid w:val="000C27A4"/>
    <w:rsid w:val="000C2B09"/>
    <w:rsid w:val="000C30CF"/>
    <w:rsid w:val="000C3283"/>
    <w:rsid w:val="000C348E"/>
    <w:rsid w:val="000C3CDB"/>
    <w:rsid w:val="000C42FF"/>
    <w:rsid w:val="000C46D2"/>
    <w:rsid w:val="000C501D"/>
    <w:rsid w:val="000C5272"/>
    <w:rsid w:val="000C5B5B"/>
    <w:rsid w:val="000C5CBA"/>
    <w:rsid w:val="000C5CCA"/>
    <w:rsid w:val="000C64DF"/>
    <w:rsid w:val="000C659D"/>
    <w:rsid w:val="000C65AB"/>
    <w:rsid w:val="000C6830"/>
    <w:rsid w:val="000C6D3E"/>
    <w:rsid w:val="000C6D76"/>
    <w:rsid w:val="000C6F54"/>
    <w:rsid w:val="000C72D2"/>
    <w:rsid w:val="000C74BA"/>
    <w:rsid w:val="000C74E4"/>
    <w:rsid w:val="000C7531"/>
    <w:rsid w:val="000C7BA7"/>
    <w:rsid w:val="000C7C3F"/>
    <w:rsid w:val="000C7E11"/>
    <w:rsid w:val="000D0400"/>
    <w:rsid w:val="000D08DC"/>
    <w:rsid w:val="000D08DD"/>
    <w:rsid w:val="000D09E0"/>
    <w:rsid w:val="000D0BD6"/>
    <w:rsid w:val="000D0C61"/>
    <w:rsid w:val="000D105B"/>
    <w:rsid w:val="000D13DD"/>
    <w:rsid w:val="000D1440"/>
    <w:rsid w:val="000D1992"/>
    <w:rsid w:val="000D1A96"/>
    <w:rsid w:val="000D27AD"/>
    <w:rsid w:val="000D2945"/>
    <w:rsid w:val="000D29D1"/>
    <w:rsid w:val="000D2B0A"/>
    <w:rsid w:val="000D2B8A"/>
    <w:rsid w:val="000D3286"/>
    <w:rsid w:val="000D344D"/>
    <w:rsid w:val="000D383E"/>
    <w:rsid w:val="000D3869"/>
    <w:rsid w:val="000D3891"/>
    <w:rsid w:val="000D40E7"/>
    <w:rsid w:val="000D4412"/>
    <w:rsid w:val="000D4BB4"/>
    <w:rsid w:val="000D4CB5"/>
    <w:rsid w:val="000D4F17"/>
    <w:rsid w:val="000D51B3"/>
    <w:rsid w:val="000D584F"/>
    <w:rsid w:val="000D5928"/>
    <w:rsid w:val="000D62BA"/>
    <w:rsid w:val="000D6F86"/>
    <w:rsid w:val="000D742C"/>
    <w:rsid w:val="000D76BC"/>
    <w:rsid w:val="000D7750"/>
    <w:rsid w:val="000D7F46"/>
    <w:rsid w:val="000E047E"/>
    <w:rsid w:val="000E059A"/>
    <w:rsid w:val="000E071E"/>
    <w:rsid w:val="000E0BBA"/>
    <w:rsid w:val="000E0DEE"/>
    <w:rsid w:val="000E0E58"/>
    <w:rsid w:val="000E10EC"/>
    <w:rsid w:val="000E1469"/>
    <w:rsid w:val="000E181D"/>
    <w:rsid w:val="000E1C97"/>
    <w:rsid w:val="000E1E9D"/>
    <w:rsid w:val="000E1FB0"/>
    <w:rsid w:val="000E246D"/>
    <w:rsid w:val="000E27AA"/>
    <w:rsid w:val="000E31A0"/>
    <w:rsid w:val="000E337A"/>
    <w:rsid w:val="000E34FD"/>
    <w:rsid w:val="000E3559"/>
    <w:rsid w:val="000E3EE4"/>
    <w:rsid w:val="000E4350"/>
    <w:rsid w:val="000E4376"/>
    <w:rsid w:val="000E4408"/>
    <w:rsid w:val="000E463A"/>
    <w:rsid w:val="000E49F3"/>
    <w:rsid w:val="000E4B45"/>
    <w:rsid w:val="000E51DF"/>
    <w:rsid w:val="000E5381"/>
    <w:rsid w:val="000E53AB"/>
    <w:rsid w:val="000E5439"/>
    <w:rsid w:val="000E5716"/>
    <w:rsid w:val="000E60A9"/>
    <w:rsid w:val="000E6306"/>
    <w:rsid w:val="000E6337"/>
    <w:rsid w:val="000E7263"/>
    <w:rsid w:val="000E74F8"/>
    <w:rsid w:val="000E78FA"/>
    <w:rsid w:val="000E7A79"/>
    <w:rsid w:val="000F07B8"/>
    <w:rsid w:val="000F07CE"/>
    <w:rsid w:val="000F0804"/>
    <w:rsid w:val="000F0ABB"/>
    <w:rsid w:val="000F14B1"/>
    <w:rsid w:val="000F15B2"/>
    <w:rsid w:val="000F182C"/>
    <w:rsid w:val="000F1949"/>
    <w:rsid w:val="000F19DE"/>
    <w:rsid w:val="000F1FA5"/>
    <w:rsid w:val="000F2D48"/>
    <w:rsid w:val="000F2E1F"/>
    <w:rsid w:val="000F37B0"/>
    <w:rsid w:val="000F3A72"/>
    <w:rsid w:val="000F4086"/>
    <w:rsid w:val="000F4094"/>
    <w:rsid w:val="000F4595"/>
    <w:rsid w:val="000F49F3"/>
    <w:rsid w:val="000F4CB2"/>
    <w:rsid w:val="000F4D87"/>
    <w:rsid w:val="000F4E44"/>
    <w:rsid w:val="000F4E90"/>
    <w:rsid w:val="000F5055"/>
    <w:rsid w:val="000F527B"/>
    <w:rsid w:val="000F568D"/>
    <w:rsid w:val="000F575E"/>
    <w:rsid w:val="000F5877"/>
    <w:rsid w:val="000F5FC4"/>
    <w:rsid w:val="000F62DE"/>
    <w:rsid w:val="000F65A3"/>
    <w:rsid w:val="000F68D0"/>
    <w:rsid w:val="000F6A8E"/>
    <w:rsid w:val="000F6B15"/>
    <w:rsid w:val="000F6EE9"/>
    <w:rsid w:val="000F70E9"/>
    <w:rsid w:val="000F7176"/>
    <w:rsid w:val="0010009B"/>
    <w:rsid w:val="001000E7"/>
    <w:rsid w:val="0010033F"/>
    <w:rsid w:val="001004AD"/>
    <w:rsid w:val="00100825"/>
    <w:rsid w:val="00100A8D"/>
    <w:rsid w:val="00100CEF"/>
    <w:rsid w:val="001010E3"/>
    <w:rsid w:val="00101384"/>
    <w:rsid w:val="001013F4"/>
    <w:rsid w:val="001014A1"/>
    <w:rsid w:val="0010170B"/>
    <w:rsid w:val="00101A5A"/>
    <w:rsid w:val="00101C4F"/>
    <w:rsid w:val="00101D74"/>
    <w:rsid w:val="00101E83"/>
    <w:rsid w:val="00102287"/>
    <w:rsid w:val="00102433"/>
    <w:rsid w:val="00102BC2"/>
    <w:rsid w:val="00102C9F"/>
    <w:rsid w:val="00102FC5"/>
    <w:rsid w:val="0010302C"/>
    <w:rsid w:val="00103379"/>
    <w:rsid w:val="00103FC9"/>
    <w:rsid w:val="0010416B"/>
    <w:rsid w:val="00104277"/>
    <w:rsid w:val="0010507F"/>
    <w:rsid w:val="00105B41"/>
    <w:rsid w:val="001061C8"/>
    <w:rsid w:val="001062A3"/>
    <w:rsid w:val="001062F6"/>
    <w:rsid w:val="0010632F"/>
    <w:rsid w:val="001066C2"/>
    <w:rsid w:val="001068D2"/>
    <w:rsid w:val="001069F2"/>
    <w:rsid w:val="00106A7D"/>
    <w:rsid w:val="00106DF5"/>
    <w:rsid w:val="00107643"/>
    <w:rsid w:val="00107729"/>
    <w:rsid w:val="00107889"/>
    <w:rsid w:val="001079E6"/>
    <w:rsid w:val="00107C1D"/>
    <w:rsid w:val="00107C3C"/>
    <w:rsid w:val="001103BD"/>
    <w:rsid w:val="0011094A"/>
    <w:rsid w:val="00110A05"/>
    <w:rsid w:val="00110ECD"/>
    <w:rsid w:val="00111208"/>
    <w:rsid w:val="001112C5"/>
    <w:rsid w:val="001115E4"/>
    <w:rsid w:val="00111808"/>
    <w:rsid w:val="001119EA"/>
    <w:rsid w:val="00111CB6"/>
    <w:rsid w:val="00111D8A"/>
    <w:rsid w:val="00111E69"/>
    <w:rsid w:val="00112220"/>
    <w:rsid w:val="00112243"/>
    <w:rsid w:val="001123F9"/>
    <w:rsid w:val="0011250A"/>
    <w:rsid w:val="0011261B"/>
    <w:rsid w:val="0011283F"/>
    <w:rsid w:val="00112B1D"/>
    <w:rsid w:val="001131D7"/>
    <w:rsid w:val="0011332B"/>
    <w:rsid w:val="0011339F"/>
    <w:rsid w:val="00113829"/>
    <w:rsid w:val="00113B8F"/>
    <w:rsid w:val="00113BF3"/>
    <w:rsid w:val="00113EC8"/>
    <w:rsid w:val="001143A3"/>
    <w:rsid w:val="00114752"/>
    <w:rsid w:val="001149D8"/>
    <w:rsid w:val="00114C59"/>
    <w:rsid w:val="00114DA0"/>
    <w:rsid w:val="00114E96"/>
    <w:rsid w:val="001151E1"/>
    <w:rsid w:val="001152C7"/>
    <w:rsid w:val="001157DA"/>
    <w:rsid w:val="00115BA7"/>
    <w:rsid w:val="00115C88"/>
    <w:rsid w:val="0011644A"/>
    <w:rsid w:val="00116839"/>
    <w:rsid w:val="001168EC"/>
    <w:rsid w:val="00116AB2"/>
    <w:rsid w:val="00116CC5"/>
    <w:rsid w:val="00116DF4"/>
    <w:rsid w:val="0011726F"/>
    <w:rsid w:val="00117307"/>
    <w:rsid w:val="00117332"/>
    <w:rsid w:val="0011784B"/>
    <w:rsid w:val="001178AB"/>
    <w:rsid w:val="001179A5"/>
    <w:rsid w:val="00117EB9"/>
    <w:rsid w:val="0012040B"/>
    <w:rsid w:val="001204DD"/>
    <w:rsid w:val="00120E13"/>
    <w:rsid w:val="00120E61"/>
    <w:rsid w:val="001219F0"/>
    <w:rsid w:val="00121C1F"/>
    <w:rsid w:val="00121CA7"/>
    <w:rsid w:val="00121EA3"/>
    <w:rsid w:val="001224CA"/>
    <w:rsid w:val="001225C1"/>
    <w:rsid w:val="00122839"/>
    <w:rsid w:val="00122C19"/>
    <w:rsid w:val="00123059"/>
    <w:rsid w:val="0012305E"/>
    <w:rsid w:val="0012372A"/>
    <w:rsid w:val="001237AC"/>
    <w:rsid w:val="00124225"/>
    <w:rsid w:val="001242CC"/>
    <w:rsid w:val="00124895"/>
    <w:rsid w:val="00124E12"/>
    <w:rsid w:val="00124E75"/>
    <w:rsid w:val="00124FAF"/>
    <w:rsid w:val="00125280"/>
    <w:rsid w:val="001255CE"/>
    <w:rsid w:val="00125684"/>
    <w:rsid w:val="001257FA"/>
    <w:rsid w:val="00125BE6"/>
    <w:rsid w:val="00126080"/>
    <w:rsid w:val="0012627E"/>
    <w:rsid w:val="0012652F"/>
    <w:rsid w:val="0012673D"/>
    <w:rsid w:val="001269B8"/>
    <w:rsid w:val="00126AA3"/>
    <w:rsid w:val="00127099"/>
    <w:rsid w:val="001272A0"/>
    <w:rsid w:val="001272DC"/>
    <w:rsid w:val="00127A5E"/>
    <w:rsid w:val="001306C5"/>
    <w:rsid w:val="00131595"/>
    <w:rsid w:val="001316BF"/>
    <w:rsid w:val="00131FD9"/>
    <w:rsid w:val="0013205C"/>
    <w:rsid w:val="001325C9"/>
    <w:rsid w:val="001327C5"/>
    <w:rsid w:val="00132830"/>
    <w:rsid w:val="00132B71"/>
    <w:rsid w:val="00132F08"/>
    <w:rsid w:val="00132F3C"/>
    <w:rsid w:val="00133398"/>
    <w:rsid w:val="001337A5"/>
    <w:rsid w:val="00133DFB"/>
    <w:rsid w:val="0013411A"/>
    <w:rsid w:val="0013427A"/>
    <w:rsid w:val="001345FE"/>
    <w:rsid w:val="001347A8"/>
    <w:rsid w:val="001348FE"/>
    <w:rsid w:val="00134B36"/>
    <w:rsid w:val="00134D55"/>
    <w:rsid w:val="001351F5"/>
    <w:rsid w:val="001352C5"/>
    <w:rsid w:val="00135B66"/>
    <w:rsid w:val="00136073"/>
    <w:rsid w:val="001360ED"/>
    <w:rsid w:val="001360F3"/>
    <w:rsid w:val="001362C2"/>
    <w:rsid w:val="00136400"/>
    <w:rsid w:val="00136403"/>
    <w:rsid w:val="0013678C"/>
    <w:rsid w:val="00136955"/>
    <w:rsid w:val="00136E19"/>
    <w:rsid w:val="001371B2"/>
    <w:rsid w:val="00137AB9"/>
    <w:rsid w:val="00137AD7"/>
    <w:rsid w:val="00137D78"/>
    <w:rsid w:val="0014060C"/>
    <w:rsid w:val="001409A0"/>
    <w:rsid w:val="00140A37"/>
    <w:rsid w:val="00140A46"/>
    <w:rsid w:val="00140B59"/>
    <w:rsid w:val="00141775"/>
    <w:rsid w:val="00141DEB"/>
    <w:rsid w:val="00141E40"/>
    <w:rsid w:val="00141F08"/>
    <w:rsid w:val="00141FF2"/>
    <w:rsid w:val="001420B6"/>
    <w:rsid w:val="001423C9"/>
    <w:rsid w:val="00142460"/>
    <w:rsid w:val="00142873"/>
    <w:rsid w:val="0014287A"/>
    <w:rsid w:val="00142919"/>
    <w:rsid w:val="001429BD"/>
    <w:rsid w:val="00142C4E"/>
    <w:rsid w:val="00142DE2"/>
    <w:rsid w:val="00142E5A"/>
    <w:rsid w:val="00143277"/>
    <w:rsid w:val="001435A4"/>
    <w:rsid w:val="001439F0"/>
    <w:rsid w:val="001441CA"/>
    <w:rsid w:val="00144388"/>
    <w:rsid w:val="001443E8"/>
    <w:rsid w:val="00144780"/>
    <w:rsid w:val="0014488E"/>
    <w:rsid w:val="00144B92"/>
    <w:rsid w:val="00144C87"/>
    <w:rsid w:val="00144E2C"/>
    <w:rsid w:val="0014525C"/>
    <w:rsid w:val="00145656"/>
    <w:rsid w:val="00145D77"/>
    <w:rsid w:val="00146592"/>
    <w:rsid w:val="001467B1"/>
    <w:rsid w:val="00146915"/>
    <w:rsid w:val="00147206"/>
    <w:rsid w:val="00147256"/>
    <w:rsid w:val="001478B6"/>
    <w:rsid w:val="00147A7B"/>
    <w:rsid w:val="00147DA3"/>
    <w:rsid w:val="00150175"/>
    <w:rsid w:val="001502C8"/>
    <w:rsid w:val="00150C3F"/>
    <w:rsid w:val="00151011"/>
    <w:rsid w:val="00151224"/>
    <w:rsid w:val="00151293"/>
    <w:rsid w:val="0015130F"/>
    <w:rsid w:val="00151D15"/>
    <w:rsid w:val="0015207A"/>
    <w:rsid w:val="00152AE2"/>
    <w:rsid w:val="00152C30"/>
    <w:rsid w:val="00152ED9"/>
    <w:rsid w:val="0015320A"/>
    <w:rsid w:val="001532BA"/>
    <w:rsid w:val="00153ACA"/>
    <w:rsid w:val="00153F58"/>
    <w:rsid w:val="00153FED"/>
    <w:rsid w:val="001543FC"/>
    <w:rsid w:val="0015455A"/>
    <w:rsid w:val="001546C8"/>
    <w:rsid w:val="00154965"/>
    <w:rsid w:val="00154A47"/>
    <w:rsid w:val="001552A5"/>
    <w:rsid w:val="00155BFD"/>
    <w:rsid w:val="00155DF6"/>
    <w:rsid w:val="001560B5"/>
    <w:rsid w:val="00156ABA"/>
    <w:rsid w:val="00156C3D"/>
    <w:rsid w:val="00156DFD"/>
    <w:rsid w:val="00157390"/>
    <w:rsid w:val="0015792B"/>
    <w:rsid w:val="00157981"/>
    <w:rsid w:val="001579A2"/>
    <w:rsid w:val="00157A44"/>
    <w:rsid w:val="00157E34"/>
    <w:rsid w:val="0016033B"/>
    <w:rsid w:val="00160715"/>
    <w:rsid w:val="00160834"/>
    <w:rsid w:val="00160998"/>
    <w:rsid w:val="00160CD6"/>
    <w:rsid w:val="00160F5F"/>
    <w:rsid w:val="001616D8"/>
    <w:rsid w:val="001619B3"/>
    <w:rsid w:val="00162073"/>
    <w:rsid w:val="00162308"/>
    <w:rsid w:val="00162B5F"/>
    <w:rsid w:val="00162D90"/>
    <w:rsid w:val="0016316A"/>
    <w:rsid w:val="00163539"/>
    <w:rsid w:val="0016360D"/>
    <w:rsid w:val="0016381F"/>
    <w:rsid w:val="00163D1D"/>
    <w:rsid w:val="00163E5D"/>
    <w:rsid w:val="00163F86"/>
    <w:rsid w:val="00164171"/>
    <w:rsid w:val="001642BB"/>
    <w:rsid w:val="0016454F"/>
    <w:rsid w:val="00164E58"/>
    <w:rsid w:val="00164EFC"/>
    <w:rsid w:val="00165033"/>
    <w:rsid w:val="00165271"/>
    <w:rsid w:val="00165926"/>
    <w:rsid w:val="00165DF8"/>
    <w:rsid w:val="00165F45"/>
    <w:rsid w:val="0016606B"/>
    <w:rsid w:val="00166233"/>
    <w:rsid w:val="001665EB"/>
    <w:rsid w:val="00166B2F"/>
    <w:rsid w:val="00166CC3"/>
    <w:rsid w:val="001670EA"/>
    <w:rsid w:val="001674A0"/>
    <w:rsid w:val="0016778E"/>
    <w:rsid w:val="00167840"/>
    <w:rsid w:val="00167BEC"/>
    <w:rsid w:val="00167E1F"/>
    <w:rsid w:val="0017028F"/>
    <w:rsid w:val="001707A5"/>
    <w:rsid w:val="0017092A"/>
    <w:rsid w:val="00170A50"/>
    <w:rsid w:val="00170CC4"/>
    <w:rsid w:val="00170D4B"/>
    <w:rsid w:val="001712B5"/>
    <w:rsid w:val="00171A9C"/>
    <w:rsid w:val="0017274E"/>
    <w:rsid w:val="001728CD"/>
    <w:rsid w:val="0017290A"/>
    <w:rsid w:val="00172DCC"/>
    <w:rsid w:val="00173285"/>
    <w:rsid w:val="0017379B"/>
    <w:rsid w:val="00174201"/>
    <w:rsid w:val="0017421C"/>
    <w:rsid w:val="00174B27"/>
    <w:rsid w:val="00174E0E"/>
    <w:rsid w:val="00174FFD"/>
    <w:rsid w:val="001759CA"/>
    <w:rsid w:val="001761EA"/>
    <w:rsid w:val="0017698B"/>
    <w:rsid w:val="00176A66"/>
    <w:rsid w:val="00177007"/>
    <w:rsid w:val="0017726A"/>
    <w:rsid w:val="00177AFF"/>
    <w:rsid w:val="00177CE0"/>
    <w:rsid w:val="00177DD3"/>
    <w:rsid w:val="001801B4"/>
    <w:rsid w:val="00180278"/>
    <w:rsid w:val="0018042D"/>
    <w:rsid w:val="001807F2"/>
    <w:rsid w:val="001809CA"/>
    <w:rsid w:val="00180FA8"/>
    <w:rsid w:val="00181633"/>
    <w:rsid w:val="001818A7"/>
    <w:rsid w:val="001818B5"/>
    <w:rsid w:val="00182725"/>
    <w:rsid w:val="0018284D"/>
    <w:rsid w:val="001829C8"/>
    <w:rsid w:val="0018372D"/>
    <w:rsid w:val="00183DEC"/>
    <w:rsid w:val="0018423B"/>
    <w:rsid w:val="001846A5"/>
    <w:rsid w:val="001846AC"/>
    <w:rsid w:val="001846E0"/>
    <w:rsid w:val="00185222"/>
    <w:rsid w:val="00185FE6"/>
    <w:rsid w:val="0018665A"/>
    <w:rsid w:val="00186904"/>
    <w:rsid w:val="00186B0A"/>
    <w:rsid w:val="00186B23"/>
    <w:rsid w:val="001879BF"/>
    <w:rsid w:val="00187A92"/>
    <w:rsid w:val="00187E3B"/>
    <w:rsid w:val="00190415"/>
    <w:rsid w:val="001905BD"/>
    <w:rsid w:val="001906F8"/>
    <w:rsid w:val="00190899"/>
    <w:rsid w:val="001909D5"/>
    <w:rsid w:val="00190B42"/>
    <w:rsid w:val="00191187"/>
    <w:rsid w:val="0019132B"/>
    <w:rsid w:val="00191E79"/>
    <w:rsid w:val="00191F8B"/>
    <w:rsid w:val="00191FFB"/>
    <w:rsid w:val="001922C2"/>
    <w:rsid w:val="00192FE6"/>
    <w:rsid w:val="001930CC"/>
    <w:rsid w:val="00193111"/>
    <w:rsid w:val="001933FE"/>
    <w:rsid w:val="0019360B"/>
    <w:rsid w:val="001937E5"/>
    <w:rsid w:val="00193986"/>
    <w:rsid w:val="00193B08"/>
    <w:rsid w:val="00193CF8"/>
    <w:rsid w:val="00194478"/>
    <w:rsid w:val="00194570"/>
    <w:rsid w:val="00194F83"/>
    <w:rsid w:val="00195FDE"/>
    <w:rsid w:val="00196034"/>
    <w:rsid w:val="0019657E"/>
    <w:rsid w:val="0019664D"/>
    <w:rsid w:val="00196BF4"/>
    <w:rsid w:val="001972DA"/>
    <w:rsid w:val="001973DF"/>
    <w:rsid w:val="00197441"/>
    <w:rsid w:val="0019759B"/>
    <w:rsid w:val="001976AA"/>
    <w:rsid w:val="00197BA9"/>
    <w:rsid w:val="001A02F6"/>
    <w:rsid w:val="001A130D"/>
    <w:rsid w:val="001A15C6"/>
    <w:rsid w:val="001A1B21"/>
    <w:rsid w:val="001A1BE9"/>
    <w:rsid w:val="001A2109"/>
    <w:rsid w:val="001A2208"/>
    <w:rsid w:val="001A2308"/>
    <w:rsid w:val="001A3001"/>
    <w:rsid w:val="001A35FF"/>
    <w:rsid w:val="001A389E"/>
    <w:rsid w:val="001A3F98"/>
    <w:rsid w:val="001A4D69"/>
    <w:rsid w:val="001A5510"/>
    <w:rsid w:val="001A5855"/>
    <w:rsid w:val="001A5BEB"/>
    <w:rsid w:val="001A5C7B"/>
    <w:rsid w:val="001A5E19"/>
    <w:rsid w:val="001A60CA"/>
    <w:rsid w:val="001A63D8"/>
    <w:rsid w:val="001A6653"/>
    <w:rsid w:val="001A66F9"/>
    <w:rsid w:val="001A686C"/>
    <w:rsid w:val="001A7091"/>
    <w:rsid w:val="001A7231"/>
    <w:rsid w:val="001A72AA"/>
    <w:rsid w:val="001A72D6"/>
    <w:rsid w:val="001A74F9"/>
    <w:rsid w:val="001A79B4"/>
    <w:rsid w:val="001A7EF2"/>
    <w:rsid w:val="001B00B3"/>
    <w:rsid w:val="001B01FA"/>
    <w:rsid w:val="001B0832"/>
    <w:rsid w:val="001B0885"/>
    <w:rsid w:val="001B099A"/>
    <w:rsid w:val="001B0B3F"/>
    <w:rsid w:val="001B0C3D"/>
    <w:rsid w:val="001B0D15"/>
    <w:rsid w:val="001B12CB"/>
    <w:rsid w:val="001B18A7"/>
    <w:rsid w:val="001B1A76"/>
    <w:rsid w:val="001B2460"/>
    <w:rsid w:val="001B267E"/>
    <w:rsid w:val="001B26DA"/>
    <w:rsid w:val="001B2716"/>
    <w:rsid w:val="001B2762"/>
    <w:rsid w:val="001B2E27"/>
    <w:rsid w:val="001B2E74"/>
    <w:rsid w:val="001B36FC"/>
    <w:rsid w:val="001B38EE"/>
    <w:rsid w:val="001B3A52"/>
    <w:rsid w:val="001B3C4C"/>
    <w:rsid w:val="001B3F5B"/>
    <w:rsid w:val="001B41ED"/>
    <w:rsid w:val="001B44F3"/>
    <w:rsid w:val="001B4607"/>
    <w:rsid w:val="001B4804"/>
    <w:rsid w:val="001B4B20"/>
    <w:rsid w:val="001B4F1F"/>
    <w:rsid w:val="001B5DB3"/>
    <w:rsid w:val="001B6F83"/>
    <w:rsid w:val="001B6FA5"/>
    <w:rsid w:val="001B7CDE"/>
    <w:rsid w:val="001B7E0C"/>
    <w:rsid w:val="001BCB23"/>
    <w:rsid w:val="001C0453"/>
    <w:rsid w:val="001C0674"/>
    <w:rsid w:val="001C1405"/>
    <w:rsid w:val="001C1B0F"/>
    <w:rsid w:val="001C1B92"/>
    <w:rsid w:val="001C1B93"/>
    <w:rsid w:val="001C226F"/>
    <w:rsid w:val="001C2615"/>
    <w:rsid w:val="001C2C0D"/>
    <w:rsid w:val="001C3274"/>
    <w:rsid w:val="001C358E"/>
    <w:rsid w:val="001C3697"/>
    <w:rsid w:val="001C3DE3"/>
    <w:rsid w:val="001C4247"/>
    <w:rsid w:val="001C436F"/>
    <w:rsid w:val="001C5038"/>
    <w:rsid w:val="001C5118"/>
    <w:rsid w:val="001C5296"/>
    <w:rsid w:val="001C56D0"/>
    <w:rsid w:val="001C66AC"/>
    <w:rsid w:val="001C6754"/>
    <w:rsid w:val="001C6AE0"/>
    <w:rsid w:val="001C6B45"/>
    <w:rsid w:val="001C6FF5"/>
    <w:rsid w:val="001C7625"/>
    <w:rsid w:val="001C77F0"/>
    <w:rsid w:val="001C7CC9"/>
    <w:rsid w:val="001C7D80"/>
    <w:rsid w:val="001C7E87"/>
    <w:rsid w:val="001D0280"/>
    <w:rsid w:val="001D0409"/>
    <w:rsid w:val="001D0771"/>
    <w:rsid w:val="001D0C11"/>
    <w:rsid w:val="001D0D75"/>
    <w:rsid w:val="001D0F58"/>
    <w:rsid w:val="001D1772"/>
    <w:rsid w:val="001D17F7"/>
    <w:rsid w:val="001D19E0"/>
    <w:rsid w:val="001D1BA5"/>
    <w:rsid w:val="001D22B2"/>
    <w:rsid w:val="001D247A"/>
    <w:rsid w:val="001D26B6"/>
    <w:rsid w:val="001D28BF"/>
    <w:rsid w:val="001D2B3F"/>
    <w:rsid w:val="001D301A"/>
    <w:rsid w:val="001D30C9"/>
    <w:rsid w:val="001D445B"/>
    <w:rsid w:val="001D44EC"/>
    <w:rsid w:val="001D46A0"/>
    <w:rsid w:val="001D4C63"/>
    <w:rsid w:val="001D4FBC"/>
    <w:rsid w:val="001D50C2"/>
    <w:rsid w:val="001D52A7"/>
    <w:rsid w:val="001D5323"/>
    <w:rsid w:val="001D569F"/>
    <w:rsid w:val="001D62A5"/>
    <w:rsid w:val="001D636E"/>
    <w:rsid w:val="001D69EA"/>
    <w:rsid w:val="001D6A19"/>
    <w:rsid w:val="001D6A8D"/>
    <w:rsid w:val="001D705B"/>
    <w:rsid w:val="001D753C"/>
    <w:rsid w:val="001D7CA4"/>
    <w:rsid w:val="001D7E58"/>
    <w:rsid w:val="001D7F47"/>
    <w:rsid w:val="001E0425"/>
    <w:rsid w:val="001E04F5"/>
    <w:rsid w:val="001E0972"/>
    <w:rsid w:val="001E0EEC"/>
    <w:rsid w:val="001E104F"/>
    <w:rsid w:val="001E13B3"/>
    <w:rsid w:val="001E1499"/>
    <w:rsid w:val="001E1974"/>
    <w:rsid w:val="001E1E6A"/>
    <w:rsid w:val="001E2139"/>
    <w:rsid w:val="001E30A0"/>
    <w:rsid w:val="001E36E6"/>
    <w:rsid w:val="001E3DE1"/>
    <w:rsid w:val="001E448E"/>
    <w:rsid w:val="001E4621"/>
    <w:rsid w:val="001E4D4F"/>
    <w:rsid w:val="001E4EBE"/>
    <w:rsid w:val="001E5159"/>
    <w:rsid w:val="001E54F9"/>
    <w:rsid w:val="001E57CF"/>
    <w:rsid w:val="001E5981"/>
    <w:rsid w:val="001E5989"/>
    <w:rsid w:val="001E65EA"/>
    <w:rsid w:val="001E663E"/>
    <w:rsid w:val="001E66B3"/>
    <w:rsid w:val="001E6826"/>
    <w:rsid w:val="001E6E8E"/>
    <w:rsid w:val="001E703A"/>
    <w:rsid w:val="001E7239"/>
    <w:rsid w:val="001E737B"/>
    <w:rsid w:val="001E747B"/>
    <w:rsid w:val="001E74BA"/>
    <w:rsid w:val="001E77A4"/>
    <w:rsid w:val="001E787A"/>
    <w:rsid w:val="001E7B9F"/>
    <w:rsid w:val="001E7C3C"/>
    <w:rsid w:val="001F01FB"/>
    <w:rsid w:val="001F0274"/>
    <w:rsid w:val="001F03B9"/>
    <w:rsid w:val="001F0658"/>
    <w:rsid w:val="001F0C29"/>
    <w:rsid w:val="001F0C48"/>
    <w:rsid w:val="001F0C51"/>
    <w:rsid w:val="001F0E92"/>
    <w:rsid w:val="001F0FA8"/>
    <w:rsid w:val="001F102E"/>
    <w:rsid w:val="001F1367"/>
    <w:rsid w:val="001F1403"/>
    <w:rsid w:val="001F17E0"/>
    <w:rsid w:val="001F1987"/>
    <w:rsid w:val="001F201D"/>
    <w:rsid w:val="001F21BC"/>
    <w:rsid w:val="001F22D5"/>
    <w:rsid w:val="001F23BD"/>
    <w:rsid w:val="001F2A01"/>
    <w:rsid w:val="001F2B12"/>
    <w:rsid w:val="001F34DA"/>
    <w:rsid w:val="001F3E84"/>
    <w:rsid w:val="001F447C"/>
    <w:rsid w:val="001F4DAC"/>
    <w:rsid w:val="001F5019"/>
    <w:rsid w:val="001F51C5"/>
    <w:rsid w:val="001F52FE"/>
    <w:rsid w:val="001F5496"/>
    <w:rsid w:val="001F56A8"/>
    <w:rsid w:val="001F572D"/>
    <w:rsid w:val="001F5A57"/>
    <w:rsid w:val="001F5B30"/>
    <w:rsid w:val="001F5DCD"/>
    <w:rsid w:val="001F65B0"/>
    <w:rsid w:val="001F6756"/>
    <w:rsid w:val="001F67AA"/>
    <w:rsid w:val="001F6AFD"/>
    <w:rsid w:val="001F70DE"/>
    <w:rsid w:val="001F738D"/>
    <w:rsid w:val="001F73D1"/>
    <w:rsid w:val="001F7535"/>
    <w:rsid w:val="001F7599"/>
    <w:rsid w:val="001F7CD1"/>
    <w:rsid w:val="0020025E"/>
    <w:rsid w:val="0020045E"/>
    <w:rsid w:val="0020068D"/>
    <w:rsid w:val="00200C67"/>
    <w:rsid w:val="00200DAD"/>
    <w:rsid w:val="00200EA6"/>
    <w:rsid w:val="002010AA"/>
    <w:rsid w:val="00201A83"/>
    <w:rsid w:val="00201F84"/>
    <w:rsid w:val="00201FEF"/>
    <w:rsid w:val="0020232E"/>
    <w:rsid w:val="00202FB1"/>
    <w:rsid w:val="00203078"/>
    <w:rsid w:val="00203593"/>
    <w:rsid w:val="00203E29"/>
    <w:rsid w:val="00203F16"/>
    <w:rsid w:val="0020406C"/>
    <w:rsid w:val="0020460E"/>
    <w:rsid w:val="002046CE"/>
    <w:rsid w:val="00204A2A"/>
    <w:rsid w:val="00204A5F"/>
    <w:rsid w:val="00204B22"/>
    <w:rsid w:val="00204B3A"/>
    <w:rsid w:val="0020535A"/>
    <w:rsid w:val="00205582"/>
    <w:rsid w:val="002055CB"/>
    <w:rsid w:val="002058B2"/>
    <w:rsid w:val="0020594E"/>
    <w:rsid w:val="002059EF"/>
    <w:rsid w:val="00205A4B"/>
    <w:rsid w:val="00205BDB"/>
    <w:rsid w:val="00205CD8"/>
    <w:rsid w:val="002061AD"/>
    <w:rsid w:val="00206955"/>
    <w:rsid w:val="00206A79"/>
    <w:rsid w:val="00206C92"/>
    <w:rsid w:val="002074E8"/>
    <w:rsid w:val="002075B0"/>
    <w:rsid w:val="00207B92"/>
    <w:rsid w:val="00210055"/>
    <w:rsid w:val="00210309"/>
    <w:rsid w:val="0021064B"/>
    <w:rsid w:val="00210815"/>
    <w:rsid w:val="00210B46"/>
    <w:rsid w:val="00210C4C"/>
    <w:rsid w:val="00211519"/>
    <w:rsid w:val="00211C02"/>
    <w:rsid w:val="00211ED0"/>
    <w:rsid w:val="0021224B"/>
    <w:rsid w:val="002126FA"/>
    <w:rsid w:val="00212950"/>
    <w:rsid w:val="00212FB8"/>
    <w:rsid w:val="00212FFA"/>
    <w:rsid w:val="00213709"/>
    <w:rsid w:val="00214083"/>
    <w:rsid w:val="002145CB"/>
    <w:rsid w:val="002146DD"/>
    <w:rsid w:val="00214711"/>
    <w:rsid w:val="002149AF"/>
    <w:rsid w:val="00214A86"/>
    <w:rsid w:val="00214D80"/>
    <w:rsid w:val="002152EB"/>
    <w:rsid w:val="00215AAA"/>
    <w:rsid w:val="00215DEB"/>
    <w:rsid w:val="00215F97"/>
    <w:rsid w:val="00216134"/>
    <w:rsid w:val="002162DF"/>
    <w:rsid w:val="00216464"/>
    <w:rsid w:val="0021683C"/>
    <w:rsid w:val="00216F5F"/>
    <w:rsid w:val="0021716D"/>
    <w:rsid w:val="00217751"/>
    <w:rsid w:val="00220221"/>
    <w:rsid w:val="00220267"/>
    <w:rsid w:val="00220615"/>
    <w:rsid w:val="002209C7"/>
    <w:rsid w:val="002214F0"/>
    <w:rsid w:val="00221985"/>
    <w:rsid w:val="00221BBA"/>
    <w:rsid w:val="00221EC5"/>
    <w:rsid w:val="00221F73"/>
    <w:rsid w:val="0022202C"/>
    <w:rsid w:val="002224D0"/>
    <w:rsid w:val="00222639"/>
    <w:rsid w:val="00222A7A"/>
    <w:rsid w:val="00223169"/>
    <w:rsid w:val="002231B2"/>
    <w:rsid w:val="0022335D"/>
    <w:rsid w:val="002234E6"/>
    <w:rsid w:val="00223AE2"/>
    <w:rsid w:val="00223CD6"/>
    <w:rsid w:val="00223E12"/>
    <w:rsid w:val="002241C2"/>
    <w:rsid w:val="00224431"/>
    <w:rsid w:val="00224A2C"/>
    <w:rsid w:val="00224AFC"/>
    <w:rsid w:val="00225025"/>
    <w:rsid w:val="0022504E"/>
    <w:rsid w:val="00225217"/>
    <w:rsid w:val="002256D9"/>
    <w:rsid w:val="00225B2B"/>
    <w:rsid w:val="00225C15"/>
    <w:rsid w:val="00226577"/>
    <w:rsid w:val="0022687C"/>
    <w:rsid w:val="0022696E"/>
    <w:rsid w:val="00226F81"/>
    <w:rsid w:val="00227168"/>
    <w:rsid w:val="00227366"/>
    <w:rsid w:val="0022757E"/>
    <w:rsid w:val="00230116"/>
    <w:rsid w:val="002305D1"/>
    <w:rsid w:val="002306F8"/>
    <w:rsid w:val="00230A91"/>
    <w:rsid w:val="00230F41"/>
    <w:rsid w:val="002312F4"/>
    <w:rsid w:val="00231374"/>
    <w:rsid w:val="002313A2"/>
    <w:rsid w:val="00231484"/>
    <w:rsid w:val="002318D6"/>
    <w:rsid w:val="00231B9C"/>
    <w:rsid w:val="00231F49"/>
    <w:rsid w:val="00231FC7"/>
    <w:rsid w:val="0023207E"/>
    <w:rsid w:val="00232662"/>
    <w:rsid w:val="00232767"/>
    <w:rsid w:val="0023288B"/>
    <w:rsid w:val="00232930"/>
    <w:rsid w:val="00232A2E"/>
    <w:rsid w:val="00232A41"/>
    <w:rsid w:val="00232A95"/>
    <w:rsid w:val="00232AFA"/>
    <w:rsid w:val="00232C3F"/>
    <w:rsid w:val="00232D4A"/>
    <w:rsid w:val="00232DD9"/>
    <w:rsid w:val="0023308F"/>
    <w:rsid w:val="00233403"/>
    <w:rsid w:val="00233440"/>
    <w:rsid w:val="00233694"/>
    <w:rsid w:val="00233CE4"/>
    <w:rsid w:val="00233D0E"/>
    <w:rsid w:val="00234185"/>
    <w:rsid w:val="00234ACD"/>
    <w:rsid w:val="00234E13"/>
    <w:rsid w:val="002351D8"/>
    <w:rsid w:val="00235A7A"/>
    <w:rsid w:val="00235CE8"/>
    <w:rsid w:val="00236301"/>
    <w:rsid w:val="002363B3"/>
    <w:rsid w:val="00236450"/>
    <w:rsid w:val="00236929"/>
    <w:rsid w:val="00236CC4"/>
    <w:rsid w:val="00236F7E"/>
    <w:rsid w:val="00237469"/>
    <w:rsid w:val="0023765A"/>
    <w:rsid w:val="00237921"/>
    <w:rsid w:val="00237932"/>
    <w:rsid w:val="00237C04"/>
    <w:rsid w:val="00237CBA"/>
    <w:rsid w:val="0023AB3F"/>
    <w:rsid w:val="002400F7"/>
    <w:rsid w:val="00240342"/>
    <w:rsid w:val="00240430"/>
    <w:rsid w:val="00240F0F"/>
    <w:rsid w:val="00240FE4"/>
    <w:rsid w:val="00241311"/>
    <w:rsid w:val="00241635"/>
    <w:rsid w:val="002418E8"/>
    <w:rsid w:val="002419AF"/>
    <w:rsid w:val="00242835"/>
    <w:rsid w:val="0024283E"/>
    <w:rsid w:val="00242A22"/>
    <w:rsid w:val="00242ADB"/>
    <w:rsid w:val="00242E22"/>
    <w:rsid w:val="00243234"/>
    <w:rsid w:val="00243357"/>
    <w:rsid w:val="0024336B"/>
    <w:rsid w:val="002435F6"/>
    <w:rsid w:val="002437C2"/>
    <w:rsid w:val="00244194"/>
    <w:rsid w:val="0024424F"/>
    <w:rsid w:val="0024465E"/>
    <w:rsid w:val="002446D5"/>
    <w:rsid w:val="002447DE"/>
    <w:rsid w:val="00244D28"/>
    <w:rsid w:val="00244E29"/>
    <w:rsid w:val="00245077"/>
    <w:rsid w:val="00245355"/>
    <w:rsid w:val="00245689"/>
    <w:rsid w:val="00245720"/>
    <w:rsid w:val="00245A6F"/>
    <w:rsid w:val="00245FA2"/>
    <w:rsid w:val="00245FD5"/>
    <w:rsid w:val="002470D7"/>
    <w:rsid w:val="002477DF"/>
    <w:rsid w:val="0024BA7D"/>
    <w:rsid w:val="00250439"/>
    <w:rsid w:val="00250740"/>
    <w:rsid w:val="00250F1F"/>
    <w:rsid w:val="002518DD"/>
    <w:rsid w:val="00251911"/>
    <w:rsid w:val="00251938"/>
    <w:rsid w:val="00251AD6"/>
    <w:rsid w:val="00251C30"/>
    <w:rsid w:val="00251E45"/>
    <w:rsid w:val="0025237F"/>
    <w:rsid w:val="002524CD"/>
    <w:rsid w:val="00252C17"/>
    <w:rsid w:val="00252D82"/>
    <w:rsid w:val="00252D9D"/>
    <w:rsid w:val="0025307F"/>
    <w:rsid w:val="00253580"/>
    <w:rsid w:val="00254466"/>
    <w:rsid w:val="00254877"/>
    <w:rsid w:val="00254AAA"/>
    <w:rsid w:val="002551BD"/>
    <w:rsid w:val="002551E5"/>
    <w:rsid w:val="00256497"/>
    <w:rsid w:val="002568D0"/>
    <w:rsid w:val="00257188"/>
    <w:rsid w:val="002578BF"/>
    <w:rsid w:val="00257AB5"/>
    <w:rsid w:val="00257C92"/>
    <w:rsid w:val="00257D2A"/>
    <w:rsid w:val="00260071"/>
    <w:rsid w:val="0026036B"/>
    <w:rsid w:val="002608EF"/>
    <w:rsid w:val="00260A3D"/>
    <w:rsid w:val="00260AEE"/>
    <w:rsid w:val="00260FB0"/>
    <w:rsid w:val="00261A43"/>
    <w:rsid w:val="00261DC3"/>
    <w:rsid w:val="002621A6"/>
    <w:rsid w:val="002621BE"/>
    <w:rsid w:val="00262661"/>
    <w:rsid w:val="00262D9D"/>
    <w:rsid w:val="0026304E"/>
    <w:rsid w:val="00263089"/>
    <w:rsid w:val="002632DF"/>
    <w:rsid w:val="00263946"/>
    <w:rsid w:val="00263B4B"/>
    <w:rsid w:val="00263BC9"/>
    <w:rsid w:val="00263CA4"/>
    <w:rsid w:val="002640BA"/>
    <w:rsid w:val="00264177"/>
    <w:rsid w:val="002647EA"/>
    <w:rsid w:val="00264827"/>
    <w:rsid w:val="00264912"/>
    <w:rsid w:val="00264CF2"/>
    <w:rsid w:val="00265B7B"/>
    <w:rsid w:val="00266140"/>
    <w:rsid w:val="002667A8"/>
    <w:rsid w:val="00266911"/>
    <w:rsid w:val="00266997"/>
    <w:rsid w:val="00266D4D"/>
    <w:rsid w:val="00267475"/>
    <w:rsid w:val="00267587"/>
    <w:rsid w:val="002675C8"/>
    <w:rsid w:val="00267658"/>
    <w:rsid w:val="00267698"/>
    <w:rsid w:val="00267760"/>
    <w:rsid w:val="002678D9"/>
    <w:rsid w:val="00267951"/>
    <w:rsid w:val="00267DC4"/>
    <w:rsid w:val="00267E11"/>
    <w:rsid w:val="00267E9E"/>
    <w:rsid w:val="00267EEE"/>
    <w:rsid w:val="002705F1"/>
    <w:rsid w:val="00270812"/>
    <w:rsid w:val="00271180"/>
    <w:rsid w:val="00271589"/>
    <w:rsid w:val="002715BE"/>
    <w:rsid w:val="00271739"/>
    <w:rsid w:val="00271B05"/>
    <w:rsid w:val="00272099"/>
    <w:rsid w:val="0027210F"/>
    <w:rsid w:val="00272F9B"/>
    <w:rsid w:val="00273145"/>
    <w:rsid w:val="00273177"/>
    <w:rsid w:val="00273A9F"/>
    <w:rsid w:val="00273C53"/>
    <w:rsid w:val="00273D42"/>
    <w:rsid w:val="00274131"/>
    <w:rsid w:val="00274460"/>
    <w:rsid w:val="00274476"/>
    <w:rsid w:val="0027455B"/>
    <w:rsid w:val="00274715"/>
    <w:rsid w:val="00274F65"/>
    <w:rsid w:val="00275074"/>
    <w:rsid w:val="0027621F"/>
    <w:rsid w:val="002763E9"/>
    <w:rsid w:val="002765A5"/>
    <w:rsid w:val="00276736"/>
    <w:rsid w:val="00276BB5"/>
    <w:rsid w:val="00276F4E"/>
    <w:rsid w:val="00277326"/>
    <w:rsid w:val="002775E5"/>
    <w:rsid w:val="0027773D"/>
    <w:rsid w:val="002778BD"/>
    <w:rsid w:val="00277963"/>
    <w:rsid w:val="00277FFA"/>
    <w:rsid w:val="002802FA"/>
    <w:rsid w:val="002804A4"/>
    <w:rsid w:val="002810CF"/>
    <w:rsid w:val="00281312"/>
    <w:rsid w:val="002813F5"/>
    <w:rsid w:val="002815FA"/>
    <w:rsid w:val="002818D7"/>
    <w:rsid w:val="00281A83"/>
    <w:rsid w:val="0028247E"/>
    <w:rsid w:val="002824C2"/>
    <w:rsid w:val="00282C32"/>
    <w:rsid w:val="00282E52"/>
    <w:rsid w:val="00283787"/>
    <w:rsid w:val="00283887"/>
    <w:rsid w:val="00283D1E"/>
    <w:rsid w:val="002844CA"/>
    <w:rsid w:val="0028472E"/>
    <w:rsid w:val="00284E32"/>
    <w:rsid w:val="00284EA8"/>
    <w:rsid w:val="002851EB"/>
    <w:rsid w:val="00285510"/>
    <w:rsid w:val="002855D5"/>
    <w:rsid w:val="00285A39"/>
    <w:rsid w:val="00285AF1"/>
    <w:rsid w:val="00285BD1"/>
    <w:rsid w:val="00285CB7"/>
    <w:rsid w:val="00285DE2"/>
    <w:rsid w:val="0028616D"/>
    <w:rsid w:val="00286191"/>
    <w:rsid w:val="002863FC"/>
    <w:rsid w:val="00286965"/>
    <w:rsid w:val="00286B96"/>
    <w:rsid w:val="002871A3"/>
    <w:rsid w:val="00287263"/>
    <w:rsid w:val="00287313"/>
    <w:rsid w:val="00287A31"/>
    <w:rsid w:val="00287D05"/>
    <w:rsid w:val="00290169"/>
    <w:rsid w:val="002902A2"/>
    <w:rsid w:val="002902F7"/>
    <w:rsid w:val="00290912"/>
    <w:rsid w:val="00291013"/>
    <w:rsid w:val="00291028"/>
    <w:rsid w:val="0029136E"/>
    <w:rsid w:val="0029174E"/>
    <w:rsid w:val="00291852"/>
    <w:rsid w:val="002919C7"/>
    <w:rsid w:val="00291D97"/>
    <w:rsid w:val="00292399"/>
    <w:rsid w:val="002926E2"/>
    <w:rsid w:val="00292B84"/>
    <w:rsid w:val="00293373"/>
    <w:rsid w:val="0029344F"/>
    <w:rsid w:val="00293638"/>
    <w:rsid w:val="00293BD7"/>
    <w:rsid w:val="00294445"/>
    <w:rsid w:val="00294B3B"/>
    <w:rsid w:val="00294B4D"/>
    <w:rsid w:val="00294B92"/>
    <w:rsid w:val="00294D3B"/>
    <w:rsid w:val="00294E2D"/>
    <w:rsid w:val="00294F58"/>
    <w:rsid w:val="00294FFF"/>
    <w:rsid w:val="0029537E"/>
    <w:rsid w:val="002955F2"/>
    <w:rsid w:val="00295AAB"/>
    <w:rsid w:val="00295D2A"/>
    <w:rsid w:val="00295FFE"/>
    <w:rsid w:val="002960D5"/>
    <w:rsid w:val="002968D2"/>
    <w:rsid w:val="00296BBE"/>
    <w:rsid w:val="00297926"/>
    <w:rsid w:val="0029AE5C"/>
    <w:rsid w:val="002A0152"/>
    <w:rsid w:val="002A02C9"/>
    <w:rsid w:val="002A0B24"/>
    <w:rsid w:val="002A1062"/>
    <w:rsid w:val="002A1430"/>
    <w:rsid w:val="002A1571"/>
    <w:rsid w:val="002A19FD"/>
    <w:rsid w:val="002A1F02"/>
    <w:rsid w:val="002A2012"/>
    <w:rsid w:val="002A20D2"/>
    <w:rsid w:val="002A21AF"/>
    <w:rsid w:val="002A23A0"/>
    <w:rsid w:val="002A2413"/>
    <w:rsid w:val="002A2502"/>
    <w:rsid w:val="002A25A0"/>
    <w:rsid w:val="002A2F5E"/>
    <w:rsid w:val="002A352A"/>
    <w:rsid w:val="002A3667"/>
    <w:rsid w:val="002A3837"/>
    <w:rsid w:val="002A3A80"/>
    <w:rsid w:val="002A4505"/>
    <w:rsid w:val="002A4778"/>
    <w:rsid w:val="002A4DD5"/>
    <w:rsid w:val="002A5068"/>
    <w:rsid w:val="002A5104"/>
    <w:rsid w:val="002A51F2"/>
    <w:rsid w:val="002A5517"/>
    <w:rsid w:val="002A55A5"/>
    <w:rsid w:val="002A607D"/>
    <w:rsid w:val="002A64D5"/>
    <w:rsid w:val="002A6A61"/>
    <w:rsid w:val="002A6A9B"/>
    <w:rsid w:val="002A6D36"/>
    <w:rsid w:val="002A6D8F"/>
    <w:rsid w:val="002A6ED5"/>
    <w:rsid w:val="002A6FA4"/>
    <w:rsid w:val="002A72AC"/>
    <w:rsid w:val="002A7618"/>
    <w:rsid w:val="002B0327"/>
    <w:rsid w:val="002B0948"/>
    <w:rsid w:val="002B0F81"/>
    <w:rsid w:val="002B132E"/>
    <w:rsid w:val="002B1499"/>
    <w:rsid w:val="002B1ABB"/>
    <w:rsid w:val="002B2204"/>
    <w:rsid w:val="002B22D4"/>
    <w:rsid w:val="002B24BC"/>
    <w:rsid w:val="002B2600"/>
    <w:rsid w:val="002B27C5"/>
    <w:rsid w:val="002B2813"/>
    <w:rsid w:val="002B2D29"/>
    <w:rsid w:val="002B2DE9"/>
    <w:rsid w:val="002B317C"/>
    <w:rsid w:val="002B3353"/>
    <w:rsid w:val="002B37F4"/>
    <w:rsid w:val="002B388E"/>
    <w:rsid w:val="002B3B31"/>
    <w:rsid w:val="002B3BBD"/>
    <w:rsid w:val="002B3BE0"/>
    <w:rsid w:val="002B3CFC"/>
    <w:rsid w:val="002B3D4B"/>
    <w:rsid w:val="002B3E88"/>
    <w:rsid w:val="002B45EB"/>
    <w:rsid w:val="002B47DC"/>
    <w:rsid w:val="002B4D60"/>
    <w:rsid w:val="002B52B1"/>
    <w:rsid w:val="002B54CD"/>
    <w:rsid w:val="002B56D0"/>
    <w:rsid w:val="002B597A"/>
    <w:rsid w:val="002B59B2"/>
    <w:rsid w:val="002B610C"/>
    <w:rsid w:val="002B7CD2"/>
    <w:rsid w:val="002C0C4B"/>
    <w:rsid w:val="002C161E"/>
    <w:rsid w:val="002C1ADF"/>
    <w:rsid w:val="002C1B6F"/>
    <w:rsid w:val="002C1EEA"/>
    <w:rsid w:val="002C1F29"/>
    <w:rsid w:val="002C2917"/>
    <w:rsid w:val="002C36F6"/>
    <w:rsid w:val="002C3C5A"/>
    <w:rsid w:val="002C400B"/>
    <w:rsid w:val="002C4174"/>
    <w:rsid w:val="002C41A0"/>
    <w:rsid w:val="002C4530"/>
    <w:rsid w:val="002C4739"/>
    <w:rsid w:val="002C47AD"/>
    <w:rsid w:val="002C5142"/>
    <w:rsid w:val="002C5503"/>
    <w:rsid w:val="002C5510"/>
    <w:rsid w:val="002C5F4B"/>
    <w:rsid w:val="002C6034"/>
    <w:rsid w:val="002C635B"/>
    <w:rsid w:val="002C6A8A"/>
    <w:rsid w:val="002C6BCB"/>
    <w:rsid w:val="002C7276"/>
    <w:rsid w:val="002C739A"/>
    <w:rsid w:val="002C7652"/>
    <w:rsid w:val="002C770F"/>
    <w:rsid w:val="002C792A"/>
    <w:rsid w:val="002C7B30"/>
    <w:rsid w:val="002C7CFF"/>
    <w:rsid w:val="002D09C7"/>
    <w:rsid w:val="002D0BC6"/>
    <w:rsid w:val="002D122A"/>
    <w:rsid w:val="002D12DB"/>
    <w:rsid w:val="002D144D"/>
    <w:rsid w:val="002D17C5"/>
    <w:rsid w:val="002D1A81"/>
    <w:rsid w:val="002D1BD4"/>
    <w:rsid w:val="002D1C6B"/>
    <w:rsid w:val="002D21D8"/>
    <w:rsid w:val="002D229A"/>
    <w:rsid w:val="002D3386"/>
    <w:rsid w:val="002D365F"/>
    <w:rsid w:val="002D37B9"/>
    <w:rsid w:val="002D383F"/>
    <w:rsid w:val="002D3A01"/>
    <w:rsid w:val="002D3B5D"/>
    <w:rsid w:val="002D3CA3"/>
    <w:rsid w:val="002D4CD2"/>
    <w:rsid w:val="002D51DF"/>
    <w:rsid w:val="002D5828"/>
    <w:rsid w:val="002D5B92"/>
    <w:rsid w:val="002D5D69"/>
    <w:rsid w:val="002D60D0"/>
    <w:rsid w:val="002D6434"/>
    <w:rsid w:val="002D664B"/>
    <w:rsid w:val="002D6892"/>
    <w:rsid w:val="002D68C2"/>
    <w:rsid w:val="002D7794"/>
    <w:rsid w:val="002D7A8B"/>
    <w:rsid w:val="002D7C86"/>
    <w:rsid w:val="002E01AF"/>
    <w:rsid w:val="002E0692"/>
    <w:rsid w:val="002E0CD9"/>
    <w:rsid w:val="002E1481"/>
    <w:rsid w:val="002E152D"/>
    <w:rsid w:val="002E16DF"/>
    <w:rsid w:val="002E1932"/>
    <w:rsid w:val="002E1D74"/>
    <w:rsid w:val="002E2015"/>
    <w:rsid w:val="002E2232"/>
    <w:rsid w:val="002E292A"/>
    <w:rsid w:val="002E2943"/>
    <w:rsid w:val="002E2CF1"/>
    <w:rsid w:val="002E34AF"/>
    <w:rsid w:val="002E35E8"/>
    <w:rsid w:val="002E36DC"/>
    <w:rsid w:val="002E39A9"/>
    <w:rsid w:val="002E42EA"/>
    <w:rsid w:val="002E44C9"/>
    <w:rsid w:val="002E4795"/>
    <w:rsid w:val="002E4AAC"/>
    <w:rsid w:val="002E53DE"/>
    <w:rsid w:val="002E563B"/>
    <w:rsid w:val="002E5B64"/>
    <w:rsid w:val="002E5D3E"/>
    <w:rsid w:val="002E5EFD"/>
    <w:rsid w:val="002E61C7"/>
    <w:rsid w:val="002E62D2"/>
    <w:rsid w:val="002E6436"/>
    <w:rsid w:val="002E6550"/>
    <w:rsid w:val="002E69F8"/>
    <w:rsid w:val="002E6AB0"/>
    <w:rsid w:val="002E6F6C"/>
    <w:rsid w:val="002E72DA"/>
    <w:rsid w:val="002E734F"/>
    <w:rsid w:val="002E74AF"/>
    <w:rsid w:val="002E758C"/>
    <w:rsid w:val="002E7B8F"/>
    <w:rsid w:val="002E7DA5"/>
    <w:rsid w:val="002E7F3A"/>
    <w:rsid w:val="002F00DA"/>
    <w:rsid w:val="002F06D9"/>
    <w:rsid w:val="002F0AEA"/>
    <w:rsid w:val="002F0CE4"/>
    <w:rsid w:val="002F1038"/>
    <w:rsid w:val="002F1A66"/>
    <w:rsid w:val="002F22FF"/>
    <w:rsid w:val="002F23A6"/>
    <w:rsid w:val="002F284E"/>
    <w:rsid w:val="002F2A7A"/>
    <w:rsid w:val="002F2D8F"/>
    <w:rsid w:val="002F34D2"/>
    <w:rsid w:val="002F4484"/>
    <w:rsid w:val="002F4895"/>
    <w:rsid w:val="002F5091"/>
    <w:rsid w:val="002F516B"/>
    <w:rsid w:val="002F5BE4"/>
    <w:rsid w:val="002F695B"/>
    <w:rsid w:val="002F6AED"/>
    <w:rsid w:val="002F6B25"/>
    <w:rsid w:val="002F72DA"/>
    <w:rsid w:val="002F7418"/>
    <w:rsid w:val="002F76B1"/>
    <w:rsid w:val="002F78B2"/>
    <w:rsid w:val="002F7D66"/>
    <w:rsid w:val="002F7DBE"/>
    <w:rsid w:val="00300261"/>
    <w:rsid w:val="003008AB"/>
    <w:rsid w:val="0030090B"/>
    <w:rsid w:val="00301231"/>
    <w:rsid w:val="00301E2A"/>
    <w:rsid w:val="00302968"/>
    <w:rsid w:val="00302AE8"/>
    <w:rsid w:val="00302BB1"/>
    <w:rsid w:val="003030F0"/>
    <w:rsid w:val="00303523"/>
    <w:rsid w:val="00303E1C"/>
    <w:rsid w:val="0030404B"/>
    <w:rsid w:val="00304210"/>
    <w:rsid w:val="003042C3"/>
    <w:rsid w:val="003044C9"/>
    <w:rsid w:val="003048D7"/>
    <w:rsid w:val="00304A1B"/>
    <w:rsid w:val="00304AD2"/>
    <w:rsid w:val="00304EAA"/>
    <w:rsid w:val="00305297"/>
    <w:rsid w:val="00306105"/>
    <w:rsid w:val="003061E1"/>
    <w:rsid w:val="003062E6"/>
    <w:rsid w:val="00306380"/>
    <w:rsid w:val="003068B6"/>
    <w:rsid w:val="003071F6"/>
    <w:rsid w:val="003076AE"/>
    <w:rsid w:val="003079BB"/>
    <w:rsid w:val="00307BD8"/>
    <w:rsid w:val="00307C99"/>
    <w:rsid w:val="00307E2E"/>
    <w:rsid w:val="00307F3E"/>
    <w:rsid w:val="00307FE0"/>
    <w:rsid w:val="00310108"/>
    <w:rsid w:val="003102E0"/>
    <w:rsid w:val="003106C7"/>
    <w:rsid w:val="003107EB"/>
    <w:rsid w:val="00310AB3"/>
    <w:rsid w:val="00310DCC"/>
    <w:rsid w:val="00310E66"/>
    <w:rsid w:val="00310FF1"/>
    <w:rsid w:val="00311712"/>
    <w:rsid w:val="00311A5F"/>
    <w:rsid w:val="00311C08"/>
    <w:rsid w:val="00311DA1"/>
    <w:rsid w:val="003120D2"/>
    <w:rsid w:val="003123C9"/>
    <w:rsid w:val="00312412"/>
    <w:rsid w:val="003125E0"/>
    <w:rsid w:val="00312C8B"/>
    <w:rsid w:val="00312ECE"/>
    <w:rsid w:val="00313545"/>
    <w:rsid w:val="0031359B"/>
    <w:rsid w:val="003137AF"/>
    <w:rsid w:val="0031393C"/>
    <w:rsid w:val="00313AB3"/>
    <w:rsid w:val="00313B89"/>
    <w:rsid w:val="00313CB0"/>
    <w:rsid w:val="00313F96"/>
    <w:rsid w:val="00314B0A"/>
    <w:rsid w:val="00314B31"/>
    <w:rsid w:val="00314C33"/>
    <w:rsid w:val="003150CE"/>
    <w:rsid w:val="003151B3"/>
    <w:rsid w:val="0031570A"/>
    <w:rsid w:val="0031598D"/>
    <w:rsid w:val="00315A79"/>
    <w:rsid w:val="00315AAB"/>
    <w:rsid w:val="00315F49"/>
    <w:rsid w:val="003161DF"/>
    <w:rsid w:val="003166BE"/>
    <w:rsid w:val="00316721"/>
    <w:rsid w:val="0031672B"/>
    <w:rsid w:val="00316F99"/>
    <w:rsid w:val="0031710F"/>
    <w:rsid w:val="003175E1"/>
    <w:rsid w:val="00317627"/>
    <w:rsid w:val="00317ADC"/>
    <w:rsid w:val="0032011B"/>
    <w:rsid w:val="00320299"/>
    <w:rsid w:val="003204D8"/>
    <w:rsid w:val="00321154"/>
    <w:rsid w:val="003211B0"/>
    <w:rsid w:val="0032191C"/>
    <w:rsid w:val="00321A15"/>
    <w:rsid w:val="00321E08"/>
    <w:rsid w:val="00321EDA"/>
    <w:rsid w:val="00322292"/>
    <w:rsid w:val="003224AA"/>
    <w:rsid w:val="003224E7"/>
    <w:rsid w:val="003224FE"/>
    <w:rsid w:val="00322A31"/>
    <w:rsid w:val="0032325C"/>
    <w:rsid w:val="00323406"/>
    <w:rsid w:val="003238FB"/>
    <w:rsid w:val="003254D1"/>
    <w:rsid w:val="0032599F"/>
    <w:rsid w:val="00325CF7"/>
    <w:rsid w:val="00325D7A"/>
    <w:rsid w:val="0032607B"/>
    <w:rsid w:val="00326145"/>
    <w:rsid w:val="0032628E"/>
    <w:rsid w:val="00326CC1"/>
    <w:rsid w:val="00326F4F"/>
    <w:rsid w:val="00326FC6"/>
    <w:rsid w:val="0032713D"/>
    <w:rsid w:val="00327163"/>
    <w:rsid w:val="00327305"/>
    <w:rsid w:val="00327531"/>
    <w:rsid w:val="003277C3"/>
    <w:rsid w:val="00330187"/>
    <w:rsid w:val="0033073E"/>
    <w:rsid w:val="00331072"/>
    <w:rsid w:val="0033150A"/>
    <w:rsid w:val="00331BC8"/>
    <w:rsid w:val="00331BE7"/>
    <w:rsid w:val="00331C77"/>
    <w:rsid w:val="00331DB6"/>
    <w:rsid w:val="00331E73"/>
    <w:rsid w:val="00331F96"/>
    <w:rsid w:val="00332328"/>
    <w:rsid w:val="003323FF"/>
    <w:rsid w:val="00332543"/>
    <w:rsid w:val="00332B55"/>
    <w:rsid w:val="0033354C"/>
    <w:rsid w:val="003336B9"/>
    <w:rsid w:val="0033476C"/>
    <w:rsid w:val="003347EB"/>
    <w:rsid w:val="003348D2"/>
    <w:rsid w:val="003352C0"/>
    <w:rsid w:val="0033545E"/>
    <w:rsid w:val="00335EA8"/>
    <w:rsid w:val="003363B8"/>
    <w:rsid w:val="003363DD"/>
    <w:rsid w:val="003363F6"/>
    <w:rsid w:val="0033672E"/>
    <w:rsid w:val="003369D1"/>
    <w:rsid w:val="00336C70"/>
    <w:rsid w:val="00337305"/>
    <w:rsid w:val="00337810"/>
    <w:rsid w:val="00340361"/>
    <w:rsid w:val="00340795"/>
    <w:rsid w:val="0034111C"/>
    <w:rsid w:val="00341947"/>
    <w:rsid w:val="00341D65"/>
    <w:rsid w:val="00341E60"/>
    <w:rsid w:val="0034217F"/>
    <w:rsid w:val="00342971"/>
    <w:rsid w:val="00342AD2"/>
    <w:rsid w:val="003436B0"/>
    <w:rsid w:val="0034394F"/>
    <w:rsid w:val="00343954"/>
    <w:rsid w:val="0034443A"/>
    <w:rsid w:val="003447F3"/>
    <w:rsid w:val="00344BCA"/>
    <w:rsid w:val="00345405"/>
    <w:rsid w:val="0034542E"/>
    <w:rsid w:val="003457E1"/>
    <w:rsid w:val="003459DC"/>
    <w:rsid w:val="00345BFA"/>
    <w:rsid w:val="00345DDD"/>
    <w:rsid w:val="00345DFF"/>
    <w:rsid w:val="00346073"/>
    <w:rsid w:val="0034646C"/>
    <w:rsid w:val="00346EFB"/>
    <w:rsid w:val="00346FED"/>
    <w:rsid w:val="003478E3"/>
    <w:rsid w:val="00347BB5"/>
    <w:rsid w:val="0034877C"/>
    <w:rsid w:val="003501B6"/>
    <w:rsid w:val="0035029C"/>
    <w:rsid w:val="003509E7"/>
    <w:rsid w:val="00350BBB"/>
    <w:rsid w:val="00350DE6"/>
    <w:rsid w:val="00351093"/>
    <w:rsid w:val="003517E7"/>
    <w:rsid w:val="00351CEC"/>
    <w:rsid w:val="00351E01"/>
    <w:rsid w:val="00351FD3"/>
    <w:rsid w:val="00352383"/>
    <w:rsid w:val="0035243A"/>
    <w:rsid w:val="00352968"/>
    <w:rsid w:val="0035298B"/>
    <w:rsid w:val="00352B9D"/>
    <w:rsid w:val="00352BCE"/>
    <w:rsid w:val="00352D21"/>
    <w:rsid w:val="00352FBC"/>
    <w:rsid w:val="0035443D"/>
    <w:rsid w:val="003546CD"/>
    <w:rsid w:val="00354834"/>
    <w:rsid w:val="00354AA2"/>
    <w:rsid w:val="00354CBB"/>
    <w:rsid w:val="00354FEE"/>
    <w:rsid w:val="00355D3A"/>
    <w:rsid w:val="00355E4D"/>
    <w:rsid w:val="00356275"/>
    <w:rsid w:val="00356821"/>
    <w:rsid w:val="00356C0B"/>
    <w:rsid w:val="00356E13"/>
    <w:rsid w:val="00357858"/>
    <w:rsid w:val="00357ACD"/>
    <w:rsid w:val="00357B9C"/>
    <w:rsid w:val="00357EA5"/>
    <w:rsid w:val="00360117"/>
    <w:rsid w:val="003605F9"/>
    <w:rsid w:val="003606C2"/>
    <w:rsid w:val="003608D4"/>
    <w:rsid w:val="00361412"/>
    <w:rsid w:val="003615CA"/>
    <w:rsid w:val="00362D29"/>
    <w:rsid w:val="00363B2C"/>
    <w:rsid w:val="00363C2B"/>
    <w:rsid w:val="003642A6"/>
    <w:rsid w:val="003642A8"/>
    <w:rsid w:val="00364363"/>
    <w:rsid w:val="0036437E"/>
    <w:rsid w:val="003644D9"/>
    <w:rsid w:val="00364763"/>
    <w:rsid w:val="00364ABF"/>
    <w:rsid w:val="00364BD2"/>
    <w:rsid w:val="00364C28"/>
    <w:rsid w:val="0036589E"/>
    <w:rsid w:val="00365C0D"/>
    <w:rsid w:val="00365C3D"/>
    <w:rsid w:val="00365F1D"/>
    <w:rsid w:val="0036621A"/>
    <w:rsid w:val="003662F6"/>
    <w:rsid w:val="003666A5"/>
    <w:rsid w:val="003667BA"/>
    <w:rsid w:val="0036685B"/>
    <w:rsid w:val="00366C1B"/>
    <w:rsid w:val="00367337"/>
    <w:rsid w:val="00367338"/>
    <w:rsid w:val="0036735F"/>
    <w:rsid w:val="00367367"/>
    <w:rsid w:val="003674C3"/>
    <w:rsid w:val="00367504"/>
    <w:rsid w:val="00367FD8"/>
    <w:rsid w:val="00370028"/>
    <w:rsid w:val="0037004E"/>
    <w:rsid w:val="003701DA"/>
    <w:rsid w:val="00370567"/>
    <w:rsid w:val="0037087B"/>
    <w:rsid w:val="00370985"/>
    <w:rsid w:val="00370B63"/>
    <w:rsid w:val="00370FCC"/>
    <w:rsid w:val="003711AF"/>
    <w:rsid w:val="00371264"/>
    <w:rsid w:val="0037131F"/>
    <w:rsid w:val="003714D5"/>
    <w:rsid w:val="00371A87"/>
    <w:rsid w:val="0037269C"/>
    <w:rsid w:val="00372A91"/>
    <w:rsid w:val="00372EFB"/>
    <w:rsid w:val="003730C2"/>
    <w:rsid w:val="003730F0"/>
    <w:rsid w:val="00373498"/>
    <w:rsid w:val="00373583"/>
    <w:rsid w:val="003735C6"/>
    <w:rsid w:val="00373EE9"/>
    <w:rsid w:val="00374201"/>
    <w:rsid w:val="0037452E"/>
    <w:rsid w:val="00374848"/>
    <w:rsid w:val="00374A17"/>
    <w:rsid w:val="00374BFA"/>
    <w:rsid w:val="00374C29"/>
    <w:rsid w:val="00374DF8"/>
    <w:rsid w:val="003757A1"/>
    <w:rsid w:val="003758AC"/>
    <w:rsid w:val="00375C26"/>
    <w:rsid w:val="00375D09"/>
    <w:rsid w:val="00375DD6"/>
    <w:rsid w:val="003762DC"/>
    <w:rsid w:val="00376806"/>
    <w:rsid w:val="00376BAF"/>
    <w:rsid w:val="00376E79"/>
    <w:rsid w:val="00376EE9"/>
    <w:rsid w:val="00377165"/>
    <w:rsid w:val="0037739D"/>
    <w:rsid w:val="003773A8"/>
    <w:rsid w:val="0037751C"/>
    <w:rsid w:val="00377809"/>
    <w:rsid w:val="003778BE"/>
    <w:rsid w:val="00377D19"/>
    <w:rsid w:val="00377D61"/>
    <w:rsid w:val="00377D7D"/>
    <w:rsid w:val="00377E24"/>
    <w:rsid w:val="0037F6AE"/>
    <w:rsid w:val="00380865"/>
    <w:rsid w:val="00380B66"/>
    <w:rsid w:val="00380CE5"/>
    <w:rsid w:val="00380F3F"/>
    <w:rsid w:val="00381953"/>
    <w:rsid w:val="00382232"/>
    <w:rsid w:val="003825E3"/>
    <w:rsid w:val="00382F1A"/>
    <w:rsid w:val="00382F9A"/>
    <w:rsid w:val="00383282"/>
    <w:rsid w:val="00383422"/>
    <w:rsid w:val="00383658"/>
    <w:rsid w:val="00383901"/>
    <w:rsid w:val="003839EF"/>
    <w:rsid w:val="0038412E"/>
    <w:rsid w:val="00384E44"/>
    <w:rsid w:val="003853AC"/>
    <w:rsid w:val="00385770"/>
    <w:rsid w:val="00385CB1"/>
    <w:rsid w:val="00386053"/>
    <w:rsid w:val="0038611E"/>
    <w:rsid w:val="0038613B"/>
    <w:rsid w:val="00386E2A"/>
    <w:rsid w:val="0038718D"/>
    <w:rsid w:val="00387459"/>
    <w:rsid w:val="00387683"/>
    <w:rsid w:val="00387699"/>
    <w:rsid w:val="0038771D"/>
    <w:rsid w:val="00387A28"/>
    <w:rsid w:val="00387C84"/>
    <w:rsid w:val="00387FEA"/>
    <w:rsid w:val="0038EE54"/>
    <w:rsid w:val="00390935"/>
    <w:rsid w:val="00390AA1"/>
    <w:rsid w:val="0039108B"/>
    <w:rsid w:val="003911E3"/>
    <w:rsid w:val="0039241F"/>
    <w:rsid w:val="00392491"/>
    <w:rsid w:val="00392677"/>
    <w:rsid w:val="003927F4"/>
    <w:rsid w:val="00392956"/>
    <w:rsid w:val="0039298F"/>
    <w:rsid w:val="00392D9F"/>
    <w:rsid w:val="00392E0E"/>
    <w:rsid w:val="003935B0"/>
    <w:rsid w:val="0039364F"/>
    <w:rsid w:val="00393AE3"/>
    <w:rsid w:val="00393E44"/>
    <w:rsid w:val="00393F53"/>
    <w:rsid w:val="00394192"/>
    <w:rsid w:val="00394301"/>
    <w:rsid w:val="00394754"/>
    <w:rsid w:val="0039489A"/>
    <w:rsid w:val="00396339"/>
    <w:rsid w:val="0039664E"/>
    <w:rsid w:val="00396A73"/>
    <w:rsid w:val="00396C58"/>
    <w:rsid w:val="00396C87"/>
    <w:rsid w:val="0039747B"/>
    <w:rsid w:val="00397A31"/>
    <w:rsid w:val="00397AB6"/>
    <w:rsid w:val="00397ACA"/>
    <w:rsid w:val="00397D0E"/>
    <w:rsid w:val="00397EDD"/>
    <w:rsid w:val="003A03E4"/>
    <w:rsid w:val="003A0B8D"/>
    <w:rsid w:val="003A0F29"/>
    <w:rsid w:val="003A10C3"/>
    <w:rsid w:val="003A13CD"/>
    <w:rsid w:val="003A1AF8"/>
    <w:rsid w:val="003A299B"/>
    <w:rsid w:val="003A2AD7"/>
    <w:rsid w:val="003A2D17"/>
    <w:rsid w:val="003A2D42"/>
    <w:rsid w:val="003A31AB"/>
    <w:rsid w:val="003A3430"/>
    <w:rsid w:val="003A3549"/>
    <w:rsid w:val="003A361E"/>
    <w:rsid w:val="003A3645"/>
    <w:rsid w:val="003A3DF1"/>
    <w:rsid w:val="003A420F"/>
    <w:rsid w:val="003A48F9"/>
    <w:rsid w:val="003A495D"/>
    <w:rsid w:val="003A4A40"/>
    <w:rsid w:val="003A4C7C"/>
    <w:rsid w:val="003A5422"/>
    <w:rsid w:val="003A54CD"/>
    <w:rsid w:val="003A5611"/>
    <w:rsid w:val="003A5844"/>
    <w:rsid w:val="003A597F"/>
    <w:rsid w:val="003A5E30"/>
    <w:rsid w:val="003A6B92"/>
    <w:rsid w:val="003A6F8A"/>
    <w:rsid w:val="003A71A8"/>
    <w:rsid w:val="003A71D2"/>
    <w:rsid w:val="003A770D"/>
    <w:rsid w:val="003A78E5"/>
    <w:rsid w:val="003A78E6"/>
    <w:rsid w:val="003B00CA"/>
    <w:rsid w:val="003B030B"/>
    <w:rsid w:val="003B03BD"/>
    <w:rsid w:val="003B0432"/>
    <w:rsid w:val="003B0821"/>
    <w:rsid w:val="003B0AB0"/>
    <w:rsid w:val="003B0BE9"/>
    <w:rsid w:val="003B0D46"/>
    <w:rsid w:val="003B0F4B"/>
    <w:rsid w:val="003B1309"/>
    <w:rsid w:val="003B1A07"/>
    <w:rsid w:val="003B2C14"/>
    <w:rsid w:val="003B2E88"/>
    <w:rsid w:val="003B2E9B"/>
    <w:rsid w:val="003B2F8D"/>
    <w:rsid w:val="003B2FC9"/>
    <w:rsid w:val="003B32FA"/>
    <w:rsid w:val="003B3655"/>
    <w:rsid w:val="003B3AE7"/>
    <w:rsid w:val="003B3C64"/>
    <w:rsid w:val="003B3DA5"/>
    <w:rsid w:val="003B454C"/>
    <w:rsid w:val="003B4B55"/>
    <w:rsid w:val="003B4FAA"/>
    <w:rsid w:val="003B547A"/>
    <w:rsid w:val="003B6377"/>
    <w:rsid w:val="003B67AC"/>
    <w:rsid w:val="003B6EC0"/>
    <w:rsid w:val="003B75B9"/>
    <w:rsid w:val="003B78B8"/>
    <w:rsid w:val="003B7929"/>
    <w:rsid w:val="003B7F7B"/>
    <w:rsid w:val="003C012D"/>
    <w:rsid w:val="003C0481"/>
    <w:rsid w:val="003C087B"/>
    <w:rsid w:val="003C0A5B"/>
    <w:rsid w:val="003C0DA2"/>
    <w:rsid w:val="003C0E0A"/>
    <w:rsid w:val="003C132F"/>
    <w:rsid w:val="003C14AF"/>
    <w:rsid w:val="003C1A18"/>
    <w:rsid w:val="003C1B40"/>
    <w:rsid w:val="003C23D5"/>
    <w:rsid w:val="003C3A9A"/>
    <w:rsid w:val="003C4CB2"/>
    <w:rsid w:val="003C51EE"/>
    <w:rsid w:val="003C572A"/>
    <w:rsid w:val="003C5C41"/>
    <w:rsid w:val="003C5C54"/>
    <w:rsid w:val="003C5DB5"/>
    <w:rsid w:val="003C667E"/>
    <w:rsid w:val="003C669D"/>
    <w:rsid w:val="003C679D"/>
    <w:rsid w:val="003C6877"/>
    <w:rsid w:val="003C6C48"/>
    <w:rsid w:val="003C6FAB"/>
    <w:rsid w:val="003C7062"/>
    <w:rsid w:val="003C7337"/>
    <w:rsid w:val="003C736C"/>
    <w:rsid w:val="003C7461"/>
    <w:rsid w:val="003C7A9F"/>
    <w:rsid w:val="003D0257"/>
    <w:rsid w:val="003D0490"/>
    <w:rsid w:val="003D0788"/>
    <w:rsid w:val="003D0ABC"/>
    <w:rsid w:val="003D0C53"/>
    <w:rsid w:val="003D1079"/>
    <w:rsid w:val="003D132A"/>
    <w:rsid w:val="003D13AA"/>
    <w:rsid w:val="003D1517"/>
    <w:rsid w:val="003D1B50"/>
    <w:rsid w:val="003D1D50"/>
    <w:rsid w:val="003D22E8"/>
    <w:rsid w:val="003D232D"/>
    <w:rsid w:val="003D286B"/>
    <w:rsid w:val="003D2938"/>
    <w:rsid w:val="003D2AA8"/>
    <w:rsid w:val="003D2ABD"/>
    <w:rsid w:val="003D2ECC"/>
    <w:rsid w:val="003D3695"/>
    <w:rsid w:val="003D3AC7"/>
    <w:rsid w:val="003D3ADE"/>
    <w:rsid w:val="003D3C0B"/>
    <w:rsid w:val="003D3FBA"/>
    <w:rsid w:val="003D402B"/>
    <w:rsid w:val="003D47FD"/>
    <w:rsid w:val="003D4B39"/>
    <w:rsid w:val="003D5494"/>
    <w:rsid w:val="003D54B0"/>
    <w:rsid w:val="003D606E"/>
    <w:rsid w:val="003D63FE"/>
    <w:rsid w:val="003D640A"/>
    <w:rsid w:val="003D7021"/>
    <w:rsid w:val="003D764F"/>
    <w:rsid w:val="003D76EF"/>
    <w:rsid w:val="003D7BDB"/>
    <w:rsid w:val="003D7FDF"/>
    <w:rsid w:val="003DAAEE"/>
    <w:rsid w:val="003E0042"/>
    <w:rsid w:val="003E0303"/>
    <w:rsid w:val="003E03C0"/>
    <w:rsid w:val="003E0667"/>
    <w:rsid w:val="003E0ACC"/>
    <w:rsid w:val="003E0B82"/>
    <w:rsid w:val="003E0BCE"/>
    <w:rsid w:val="003E0CAD"/>
    <w:rsid w:val="003E0DF3"/>
    <w:rsid w:val="003E1098"/>
    <w:rsid w:val="003E129E"/>
    <w:rsid w:val="003E13E0"/>
    <w:rsid w:val="003E1660"/>
    <w:rsid w:val="003E1AB8"/>
    <w:rsid w:val="003E1BA3"/>
    <w:rsid w:val="003E1CD1"/>
    <w:rsid w:val="003E21C1"/>
    <w:rsid w:val="003E2242"/>
    <w:rsid w:val="003E226B"/>
    <w:rsid w:val="003E23B6"/>
    <w:rsid w:val="003E2A2D"/>
    <w:rsid w:val="003E33D1"/>
    <w:rsid w:val="003E3427"/>
    <w:rsid w:val="003E34BA"/>
    <w:rsid w:val="003E40DC"/>
    <w:rsid w:val="003E41A9"/>
    <w:rsid w:val="003E47D4"/>
    <w:rsid w:val="003E4A5C"/>
    <w:rsid w:val="003E4ADC"/>
    <w:rsid w:val="003E5045"/>
    <w:rsid w:val="003E50B9"/>
    <w:rsid w:val="003E52FF"/>
    <w:rsid w:val="003E5FE5"/>
    <w:rsid w:val="003E64A9"/>
    <w:rsid w:val="003E677C"/>
    <w:rsid w:val="003E6A30"/>
    <w:rsid w:val="003E6E27"/>
    <w:rsid w:val="003E759A"/>
    <w:rsid w:val="003E7646"/>
    <w:rsid w:val="003E7905"/>
    <w:rsid w:val="003E795A"/>
    <w:rsid w:val="003F0336"/>
    <w:rsid w:val="003F0545"/>
    <w:rsid w:val="003F0910"/>
    <w:rsid w:val="003F0B7C"/>
    <w:rsid w:val="003F0F33"/>
    <w:rsid w:val="003F1221"/>
    <w:rsid w:val="003F1905"/>
    <w:rsid w:val="003F1A74"/>
    <w:rsid w:val="003F23B0"/>
    <w:rsid w:val="003F25E5"/>
    <w:rsid w:val="003F2DBD"/>
    <w:rsid w:val="003F2E62"/>
    <w:rsid w:val="003F34B1"/>
    <w:rsid w:val="003F3FCC"/>
    <w:rsid w:val="003F42E8"/>
    <w:rsid w:val="003F4557"/>
    <w:rsid w:val="003F4B91"/>
    <w:rsid w:val="003F4F42"/>
    <w:rsid w:val="003F5547"/>
    <w:rsid w:val="003F5C40"/>
    <w:rsid w:val="003F6DBF"/>
    <w:rsid w:val="003F6E12"/>
    <w:rsid w:val="003F6E60"/>
    <w:rsid w:val="003F6F8B"/>
    <w:rsid w:val="003F75ED"/>
    <w:rsid w:val="003F75F0"/>
    <w:rsid w:val="004002B7"/>
    <w:rsid w:val="0040031D"/>
    <w:rsid w:val="00400541"/>
    <w:rsid w:val="00400769"/>
    <w:rsid w:val="00400CFB"/>
    <w:rsid w:val="00400F31"/>
    <w:rsid w:val="00401209"/>
    <w:rsid w:val="004015A0"/>
    <w:rsid w:val="00401F9E"/>
    <w:rsid w:val="00401FB1"/>
    <w:rsid w:val="004023BA"/>
    <w:rsid w:val="00402AC1"/>
    <w:rsid w:val="004032BA"/>
    <w:rsid w:val="004036D3"/>
    <w:rsid w:val="00403CB2"/>
    <w:rsid w:val="00403D74"/>
    <w:rsid w:val="00403FB3"/>
    <w:rsid w:val="00404462"/>
    <w:rsid w:val="004049FA"/>
    <w:rsid w:val="00404A8A"/>
    <w:rsid w:val="00404AD1"/>
    <w:rsid w:val="0040579C"/>
    <w:rsid w:val="00405850"/>
    <w:rsid w:val="00406B4D"/>
    <w:rsid w:val="00406BB8"/>
    <w:rsid w:val="004072BB"/>
    <w:rsid w:val="0040791E"/>
    <w:rsid w:val="00407A91"/>
    <w:rsid w:val="0041004C"/>
    <w:rsid w:val="004100B9"/>
    <w:rsid w:val="00410730"/>
    <w:rsid w:val="00411067"/>
    <w:rsid w:val="004112F3"/>
    <w:rsid w:val="00411979"/>
    <w:rsid w:val="00411F5A"/>
    <w:rsid w:val="004128C5"/>
    <w:rsid w:val="00412ECC"/>
    <w:rsid w:val="00413000"/>
    <w:rsid w:val="00413077"/>
    <w:rsid w:val="004134E9"/>
    <w:rsid w:val="004138CD"/>
    <w:rsid w:val="0041401F"/>
    <w:rsid w:val="0041443C"/>
    <w:rsid w:val="0041488F"/>
    <w:rsid w:val="00414896"/>
    <w:rsid w:val="004151C1"/>
    <w:rsid w:val="0041541B"/>
    <w:rsid w:val="004154A0"/>
    <w:rsid w:val="004154F7"/>
    <w:rsid w:val="0041572A"/>
    <w:rsid w:val="00415CDC"/>
    <w:rsid w:val="00416608"/>
    <w:rsid w:val="00416744"/>
    <w:rsid w:val="00416D44"/>
    <w:rsid w:val="00416DCB"/>
    <w:rsid w:val="00417123"/>
    <w:rsid w:val="004173C5"/>
    <w:rsid w:val="004176FF"/>
    <w:rsid w:val="0041778D"/>
    <w:rsid w:val="00417968"/>
    <w:rsid w:val="00417A1E"/>
    <w:rsid w:val="00417B6F"/>
    <w:rsid w:val="00420688"/>
    <w:rsid w:val="00420D4F"/>
    <w:rsid w:val="00421297"/>
    <w:rsid w:val="004214CB"/>
    <w:rsid w:val="00421A27"/>
    <w:rsid w:val="00421AE2"/>
    <w:rsid w:val="00421B35"/>
    <w:rsid w:val="00421B94"/>
    <w:rsid w:val="00421D0A"/>
    <w:rsid w:val="00421FA3"/>
    <w:rsid w:val="004226C3"/>
    <w:rsid w:val="004228BA"/>
    <w:rsid w:val="00423899"/>
    <w:rsid w:val="00423F7A"/>
    <w:rsid w:val="00424084"/>
    <w:rsid w:val="004241C5"/>
    <w:rsid w:val="0042437D"/>
    <w:rsid w:val="004243C8"/>
    <w:rsid w:val="004249E2"/>
    <w:rsid w:val="00424ED7"/>
    <w:rsid w:val="00424FA7"/>
    <w:rsid w:val="0042509F"/>
    <w:rsid w:val="004255C6"/>
    <w:rsid w:val="00425B21"/>
    <w:rsid w:val="00425C89"/>
    <w:rsid w:val="00425C8B"/>
    <w:rsid w:val="00425D2C"/>
    <w:rsid w:val="00426A87"/>
    <w:rsid w:val="00426FDF"/>
    <w:rsid w:val="00427007"/>
    <w:rsid w:val="00427095"/>
    <w:rsid w:val="0042730C"/>
    <w:rsid w:val="004273ED"/>
    <w:rsid w:val="004274F3"/>
    <w:rsid w:val="004275E1"/>
    <w:rsid w:val="004279D1"/>
    <w:rsid w:val="0043060C"/>
    <w:rsid w:val="0043065E"/>
    <w:rsid w:val="004309D8"/>
    <w:rsid w:val="004313D1"/>
    <w:rsid w:val="0043187C"/>
    <w:rsid w:val="00431BF2"/>
    <w:rsid w:val="004320BE"/>
    <w:rsid w:val="00432110"/>
    <w:rsid w:val="004328EE"/>
    <w:rsid w:val="00432DB1"/>
    <w:rsid w:val="004334F4"/>
    <w:rsid w:val="0043369C"/>
    <w:rsid w:val="00433795"/>
    <w:rsid w:val="00433939"/>
    <w:rsid w:val="00433E47"/>
    <w:rsid w:val="00433EBE"/>
    <w:rsid w:val="00434406"/>
    <w:rsid w:val="00434CBD"/>
    <w:rsid w:val="00434FBA"/>
    <w:rsid w:val="004350FE"/>
    <w:rsid w:val="004354EC"/>
    <w:rsid w:val="00435508"/>
    <w:rsid w:val="0043587B"/>
    <w:rsid w:val="00435CD1"/>
    <w:rsid w:val="0043618D"/>
    <w:rsid w:val="00436599"/>
    <w:rsid w:val="00436AF6"/>
    <w:rsid w:val="00437183"/>
    <w:rsid w:val="004371B8"/>
    <w:rsid w:val="00437483"/>
    <w:rsid w:val="004374BC"/>
    <w:rsid w:val="00440BBF"/>
    <w:rsid w:val="00440C22"/>
    <w:rsid w:val="00440FED"/>
    <w:rsid w:val="0044109C"/>
    <w:rsid w:val="004410F7"/>
    <w:rsid w:val="00441224"/>
    <w:rsid w:val="004417D7"/>
    <w:rsid w:val="00441B92"/>
    <w:rsid w:val="00441F3E"/>
    <w:rsid w:val="00442137"/>
    <w:rsid w:val="0044257A"/>
    <w:rsid w:val="004431C7"/>
    <w:rsid w:val="00443348"/>
    <w:rsid w:val="004435FB"/>
    <w:rsid w:val="004436DA"/>
    <w:rsid w:val="00443A9F"/>
    <w:rsid w:val="00443F75"/>
    <w:rsid w:val="0044474B"/>
    <w:rsid w:val="00444A42"/>
    <w:rsid w:val="00444A85"/>
    <w:rsid w:val="00444AEF"/>
    <w:rsid w:val="0044543D"/>
    <w:rsid w:val="00445FF7"/>
    <w:rsid w:val="0044601E"/>
    <w:rsid w:val="004464FC"/>
    <w:rsid w:val="00446ADF"/>
    <w:rsid w:val="0044712C"/>
    <w:rsid w:val="00447250"/>
    <w:rsid w:val="00447507"/>
    <w:rsid w:val="004475D3"/>
    <w:rsid w:val="00447831"/>
    <w:rsid w:val="00447C64"/>
    <w:rsid w:val="00450246"/>
    <w:rsid w:val="004508A8"/>
    <w:rsid w:val="00450E85"/>
    <w:rsid w:val="00450F50"/>
    <w:rsid w:val="004516FB"/>
    <w:rsid w:val="00451BAE"/>
    <w:rsid w:val="00451BB7"/>
    <w:rsid w:val="004521AA"/>
    <w:rsid w:val="00452CA7"/>
    <w:rsid w:val="00453341"/>
    <w:rsid w:val="00453762"/>
    <w:rsid w:val="00453948"/>
    <w:rsid w:val="00454297"/>
    <w:rsid w:val="004545C6"/>
    <w:rsid w:val="004547E6"/>
    <w:rsid w:val="00454DCA"/>
    <w:rsid w:val="00454E26"/>
    <w:rsid w:val="004554B6"/>
    <w:rsid w:val="004558EB"/>
    <w:rsid w:val="00455970"/>
    <w:rsid w:val="00455EB9"/>
    <w:rsid w:val="004561EF"/>
    <w:rsid w:val="00456544"/>
    <w:rsid w:val="00456649"/>
    <w:rsid w:val="004567B7"/>
    <w:rsid w:val="004567DC"/>
    <w:rsid w:val="00456856"/>
    <w:rsid w:val="0045691C"/>
    <w:rsid w:val="00456C2E"/>
    <w:rsid w:val="004571EF"/>
    <w:rsid w:val="00457B74"/>
    <w:rsid w:val="00457DA3"/>
    <w:rsid w:val="00457E07"/>
    <w:rsid w:val="0046047A"/>
    <w:rsid w:val="00460F10"/>
    <w:rsid w:val="00461210"/>
    <w:rsid w:val="0046154E"/>
    <w:rsid w:val="00461700"/>
    <w:rsid w:val="00461AAC"/>
    <w:rsid w:val="00462490"/>
    <w:rsid w:val="00462AC9"/>
    <w:rsid w:val="00462D33"/>
    <w:rsid w:val="00462F95"/>
    <w:rsid w:val="00463039"/>
    <w:rsid w:val="004635B9"/>
    <w:rsid w:val="0046364B"/>
    <w:rsid w:val="00463AB8"/>
    <w:rsid w:val="00463DC3"/>
    <w:rsid w:val="00463FB5"/>
    <w:rsid w:val="00464371"/>
    <w:rsid w:val="00464434"/>
    <w:rsid w:val="00465299"/>
    <w:rsid w:val="00465C45"/>
    <w:rsid w:val="00465E11"/>
    <w:rsid w:val="0046632F"/>
    <w:rsid w:val="00466A0F"/>
    <w:rsid w:val="00467516"/>
    <w:rsid w:val="004678B2"/>
    <w:rsid w:val="0046795B"/>
    <w:rsid w:val="00467C86"/>
    <w:rsid w:val="00467EBA"/>
    <w:rsid w:val="004708C0"/>
    <w:rsid w:val="00470C3F"/>
    <w:rsid w:val="00470CCA"/>
    <w:rsid w:val="0047115F"/>
    <w:rsid w:val="004715CB"/>
    <w:rsid w:val="00471863"/>
    <w:rsid w:val="004721F8"/>
    <w:rsid w:val="0047270F"/>
    <w:rsid w:val="00472D54"/>
    <w:rsid w:val="00473207"/>
    <w:rsid w:val="00473209"/>
    <w:rsid w:val="00473777"/>
    <w:rsid w:val="00473780"/>
    <w:rsid w:val="00473A08"/>
    <w:rsid w:val="00473A14"/>
    <w:rsid w:val="004742F2"/>
    <w:rsid w:val="00474311"/>
    <w:rsid w:val="004745A9"/>
    <w:rsid w:val="00474871"/>
    <w:rsid w:val="00474CA8"/>
    <w:rsid w:val="00474E43"/>
    <w:rsid w:val="0047515D"/>
    <w:rsid w:val="004757AE"/>
    <w:rsid w:val="00475985"/>
    <w:rsid w:val="00476642"/>
    <w:rsid w:val="004766DA"/>
    <w:rsid w:val="00476A55"/>
    <w:rsid w:val="00476B5C"/>
    <w:rsid w:val="00477048"/>
    <w:rsid w:val="00477BA8"/>
    <w:rsid w:val="004800A1"/>
    <w:rsid w:val="0048076D"/>
    <w:rsid w:val="00480A55"/>
    <w:rsid w:val="004810A6"/>
    <w:rsid w:val="00481263"/>
    <w:rsid w:val="0048134D"/>
    <w:rsid w:val="00481624"/>
    <w:rsid w:val="00481765"/>
    <w:rsid w:val="00481A22"/>
    <w:rsid w:val="00481D90"/>
    <w:rsid w:val="00482695"/>
    <w:rsid w:val="00482700"/>
    <w:rsid w:val="00482CD4"/>
    <w:rsid w:val="00483261"/>
    <w:rsid w:val="0048328A"/>
    <w:rsid w:val="004838B8"/>
    <w:rsid w:val="00484377"/>
    <w:rsid w:val="00484A88"/>
    <w:rsid w:val="004853F6"/>
    <w:rsid w:val="004855BA"/>
    <w:rsid w:val="00485B23"/>
    <w:rsid w:val="00485B50"/>
    <w:rsid w:val="004867E1"/>
    <w:rsid w:val="00486FFD"/>
    <w:rsid w:val="00487121"/>
    <w:rsid w:val="004874E4"/>
    <w:rsid w:val="0048756C"/>
    <w:rsid w:val="00487976"/>
    <w:rsid w:val="00487A0C"/>
    <w:rsid w:val="00487FBE"/>
    <w:rsid w:val="0049054C"/>
    <w:rsid w:val="0049070D"/>
    <w:rsid w:val="00490864"/>
    <w:rsid w:val="00490A39"/>
    <w:rsid w:val="00490AE3"/>
    <w:rsid w:val="00490E82"/>
    <w:rsid w:val="00491084"/>
    <w:rsid w:val="00491192"/>
    <w:rsid w:val="00491BE4"/>
    <w:rsid w:val="00491BF2"/>
    <w:rsid w:val="00491DB2"/>
    <w:rsid w:val="00492267"/>
    <w:rsid w:val="004922A9"/>
    <w:rsid w:val="00492877"/>
    <w:rsid w:val="004929FE"/>
    <w:rsid w:val="00492B94"/>
    <w:rsid w:val="00493845"/>
    <w:rsid w:val="00493D94"/>
    <w:rsid w:val="00494E2F"/>
    <w:rsid w:val="0049520A"/>
    <w:rsid w:val="00495BA6"/>
    <w:rsid w:val="00496141"/>
    <w:rsid w:val="00496B6B"/>
    <w:rsid w:val="00496CBB"/>
    <w:rsid w:val="00496DC2"/>
    <w:rsid w:val="00496E75"/>
    <w:rsid w:val="00497244"/>
    <w:rsid w:val="004974C4"/>
    <w:rsid w:val="004A014C"/>
    <w:rsid w:val="004A0190"/>
    <w:rsid w:val="004A0230"/>
    <w:rsid w:val="004A04AD"/>
    <w:rsid w:val="004A07E8"/>
    <w:rsid w:val="004A0858"/>
    <w:rsid w:val="004A0AA8"/>
    <w:rsid w:val="004A1153"/>
    <w:rsid w:val="004A11C8"/>
    <w:rsid w:val="004A1A56"/>
    <w:rsid w:val="004A1FE4"/>
    <w:rsid w:val="004A2103"/>
    <w:rsid w:val="004A2AA6"/>
    <w:rsid w:val="004A2CA9"/>
    <w:rsid w:val="004A2FE4"/>
    <w:rsid w:val="004A33EF"/>
    <w:rsid w:val="004A34C9"/>
    <w:rsid w:val="004A38CC"/>
    <w:rsid w:val="004A3C7C"/>
    <w:rsid w:val="004A3CB5"/>
    <w:rsid w:val="004A3D74"/>
    <w:rsid w:val="004A458B"/>
    <w:rsid w:val="004A4A85"/>
    <w:rsid w:val="004A5343"/>
    <w:rsid w:val="004A537D"/>
    <w:rsid w:val="004A55E3"/>
    <w:rsid w:val="004A5704"/>
    <w:rsid w:val="004A6064"/>
    <w:rsid w:val="004A64D5"/>
    <w:rsid w:val="004A655E"/>
    <w:rsid w:val="004A67BD"/>
    <w:rsid w:val="004A67F0"/>
    <w:rsid w:val="004A67F5"/>
    <w:rsid w:val="004A704A"/>
    <w:rsid w:val="004A71C3"/>
    <w:rsid w:val="004A749E"/>
    <w:rsid w:val="004A752E"/>
    <w:rsid w:val="004A7769"/>
    <w:rsid w:val="004A77B1"/>
    <w:rsid w:val="004A77FB"/>
    <w:rsid w:val="004A7BA2"/>
    <w:rsid w:val="004A7D52"/>
    <w:rsid w:val="004B02E2"/>
    <w:rsid w:val="004B0F44"/>
    <w:rsid w:val="004B1648"/>
    <w:rsid w:val="004B18FD"/>
    <w:rsid w:val="004B1DCA"/>
    <w:rsid w:val="004B203F"/>
    <w:rsid w:val="004B23AD"/>
    <w:rsid w:val="004B273C"/>
    <w:rsid w:val="004B2965"/>
    <w:rsid w:val="004B2EBF"/>
    <w:rsid w:val="004B3188"/>
    <w:rsid w:val="004B31C9"/>
    <w:rsid w:val="004B3265"/>
    <w:rsid w:val="004B3545"/>
    <w:rsid w:val="004B3929"/>
    <w:rsid w:val="004B3CC4"/>
    <w:rsid w:val="004B3FFE"/>
    <w:rsid w:val="004B4224"/>
    <w:rsid w:val="004B4297"/>
    <w:rsid w:val="004B4633"/>
    <w:rsid w:val="004B4647"/>
    <w:rsid w:val="004B4933"/>
    <w:rsid w:val="004B4F35"/>
    <w:rsid w:val="004B50B7"/>
    <w:rsid w:val="004B5425"/>
    <w:rsid w:val="004B5839"/>
    <w:rsid w:val="004B600D"/>
    <w:rsid w:val="004B672B"/>
    <w:rsid w:val="004B6B25"/>
    <w:rsid w:val="004B6BF0"/>
    <w:rsid w:val="004B72E8"/>
    <w:rsid w:val="004B7455"/>
    <w:rsid w:val="004B74FF"/>
    <w:rsid w:val="004B7538"/>
    <w:rsid w:val="004B78A2"/>
    <w:rsid w:val="004B7CE4"/>
    <w:rsid w:val="004C0309"/>
    <w:rsid w:val="004C0401"/>
    <w:rsid w:val="004C096B"/>
    <w:rsid w:val="004C0C49"/>
    <w:rsid w:val="004C0CF7"/>
    <w:rsid w:val="004C0F2E"/>
    <w:rsid w:val="004C0FAC"/>
    <w:rsid w:val="004C1096"/>
    <w:rsid w:val="004C10E6"/>
    <w:rsid w:val="004C183D"/>
    <w:rsid w:val="004C186B"/>
    <w:rsid w:val="004C1954"/>
    <w:rsid w:val="004C1AE3"/>
    <w:rsid w:val="004C2B68"/>
    <w:rsid w:val="004C2D80"/>
    <w:rsid w:val="004C3695"/>
    <w:rsid w:val="004C3904"/>
    <w:rsid w:val="004C394F"/>
    <w:rsid w:val="004C3ADC"/>
    <w:rsid w:val="004C3B4E"/>
    <w:rsid w:val="004C3EC7"/>
    <w:rsid w:val="004C3EEE"/>
    <w:rsid w:val="004C3F72"/>
    <w:rsid w:val="004C4139"/>
    <w:rsid w:val="004C41DD"/>
    <w:rsid w:val="004C483D"/>
    <w:rsid w:val="004C49EA"/>
    <w:rsid w:val="004C4D15"/>
    <w:rsid w:val="004C4E6B"/>
    <w:rsid w:val="004C4E6E"/>
    <w:rsid w:val="004C5ABF"/>
    <w:rsid w:val="004C5B7D"/>
    <w:rsid w:val="004C5DFF"/>
    <w:rsid w:val="004C603A"/>
    <w:rsid w:val="004C6C8E"/>
    <w:rsid w:val="004C6DA5"/>
    <w:rsid w:val="004C6F95"/>
    <w:rsid w:val="004C7585"/>
    <w:rsid w:val="004C78BB"/>
    <w:rsid w:val="004C795A"/>
    <w:rsid w:val="004C7D07"/>
    <w:rsid w:val="004C7ECC"/>
    <w:rsid w:val="004C7F93"/>
    <w:rsid w:val="004CAEA5"/>
    <w:rsid w:val="004CE116"/>
    <w:rsid w:val="004D0D30"/>
    <w:rsid w:val="004D10B7"/>
    <w:rsid w:val="004D1533"/>
    <w:rsid w:val="004D15E8"/>
    <w:rsid w:val="004D1A30"/>
    <w:rsid w:val="004D1CB5"/>
    <w:rsid w:val="004D1E4A"/>
    <w:rsid w:val="004D1F2E"/>
    <w:rsid w:val="004D1F8C"/>
    <w:rsid w:val="004D256F"/>
    <w:rsid w:val="004D2629"/>
    <w:rsid w:val="004D26B8"/>
    <w:rsid w:val="004D28CC"/>
    <w:rsid w:val="004D2C2C"/>
    <w:rsid w:val="004D3280"/>
    <w:rsid w:val="004D330D"/>
    <w:rsid w:val="004D349B"/>
    <w:rsid w:val="004D35D3"/>
    <w:rsid w:val="004D36F9"/>
    <w:rsid w:val="004D38C2"/>
    <w:rsid w:val="004D39F4"/>
    <w:rsid w:val="004D3B7F"/>
    <w:rsid w:val="004D41DC"/>
    <w:rsid w:val="004D441C"/>
    <w:rsid w:val="004D49F9"/>
    <w:rsid w:val="004D4AC2"/>
    <w:rsid w:val="004D4B5A"/>
    <w:rsid w:val="004D4FBD"/>
    <w:rsid w:val="004D4FC0"/>
    <w:rsid w:val="004D5C38"/>
    <w:rsid w:val="004D5CE7"/>
    <w:rsid w:val="004D6322"/>
    <w:rsid w:val="004D634F"/>
    <w:rsid w:val="004D6381"/>
    <w:rsid w:val="004D65F9"/>
    <w:rsid w:val="004D6990"/>
    <w:rsid w:val="004D6C77"/>
    <w:rsid w:val="004D6FFE"/>
    <w:rsid w:val="004D7217"/>
    <w:rsid w:val="004D7DA8"/>
    <w:rsid w:val="004E0196"/>
    <w:rsid w:val="004E021D"/>
    <w:rsid w:val="004E075F"/>
    <w:rsid w:val="004E0D18"/>
    <w:rsid w:val="004E10CD"/>
    <w:rsid w:val="004E1401"/>
    <w:rsid w:val="004E1ACA"/>
    <w:rsid w:val="004E1E0B"/>
    <w:rsid w:val="004E1FA9"/>
    <w:rsid w:val="004E20FF"/>
    <w:rsid w:val="004E21F9"/>
    <w:rsid w:val="004E237B"/>
    <w:rsid w:val="004E2394"/>
    <w:rsid w:val="004E25A0"/>
    <w:rsid w:val="004E2892"/>
    <w:rsid w:val="004E2B61"/>
    <w:rsid w:val="004E2F1A"/>
    <w:rsid w:val="004E3542"/>
    <w:rsid w:val="004E362B"/>
    <w:rsid w:val="004E367D"/>
    <w:rsid w:val="004E3681"/>
    <w:rsid w:val="004E3D74"/>
    <w:rsid w:val="004E3DA8"/>
    <w:rsid w:val="004E4171"/>
    <w:rsid w:val="004E454A"/>
    <w:rsid w:val="004E4E67"/>
    <w:rsid w:val="004E508F"/>
    <w:rsid w:val="004E5DE1"/>
    <w:rsid w:val="004E5E32"/>
    <w:rsid w:val="004E71EF"/>
    <w:rsid w:val="004E76F7"/>
    <w:rsid w:val="004E784B"/>
    <w:rsid w:val="004E7CE5"/>
    <w:rsid w:val="004F0224"/>
    <w:rsid w:val="004F027F"/>
    <w:rsid w:val="004F08D7"/>
    <w:rsid w:val="004F0DB4"/>
    <w:rsid w:val="004F0E04"/>
    <w:rsid w:val="004F12E8"/>
    <w:rsid w:val="004F15BC"/>
    <w:rsid w:val="004F1CD3"/>
    <w:rsid w:val="004F1EBC"/>
    <w:rsid w:val="004F20E8"/>
    <w:rsid w:val="004F2177"/>
    <w:rsid w:val="004F3172"/>
    <w:rsid w:val="004F333E"/>
    <w:rsid w:val="004F3875"/>
    <w:rsid w:val="004F3B71"/>
    <w:rsid w:val="004F3BF5"/>
    <w:rsid w:val="004F3FE5"/>
    <w:rsid w:val="004F4716"/>
    <w:rsid w:val="004F4956"/>
    <w:rsid w:val="004F4A9A"/>
    <w:rsid w:val="004F5154"/>
    <w:rsid w:val="004F5835"/>
    <w:rsid w:val="004F5C16"/>
    <w:rsid w:val="004F6369"/>
    <w:rsid w:val="004F661C"/>
    <w:rsid w:val="004F6B07"/>
    <w:rsid w:val="004F6D5B"/>
    <w:rsid w:val="004F6D99"/>
    <w:rsid w:val="004F70AF"/>
    <w:rsid w:val="004F76A2"/>
    <w:rsid w:val="004F772B"/>
    <w:rsid w:val="004F7FC1"/>
    <w:rsid w:val="00500572"/>
    <w:rsid w:val="00500573"/>
    <w:rsid w:val="00500701"/>
    <w:rsid w:val="0050073E"/>
    <w:rsid w:val="005009CC"/>
    <w:rsid w:val="00500E48"/>
    <w:rsid w:val="00501304"/>
    <w:rsid w:val="00501425"/>
    <w:rsid w:val="0050142C"/>
    <w:rsid w:val="0050203A"/>
    <w:rsid w:val="005021D8"/>
    <w:rsid w:val="00502480"/>
    <w:rsid w:val="00502827"/>
    <w:rsid w:val="00502A6D"/>
    <w:rsid w:val="0050318B"/>
    <w:rsid w:val="00503660"/>
    <w:rsid w:val="005038E4"/>
    <w:rsid w:val="00503B3B"/>
    <w:rsid w:val="00503CF2"/>
    <w:rsid w:val="0050422F"/>
    <w:rsid w:val="005042A8"/>
    <w:rsid w:val="00504311"/>
    <w:rsid w:val="0050435B"/>
    <w:rsid w:val="005046BA"/>
    <w:rsid w:val="0050485C"/>
    <w:rsid w:val="00504AC6"/>
    <w:rsid w:val="00504D75"/>
    <w:rsid w:val="0050520C"/>
    <w:rsid w:val="00505CAC"/>
    <w:rsid w:val="00505D51"/>
    <w:rsid w:val="005066C3"/>
    <w:rsid w:val="00506A92"/>
    <w:rsid w:val="00506F5C"/>
    <w:rsid w:val="0051056C"/>
    <w:rsid w:val="00510813"/>
    <w:rsid w:val="00510A61"/>
    <w:rsid w:val="00510ABC"/>
    <w:rsid w:val="00510C4A"/>
    <w:rsid w:val="00511079"/>
    <w:rsid w:val="00511411"/>
    <w:rsid w:val="005115E8"/>
    <w:rsid w:val="00511CDF"/>
    <w:rsid w:val="00511D0E"/>
    <w:rsid w:val="005126E5"/>
    <w:rsid w:val="00512829"/>
    <w:rsid w:val="00512DB3"/>
    <w:rsid w:val="00513839"/>
    <w:rsid w:val="005139D5"/>
    <w:rsid w:val="00513BED"/>
    <w:rsid w:val="00513DEF"/>
    <w:rsid w:val="0051423C"/>
    <w:rsid w:val="00514438"/>
    <w:rsid w:val="005146F7"/>
    <w:rsid w:val="005148D4"/>
    <w:rsid w:val="00514C91"/>
    <w:rsid w:val="005153C0"/>
    <w:rsid w:val="005153CE"/>
    <w:rsid w:val="005157C0"/>
    <w:rsid w:val="00515DDD"/>
    <w:rsid w:val="00515E14"/>
    <w:rsid w:val="00516241"/>
    <w:rsid w:val="0051635F"/>
    <w:rsid w:val="005166A2"/>
    <w:rsid w:val="00516B48"/>
    <w:rsid w:val="00516EB7"/>
    <w:rsid w:val="00516FD9"/>
    <w:rsid w:val="0051701F"/>
    <w:rsid w:val="0051772B"/>
    <w:rsid w:val="005177F6"/>
    <w:rsid w:val="0051791D"/>
    <w:rsid w:val="0052013C"/>
    <w:rsid w:val="00520A1F"/>
    <w:rsid w:val="00520B67"/>
    <w:rsid w:val="00520D6D"/>
    <w:rsid w:val="00520EA2"/>
    <w:rsid w:val="00520FD7"/>
    <w:rsid w:val="005212FD"/>
    <w:rsid w:val="005213F7"/>
    <w:rsid w:val="00521425"/>
    <w:rsid w:val="005216E3"/>
    <w:rsid w:val="00521C7B"/>
    <w:rsid w:val="00521F0B"/>
    <w:rsid w:val="00522839"/>
    <w:rsid w:val="005228F5"/>
    <w:rsid w:val="00522A68"/>
    <w:rsid w:val="00522EBF"/>
    <w:rsid w:val="005236DD"/>
    <w:rsid w:val="00523D8D"/>
    <w:rsid w:val="00523DA0"/>
    <w:rsid w:val="00523E75"/>
    <w:rsid w:val="00524238"/>
    <w:rsid w:val="005243E0"/>
    <w:rsid w:val="0052482F"/>
    <w:rsid w:val="00524FB0"/>
    <w:rsid w:val="00525184"/>
    <w:rsid w:val="005256F3"/>
    <w:rsid w:val="005258B5"/>
    <w:rsid w:val="00526125"/>
    <w:rsid w:val="005265A3"/>
    <w:rsid w:val="00526783"/>
    <w:rsid w:val="00526805"/>
    <w:rsid w:val="00526A41"/>
    <w:rsid w:val="00526EA0"/>
    <w:rsid w:val="0052773A"/>
    <w:rsid w:val="00527B22"/>
    <w:rsid w:val="00527FB1"/>
    <w:rsid w:val="00530423"/>
    <w:rsid w:val="0053057D"/>
    <w:rsid w:val="0053059B"/>
    <w:rsid w:val="0053061C"/>
    <w:rsid w:val="00530BAC"/>
    <w:rsid w:val="00530F07"/>
    <w:rsid w:val="00530F08"/>
    <w:rsid w:val="0053107E"/>
    <w:rsid w:val="0053129F"/>
    <w:rsid w:val="005312CB"/>
    <w:rsid w:val="00531459"/>
    <w:rsid w:val="0053162F"/>
    <w:rsid w:val="00531777"/>
    <w:rsid w:val="005317C2"/>
    <w:rsid w:val="00531EB4"/>
    <w:rsid w:val="0053281C"/>
    <w:rsid w:val="00532AD0"/>
    <w:rsid w:val="00532D7C"/>
    <w:rsid w:val="00532E85"/>
    <w:rsid w:val="00532EEA"/>
    <w:rsid w:val="0053311D"/>
    <w:rsid w:val="00533309"/>
    <w:rsid w:val="00533563"/>
    <w:rsid w:val="00533B38"/>
    <w:rsid w:val="00533B93"/>
    <w:rsid w:val="00533F5C"/>
    <w:rsid w:val="005340C9"/>
    <w:rsid w:val="00534290"/>
    <w:rsid w:val="005344D9"/>
    <w:rsid w:val="00534AA2"/>
    <w:rsid w:val="00534FFB"/>
    <w:rsid w:val="005360AA"/>
    <w:rsid w:val="00536698"/>
    <w:rsid w:val="00536DEC"/>
    <w:rsid w:val="00536EF0"/>
    <w:rsid w:val="005375FE"/>
    <w:rsid w:val="00537626"/>
    <w:rsid w:val="0053765C"/>
    <w:rsid w:val="005377F5"/>
    <w:rsid w:val="005379B1"/>
    <w:rsid w:val="005403AD"/>
    <w:rsid w:val="0054042A"/>
    <w:rsid w:val="0054065E"/>
    <w:rsid w:val="00540BFC"/>
    <w:rsid w:val="00540CF0"/>
    <w:rsid w:val="00541100"/>
    <w:rsid w:val="005413A1"/>
    <w:rsid w:val="0054195A"/>
    <w:rsid w:val="00541B2B"/>
    <w:rsid w:val="00541F16"/>
    <w:rsid w:val="005420DE"/>
    <w:rsid w:val="00542249"/>
    <w:rsid w:val="00542305"/>
    <w:rsid w:val="005425B0"/>
    <w:rsid w:val="00542D84"/>
    <w:rsid w:val="00542FAA"/>
    <w:rsid w:val="005430EA"/>
    <w:rsid w:val="005431F5"/>
    <w:rsid w:val="00543707"/>
    <w:rsid w:val="005439D2"/>
    <w:rsid w:val="00543B30"/>
    <w:rsid w:val="00543CB1"/>
    <w:rsid w:val="00543EBB"/>
    <w:rsid w:val="0054406B"/>
    <w:rsid w:val="00544213"/>
    <w:rsid w:val="0054486D"/>
    <w:rsid w:val="005448E9"/>
    <w:rsid w:val="00544A92"/>
    <w:rsid w:val="00544A97"/>
    <w:rsid w:val="00545014"/>
    <w:rsid w:val="00545183"/>
    <w:rsid w:val="00545238"/>
    <w:rsid w:val="005453F3"/>
    <w:rsid w:val="00545549"/>
    <w:rsid w:val="00545605"/>
    <w:rsid w:val="00545D03"/>
    <w:rsid w:val="00545E12"/>
    <w:rsid w:val="00545E69"/>
    <w:rsid w:val="00545E72"/>
    <w:rsid w:val="00545F08"/>
    <w:rsid w:val="00546794"/>
    <w:rsid w:val="0054685E"/>
    <w:rsid w:val="005469F5"/>
    <w:rsid w:val="00546F36"/>
    <w:rsid w:val="00547492"/>
    <w:rsid w:val="005478D3"/>
    <w:rsid w:val="00547956"/>
    <w:rsid w:val="005479B2"/>
    <w:rsid w:val="00547C59"/>
    <w:rsid w:val="00547FAF"/>
    <w:rsid w:val="00550127"/>
    <w:rsid w:val="005501BA"/>
    <w:rsid w:val="005506FE"/>
    <w:rsid w:val="00550F76"/>
    <w:rsid w:val="005518ED"/>
    <w:rsid w:val="00552093"/>
    <w:rsid w:val="005524DB"/>
    <w:rsid w:val="0055391C"/>
    <w:rsid w:val="00553948"/>
    <w:rsid w:val="00554473"/>
    <w:rsid w:val="0055463A"/>
    <w:rsid w:val="00554C49"/>
    <w:rsid w:val="00554D16"/>
    <w:rsid w:val="00554E06"/>
    <w:rsid w:val="00554E44"/>
    <w:rsid w:val="00554E4B"/>
    <w:rsid w:val="0055519C"/>
    <w:rsid w:val="0055535F"/>
    <w:rsid w:val="005553DF"/>
    <w:rsid w:val="005554C1"/>
    <w:rsid w:val="00555A37"/>
    <w:rsid w:val="00555F67"/>
    <w:rsid w:val="00556434"/>
    <w:rsid w:val="00556438"/>
    <w:rsid w:val="005566D5"/>
    <w:rsid w:val="00556ACC"/>
    <w:rsid w:val="00556E32"/>
    <w:rsid w:val="005574A0"/>
    <w:rsid w:val="005578BD"/>
    <w:rsid w:val="00557ADD"/>
    <w:rsid w:val="00557B10"/>
    <w:rsid w:val="005604F1"/>
    <w:rsid w:val="005605AA"/>
    <w:rsid w:val="00560669"/>
    <w:rsid w:val="0056068F"/>
    <w:rsid w:val="005606A4"/>
    <w:rsid w:val="005607B8"/>
    <w:rsid w:val="00560C57"/>
    <w:rsid w:val="00560CF5"/>
    <w:rsid w:val="00561198"/>
    <w:rsid w:val="00561697"/>
    <w:rsid w:val="00561D76"/>
    <w:rsid w:val="00561FCC"/>
    <w:rsid w:val="005620EC"/>
    <w:rsid w:val="00562277"/>
    <w:rsid w:val="0056272D"/>
    <w:rsid w:val="00562AB1"/>
    <w:rsid w:val="00562BAB"/>
    <w:rsid w:val="00562BE9"/>
    <w:rsid w:val="00563047"/>
    <w:rsid w:val="0056308E"/>
    <w:rsid w:val="005631E0"/>
    <w:rsid w:val="00563229"/>
    <w:rsid w:val="00563502"/>
    <w:rsid w:val="00563847"/>
    <w:rsid w:val="005638C1"/>
    <w:rsid w:val="00563B12"/>
    <w:rsid w:val="00563F16"/>
    <w:rsid w:val="0056415C"/>
    <w:rsid w:val="005644F3"/>
    <w:rsid w:val="00564509"/>
    <w:rsid w:val="005649BF"/>
    <w:rsid w:val="00564B6B"/>
    <w:rsid w:val="00564BD6"/>
    <w:rsid w:val="005650ED"/>
    <w:rsid w:val="0056530B"/>
    <w:rsid w:val="00565869"/>
    <w:rsid w:val="005665AD"/>
    <w:rsid w:val="005666B7"/>
    <w:rsid w:val="00566D22"/>
    <w:rsid w:val="00567291"/>
    <w:rsid w:val="00567415"/>
    <w:rsid w:val="005674AE"/>
    <w:rsid w:val="00567610"/>
    <w:rsid w:val="005676BB"/>
    <w:rsid w:val="005709D4"/>
    <w:rsid w:val="00570D9F"/>
    <w:rsid w:val="00571723"/>
    <w:rsid w:val="0057185C"/>
    <w:rsid w:val="00571CA8"/>
    <w:rsid w:val="00571E15"/>
    <w:rsid w:val="00571E42"/>
    <w:rsid w:val="00572897"/>
    <w:rsid w:val="00572947"/>
    <w:rsid w:val="00573138"/>
    <w:rsid w:val="005734A7"/>
    <w:rsid w:val="00573C9C"/>
    <w:rsid w:val="00574126"/>
    <w:rsid w:val="005746C4"/>
    <w:rsid w:val="005748A5"/>
    <w:rsid w:val="00574B50"/>
    <w:rsid w:val="0057545D"/>
    <w:rsid w:val="00575DA0"/>
    <w:rsid w:val="00575DC0"/>
    <w:rsid w:val="005760DC"/>
    <w:rsid w:val="00576EA6"/>
    <w:rsid w:val="0057768B"/>
    <w:rsid w:val="00577835"/>
    <w:rsid w:val="00580793"/>
    <w:rsid w:val="00580A2D"/>
    <w:rsid w:val="00580C3F"/>
    <w:rsid w:val="0058127B"/>
    <w:rsid w:val="00581470"/>
    <w:rsid w:val="005815F5"/>
    <w:rsid w:val="0058179A"/>
    <w:rsid w:val="00581938"/>
    <w:rsid w:val="0058198C"/>
    <w:rsid w:val="00581B62"/>
    <w:rsid w:val="00581BAD"/>
    <w:rsid w:val="00581BDE"/>
    <w:rsid w:val="00581D62"/>
    <w:rsid w:val="00581F3D"/>
    <w:rsid w:val="00582087"/>
    <w:rsid w:val="005821CA"/>
    <w:rsid w:val="0058249B"/>
    <w:rsid w:val="00582667"/>
    <w:rsid w:val="00582775"/>
    <w:rsid w:val="00582C6E"/>
    <w:rsid w:val="00582F21"/>
    <w:rsid w:val="005831DD"/>
    <w:rsid w:val="0058326E"/>
    <w:rsid w:val="00583BA0"/>
    <w:rsid w:val="00583E80"/>
    <w:rsid w:val="00583F7B"/>
    <w:rsid w:val="00584320"/>
    <w:rsid w:val="0058434F"/>
    <w:rsid w:val="00584471"/>
    <w:rsid w:val="005845D3"/>
    <w:rsid w:val="00584A63"/>
    <w:rsid w:val="00584ADD"/>
    <w:rsid w:val="00585484"/>
    <w:rsid w:val="0058548A"/>
    <w:rsid w:val="00585824"/>
    <w:rsid w:val="00585D42"/>
    <w:rsid w:val="005860D4"/>
    <w:rsid w:val="00586473"/>
    <w:rsid w:val="00586B5E"/>
    <w:rsid w:val="005871F5"/>
    <w:rsid w:val="00587229"/>
    <w:rsid w:val="00587503"/>
    <w:rsid w:val="00587938"/>
    <w:rsid w:val="00587B5B"/>
    <w:rsid w:val="00587CF2"/>
    <w:rsid w:val="00587F7F"/>
    <w:rsid w:val="005909F2"/>
    <w:rsid w:val="00590C0B"/>
    <w:rsid w:val="00590E8D"/>
    <w:rsid w:val="00591477"/>
    <w:rsid w:val="00591511"/>
    <w:rsid w:val="005917C7"/>
    <w:rsid w:val="005917E3"/>
    <w:rsid w:val="0059191C"/>
    <w:rsid w:val="00591C1C"/>
    <w:rsid w:val="00591E50"/>
    <w:rsid w:val="00591E60"/>
    <w:rsid w:val="0059269A"/>
    <w:rsid w:val="00592CAF"/>
    <w:rsid w:val="00592CDA"/>
    <w:rsid w:val="0059331A"/>
    <w:rsid w:val="0059367B"/>
    <w:rsid w:val="005937FA"/>
    <w:rsid w:val="005938DC"/>
    <w:rsid w:val="00593A72"/>
    <w:rsid w:val="00593E79"/>
    <w:rsid w:val="00593F21"/>
    <w:rsid w:val="005942AD"/>
    <w:rsid w:val="005942F4"/>
    <w:rsid w:val="0059432B"/>
    <w:rsid w:val="00594FD6"/>
    <w:rsid w:val="0059513E"/>
    <w:rsid w:val="005951CD"/>
    <w:rsid w:val="00595332"/>
    <w:rsid w:val="00595A2F"/>
    <w:rsid w:val="00595A8C"/>
    <w:rsid w:val="00595C2C"/>
    <w:rsid w:val="00596158"/>
    <w:rsid w:val="0059645E"/>
    <w:rsid w:val="00596BBA"/>
    <w:rsid w:val="00596F6C"/>
    <w:rsid w:val="0059705E"/>
    <w:rsid w:val="00597386"/>
    <w:rsid w:val="005975C4"/>
    <w:rsid w:val="005975D3"/>
    <w:rsid w:val="00597E9E"/>
    <w:rsid w:val="00597ED8"/>
    <w:rsid w:val="00599D59"/>
    <w:rsid w:val="005A01BA"/>
    <w:rsid w:val="005A01CB"/>
    <w:rsid w:val="005A0B8F"/>
    <w:rsid w:val="005A0DA2"/>
    <w:rsid w:val="005A1286"/>
    <w:rsid w:val="005A1325"/>
    <w:rsid w:val="005A1778"/>
    <w:rsid w:val="005A17AE"/>
    <w:rsid w:val="005A1C1A"/>
    <w:rsid w:val="005A1E47"/>
    <w:rsid w:val="005A2211"/>
    <w:rsid w:val="005A2425"/>
    <w:rsid w:val="005A2887"/>
    <w:rsid w:val="005A29D6"/>
    <w:rsid w:val="005A29D9"/>
    <w:rsid w:val="005A2B20"/>
    <w:rsid w:val="005A329E"/>
    <w:rsid w:val="005A32B3"/>
    <w:rsid w:val="005A32FB"/>
    <w:rsid w:val="005A339B"/>
    <w:rsid w:val="005A34D5"/>
    <w:rsid w:val="005A3815"/>
    <w:rsid w:val="005A3943"/>
    <w:rsid w:val="005A3ECB"/>
    <w:rsid w:val="005A3F71"/>
    <w:rsid w:val="005A44B7"/>
    <w:rsid w:val="005A4904"/>
    <w:rsid w:val="005A4AC9"/>
    <w:rsid w:val="005A515A"/>
    <w:rsid w:val="005A5247"/>
    <w:rsid w:val="005A60BA"/>
    <w:rsid w:val="005A61CE"/>
    <w:rsid w:val="005A6342"/>
    <w:rsid w:val="005A65C4"/>
    <w:rsid w:val="005A69E7"/>
    <w:rsid w:val="005A704D"/>
    <w:rsid w:val="005A72D4"/>
    <w:rsid w:val="005A763D"/>
    <w:rsid w:val="005A775D"/>
    <w:rsid w:val="005A7EA6"/>
    <w:rsid w:val="005A7F3F"/>
    <w:rsid w:val="005A7F85"/>
    <w:rsid w:val="005B0152"/>
    <w:rsid w:val="005B1021"/>
    <w:rsid w:val="005B16FF"/>
    <w:rsid w:val="005B1748"/>
    <w:rsid w:val="005B1E4C"/>
    <w:rsid w:val="005B1F84"/>
    <w:rsid w:val="005B1FD0"/>
    <w:rsid w:val="005B20FF"/>
    <w:rsid w:val="005B239D"/>
    <w:rsid w:val="005B2404"/>
    <w:rsid w:val="005B2904"/>
    <w:rsid w:val="005B300F"/>
    <w:rsid w:val="005B32B6"/>
    <w:rsid w:val="005B3441"/>
    <w:rsid w:val="005B373C"/>
    <w:rsid w:val="005B3A17"/>
    <w:rsid w:val="005B3A2F"/>
    <w:rsid w:val="005B3C6D"/>
    <w:rsid w:val="005B4045"/>
    <w:rsid w:val="005B4C78"/>
    <w:rsid w:val="005B56B2"/>
    <w:rsid w:val="005B56BE"/>
    <w:rsid w:val="005B583F"/>
    <w:rsid w:val="005B5F73"/>
    <w:rsid w:val="005B609E"/>
    <w:rsid w:val="005B6132"/>
    <w:rsid w:val="005B644D"/>
    <w:rsid w:val="005B64F4"/>
    <w:rsid w:val="005B66C3"/>
    <w:rsid w:val="005B6827"/>
    <w:rsid w:val="005B6D06"/>
    <w:rsid w:val="005B6DF6"/>
    <w:rsid w:val="005B6EEE"/>
    <w:rsid w:val="005B7737"/>
    <w:rsid w:val="005B7B7D"/>
    <w:rsid w:val="005C0BA6"/>
    <w:rsid w:val="005C1866"/>
    <w:rsid w:val="005C1948"/>
    <w:rsid w:val="005C22F9"/>
    <w:rsid w:val="005C249D"/>
    <w:rsid w:val="005C263C"/>
    <w:rsid w:val="005C2679"/>
    <w:rsid w:val="005C298C"/>
    <w:rsid w:val="005C3694"/>
    <w:rsid w:val="005C36DF"/>
    <w:rsid w:val="005C46E9"/>
    <w:rsid w:val="005C4A22"/>
    <w:rsid w:val="005C4BFB"/>
    <w:rsid w:val="005C4DD2"/>
    <w:rsid w:val="005C4ED5"/>
    <w:rsid w:val="005C5173"/>
    <w:rsid w:val="005C5870"/>
    <w:rsid w:val="005C5890"/>
    <w:rsid w:val="005C5AB6"/>
    <w:rsid w:val="005C68A0"/>
    <w:rsid w:val="005C6C33"/>
    <w:rsid w:val="005C6DD3"/>
    <w:rsid w:val="005C747C"/>
    <w:rsid w:val="005C7FF7"/>
    <w:rsid w:val="005CD2FC"/>
    <w:rsid w:val="005D059A"/>
    <w:rsid w:val="005D075E"/>
    <w:rsid w:val="005D07C5"/>
    <w:rsid w:val="005D0917"/>
    <w:rsid w:val="005D10C4"/>
    <w:rsid w:val="005D2104"/>
    <w:rsid w:val="005D21B7"/>
    <w:rsid w:val="005D22D5"/>
    <w:rsid w:val="005D2DAD"/>
    <w:rsid w:val="005D2E09"/>
    <w:rsid w:val="005D3112"/>
    <w:rsid w:val="005D4302"/>
    <w:rsid w:val="005D4578"/>
    <w:rsid w:val="005D47A1"/>
    <w:rsid w:val="005D4B68"/>
    <w:rsid w:val="005D4C73"/>
    <w:rsid w:val="005D4C7E"/>
    <w:rsid w:val="005D4EA1"/>
    <w:rsid w:val="005D5515"/>
    <w:rsid w:val="005D5683"/>
    <w:rsid w:val="005D5836"/>
    <w:rsid w:val="005D5A20"/>
    <w:rsid w:val="005D5D78"/>
    <w:rsid w:val="005D61A0"/>
    <w:rsid w:val="005D62DB"/>
    <w:rsid w:val="005D68A4"/>
    <w:rsid w:val="005D69DD"/>
    <w:rsid w:val="005D6F70"/>
    <w:rsid w:val="005D71AC"/>
    <w:rsid w:val="005D786C"/>
    <w:rsid w:val="005E00E5"/>
    <w:rsid w:val="005E0148"/>
    <w:rsid w:val="005E049F"/>
    <w:rsid w:val="005E08EB"/>
    <w:rsid w:val="005E0BB6"/>
    <w:rsid w:val="005E0BE9"/>
    <w:rsid w:val="005E1900"/>
    <w:rsid w:val="005E19D2"/>
    <w:rsid w:val="005E1E74"/>
    <w:rsid w:val="005E2373"/>
    <w:rsid w:val="005E29FA"/>
    <w:rsid w:val="005E3073"/>
    <w:rsid w:val="005E316A"/>
    <w:rsid w:val="005E3725"/>
    <w:rsid w:val="005E3786"/>
    <w:rsid w:val="005E3E53"/>
    <w:rsid w:val="005E40C1"/>
    <w:rsid w:val="005E448B"/>
    <w:rsid w:val="005E488A"/>
    <w:rsid w:val="005E5143"/>
    <w:rsid w:val="005E5526"/>
    <w:rsid w:val="005E59E8"/>
    <w:rsid w:val="005E6161"/>
    <w:rsid w:val="005E6592"/>
    <w:rsid w:val="005E69DB"/>
    <w:rsid w:val="005E7088"/>
    <w:rsid w:val="005E753C"/>
    <w:rsid w:val="005E77F6"/>
    <w:rsid w:val="005E7A5D"/>
    <w:rsid w:val="005E7D4B"/>
    <w:rsid w:val="005E7E1B"/>
    <w:rsid w:val="005E7F22"/>
    <w:rsid w:val="005F0108"/>
    <w:rsid w:val="005F0291"/>
    <w:rsid w:val="005F0598"/>
    <w:rsid w:val="005F0A22"/>
    <w:rsid w:val="005F0AD8"/>
    <w:rsid w:val="005F0B5D"/>
    <w:rsid w:val="005F0ECC"/>
    <w:rsid w:val="005F0F31"/>
    <w:rsid w:val="005F123D"/>
    <w:rsid w:val="005F133A"/>
    <w:rsid w:val="005F1838"/>
    <w:rsid w:val="005F1E02"/>
    <w:rsid w:val="005F21A5"/>
    <w:rsid w:val="005F2470"/>
    <w:rsid w:val="005F27F6"/>
    <w:rsid w:val="005F28C6"/>
    <w:rsid w:val="005F2962"/>
    <w:rsid w:val="005F2E01"/>
    <w:rsid w:val="005F36FA"/>
    <w:rsid w:val="005F377D"/>
    <w:rsid w:val="005F3A36"/>
    <w:rsid w:val="005F3F16"/>
    <w:rsid w:val="005F4029"/>
    <w:rsid w:val="005F46AE"/>
    <w:rsid w:val="005F48C5"/>
    <w:rsid w:val="005F4DF6"/>
    <w:rsid w:val="005F508C"/>
    <w:rsid w:val="005F50C0"/>
    <w:rsid w:val="005F52CC"/>
    <w:rsid w:val="005F536C"/>
    <w:rsid w:val="005F566C"/>
    <w:rsid w:val="005F5A40"/>
    <w:rsid w:val="005F5E6F"/>
    <w:rsid w:val="005F6108"/>
    <w:rsid w:val="005F6283"/>
    <w:rsid w:val="005F63AA"/>
    <w:rsid w:val="005F6510"/>
    <w:rsid w:val="005F681C"/>
    <w:rsid w:val="005F6BD4"/>
    <w:rsid w:val="005F6E26"/>
    <w:rsid w:val="005F7188"/>
    <w:rsid w:val="005F72A5"/>
    <w:rsid w:val="005F7985"/>
    <w:rsid w:val="005F79C6"/>
    <w:rsid w:val="00600303"/>
    <w:rsid w:val="00600678"/>
    <w:rsid w:val="00600C79"/>
    <w:rsid w:val="00600CEB"/>
    <w:rsid w:val="0060143A"/>
    <w:rsid w:val="00601D75"/>
    <w:rsid w:val="006024D6"/>
    <w:rsid w:val="00602A78"/>
    <w:rsid w:val="00602A84"/>
    <w:rsid w:val="00602AA1"/>
    <w:rsid w:val="00602BA8"/>
    <w:rsid w:val="00602D97"/>
    <w:rsid w:val="00603123"/>
    <w:rsid w:val="00603292"/>
    <w:rsid w:val="006036F4"/>
    <w:rsid w:val="00604151"/>
    <w:rsid w:val="00604367"/>
    <w:rsid w:val="006044BE"/>
    <w:rsid w:val="006046A1"/>
    <w:rsid w:val="0060475F"/>
    <w:rsid w:val="006047DF"/>
    <w:rsid w:val="00604804"/>
    <w:rsid w:val="006048D9"/>
    <w:rsid w:val="00604DE1"/>
    <w:rsid w:val="0060600E"/>
    <w:rsid w:val="006060C2"/>
    <w:rsid w:val="00606778"/>
    <w:rsid w:val="006069C5"/>
    <w:rsid w:val="00606A26"/>
    <w:rsid w:val="00606AB6"/>
    <w:rsid w:val="006071B0"/>
    <w:rsid w:val="00607D81"/>
    <w:rsid w:val="00607F6F"/>
    <w:rsid w:val="00610352"/>
    <w:rsid w:val="00610747"/>
    <w:rsid w:val="00610E03"/>
    <w:rsid w:val="0061166D"/>
    <w:rsid w:val="0061176E"/>
    <w:rsid w:val="006122B6"/>
    <w:rsid w:val="006123AB"/>
    <w:rsid w:val="006125C9"/>
    <w:rsid w:val="00612AFF"/>
    <w:rsid w:val="00612D9F"/>
    <w:rsid w:val="0061308C"/>
    <w:rsid w:val="0061351C"/>
    <w:rsid w:val="00613A5D"/>
    <w:rsid w:val="00613B10"/>
    <w:rsid w:val="00613D5D"/>
    <w:rsid w:val="00613EA5"/>
    <w:rsid w:val="0061466B"/>
    <w:rsid w:val="00614731"/>
    <w:rsid w:val="00614CD1"/>
    <w:rsid w:val="00614FE8"/>
    <w:rsid w:val="006151F2"/>
    <w:rsid w:val="006152B9"/>
    <w:rsid w:val="0061567B"/>
    <w:rsid w:val="0061582D"/>
    <w:rsid w:val="00615AC8"/>
    <w:rsid w:val="00615B1C"/>
    <w:rsid w:val="00615B3E"/>
    <w:rsid w:val="006166D0"/>
    <w:rsid w:val="00616A5E"/>
    <w:rsid w:val="00616DA8"/>
    <w:rsid w:val="006171EC"/>
    <w:rsid w:val="00617B09"/>
    <w:rsid w:val="006212DB"/>
    <w:rsid w:val="00621388"/>
    <w:rsid w:val="0062138D"/>
    <w:rsid w:val="0062152A"/>
    <w:rsid w:val="00621753"/>
    <w:rsid w:val="006217FC"/>
    <w:rsid w:val="00622142"/>
    <w:rsid w:val="00622246"/>
    <w:rsid w:val="00622D2C"/>
    <w:rsid w:val="006233FE"/>
    <w:rsid w:val="00623583"/>
    <w:rsid w:val="00623A90"/>
    <w:rsid w:val="006242EF"/>
    <w:rsid w:val="0062462F"/>
    <w:rsid w:val="00624BA1"/>
    <w:rsid w:val="00624BD6"/>
    <w:rsid w:val="0062550A"/>
    <w:rsid w:val="00625539"/>
    <w:rsid w:val="00625726"/>
    <w:rsid w:val="00625AB8"/>
    <w:rsid w:val="0062653C"/>
    <w:rsid w:val="0062660D"/>
    <w:rsid w:val="0062661B"/>
    <w:rsid w:val="00626C5C"/>
    <w:rsid w:val="006273F3"/>
    <w:rsid w:val="00627490"/>
    <w:rsid w:val="00627832"/>
    <w:rsid w:val="00627931"/>
    <w:rsid w:val="00627DD0"/>
    <w:rsid w:val="00627F80"/>
    <w:rsid w:val="00630118"/>
    <w:rsid w:val="0063016E"/>
    <w:rsid w:val="00630241"/>
    <w:rsid w:val="00630488"/>
    <w:rsid w:val="00630514"/>
    <w:rsid w:val="006307C2"/>
    <w:rsid w:val="00630BC2"/>
    <w:rsid w:val="006310AE"/>
    <w:rsid w:val="0063175B"/>
    <w:rsid w:val="00631762"/>
    <w:rsid w:val="00631879"/>
    <w:rsid w:val="00631A6C"/>
    <w:rsid w:val="00631DD5"/>
    <w:rsid w:val="00632196"/>
    <w:rsid w:val="00632BA2"/>
    <w:rsid w:val="00632BF7"/>
    <w:rsid w:val="006337CA"/>
    <w:rsid w:val="006339D5"/>
    <w:rsid w:val="00633AA8"/>
    <w:rsid w:val="00633ABE"/>
    <w:rsid w:val="00633BF2"/>
    <w:rsid w:val="00633F67"/>
    <w:rsid w:val="006345C3"/>
    <w:rsid w:val="0063472C"/>
    <w:rsid w:val="006347D8"/>
    <w:rsid w:val="00634EF0"/>
    <w:rsid w:val="00635054"/>
    <w:rsid w:val="006352D1"/>
    <w:rsid w:val="0063530F"/>
    <w:rsid w:val="006353B3"/>
    <w:rsid w:val="006356B7"/>
    <w:rsid w:val="00635DB5"/>
    <w:rsid w:val="00635E80"/>
    <w:rsid w:val="00636014"/>
    <w:rsid w:val="006362F9"/>
    <w:rsid w:val="00636306"/>
    <w:rsid w:val="0063693B"/>
    <w:rsid w:val="006369A9"/>
    <w:rsid w:val="00636CB5"/>
    <w:rsid w:val="00636DF5"/>
    <w:rsid w:val="00636F26"/>
    <w:rsid w:val="006373CD"/>
    <w:rsid w:val="00637631"/>
    <w:rsid w:val="0064036E"/>
    <w:rsid w:val="0064067B"/>
    <w:rsid w:val="0064081F"/>
    <w:rsid w:val="00640A32"/>
    <w:rsid w:val="00640E38"/>
    <w:rsid w:val="0064107E"/>
    <w:rsid w:val="00641283"/>
    <w:rsid w:val="006413CF"/>
    <w:rsid w:val="00641413"/>
    <w:rsid w:val="00641465"/>
    <w:rsid w:val="006415DE"/>
    <w:rsid w:val="0064165D"/>
    <w:rsid w:val="00641A52"/>
    <w:rsid w:val="00641CDE"/>
    <w:rsid w:val="0064282D"/>
    <w:rsid w:val="00642915"/>
    <w:rsid w:val="00642A88"/>
    <w:rsid w:val="00642D37"/>
    <w:rsid w:val="00642D83"/>
    <w:rsid w:val="00642E8C"/>
    <w:rsid w:val="00642FB8"/>
    <w:rsid w:val="00643031"/>
    <w:rsid w:val="0064326A"/>
    <w:rsid w:val="006433BD"/>
    <w:rsid w:val="00643562"/>
    <w:rsid w:val="0064364E"/>
    <w:rsid w:val="00643774"/>
    <w:rsid w:val="00643784"/>
    <w:rsid w:val="006440F0"/>
    <w:rsid w:val="00644186"/>
    <w:rsid w:val="0064437D"/>
    <w:rsid w:val="006448F2"/>
    <w:rsid w:val="00644A21"/>
    <w:rsid w:val="00644B56"/>
    <w:rsid w:val="00644E43"/>
    <w:rsid w:val="00645045"/>
    <w:rsid w:val="0064589C"/>
    <w:rsid w:val="00645C9F"/>
    <w:rsid w:val="00645D70"/>
    <w:rsid w:val="0064623E"/>
    <w:rsid w:val="00646305"/>
    <w:rsid w:val="006466CF"/>
    <w:rsid w:val="0064680A"/>
    <w:rsid w:val="00646864"/>
    <w:rsid w:val="00646A6C"/>
    <w:rsid w:val="00646B8C"/>
    <w:rsid w:val="00647480"/>
    <w:rsid w:val="006475B9"/>
    <w:rsid w:val="006475E6"/>
    <w:rsid w:val="00647ABB"/>
    <w:rsid w:val="00647D11"/>
    <w:rsid w:val="00650079"/>
    <w:rsid w:val="006501F7"/>
    <w:rsid w:val="006503B0"/>
    <w:rsid w:val="006503F6"/>
    <w:rsid w:val="00650452"/>
    <w:rsid w:val="00650796"/>
    <w:rsid w:val="006508B9"/>
    <w:rsid w:val="00650CA1"/>
    <w:rsid w:val="00650EF6"/>
    <w:rsid w:val="00650F49"/>
    <w:rsid w:val="006512A5"/>
    <w:rsid w:val="00651347"/>
    <w:rsid w:val="0065143C"/>
    <w:rsid w:val="00651854"/>
    <w:rsid w:val="00651913"/>
    <w:rsid w:val="00651D1B"/>
    <w:rsid w:val="00651EBD"/>
    <w:rsid w:val="00652578"/>
    <w:rsid w:val="00652F0B"/>
    <w:rsid w:val="00653057"/>
    <w:rsid w:val="006539E8"/>
    <w:rsid w:val="006541C2"/>
    <w:rsid w:val="00654381"/>
    <w:rsid w:val="00654AF8"/>
    <w:rsid w:val="00654E48"/>
    <w:rsid w:val="00654E94"/>
    <w:rsid w:val="00655143"/>
    <w:rsid w:val="00655685"/>
    <w:rsid w:val="006557B7"/>
    <w:rsid w:val="0065589B"/>
    <w:rsid w:val="00655F2A"/>
    <w:rsid w:val="00656307"/>
    <w:rsid w:val="006565D8"/>
    <w:rsid w:val="00656653"/>
    <w:rsid w:val="00656B96"/>
    <w:rsid w:val="00656BF0"/>
    <w:rsid w:val="00656D66"/>
    <w:rsid w:val="00656E0D"/>
    <w:rsid w:val="00656F79"/>
    <w:rsid w:val="0065726C"/>
    <w:rsid w:val="00657321"/>
    <w:rsid w:val="0065736B"/>
    <w:rsid w:val="00657694"/>
    <w:rsid w:val="006578E4"/>
    <w:rsid w:val="00657AE5"/>
    <w:rsid w:val="00657D5D"/>
    <w:rsid w:val="006604A3"/>
    <w:rsid w:val="006607C5"/>
    <w:rsid w:val="006608B4"/>
    <w:rsid w:val="006608CC"/>
    <w:rsid w:val="00660DD5"/>
    <w:rsid w:val="006611DA"/>
    <w:rsid w:val="0066183C"/>
    <w:rsid w:val="0066184D"/>
    <w:rsid w:val="006619B0"/>
    <w:rsid w:val="00661D42"/>
    <w:rsid w:val="00661DA8"/>
    <w:rsid w:val="00661F6C"/>
    <w:rsid w:val="00662012"/>
    <w:rsid w:val="006624EA"/>
    <w:rsid w:val="00662543"/>
    <w:rsid w:val="006626D0"/>
    <w:rsid w:val="0066283E"/>
    <w:rsid w:val="006628E9"/>
    <w:rsid w:val="006629F2"/>
    <w:rsid w:val="00662ABF"/>
    <w:rsid w:val="00663144"/>
    <w:rsid w:val="0066346F"/>
    <w:rsid w:val="006634A6"/>
    <w:rsid w:val="00663875"/>
    <w:rsid w:val="006638E6"/>
    <w:rsid w:val="00663A26"/>
    <w:rsid w:val="00663AAB"/>
    <w:rsid w:val="006641F4"/>
    <w:rsid w:val="00664E8C"/>
    <w:rsid w:val="00664E95"/>
    <w:rsid w:val="006653A5"/>
    <w:rsid w:val="006653B5"/>
    <w:rsid w:val="006654B9"/>
    <w:rsid w:val="00665AAA"/>
    <w:rsid w:val="00665C4A"/>
    <w:rsid w:val="00665E85"/>
    <w:rsid w:val="00665F7C"/>
    <w:rsid w:val="006661E7"/>
    <w:rsid w:val="00666212"/>
    <w:rsid w:val="00666555"/>
    <w:rsid w:val="00666797"/>
    <w:rsid w:val="0066699A"/>
    <w:rsid w:val="00666DFC"/>
    <w:rsid w:val="00666EBB"/>
    <w:rsid w:val="00667062"/>
    <w:rsid w:val="0066740C"/>
    <w:rsid w:val="0066779E"/>
    <w:rsid w:val="006677C4"/>
    <w:rsid w:val="00667FAF"/>
    <w:rsid w:val="00670371"/>
    <w:rsid w:val="0067096D"/>
    <w:rsid w:val="00670AF4"/>
    <w:rsid w:val="00670C1C"/>
    <w:rsid w:val="00670EAE"/>
    <w:rsid w:val="00671059"/>
    <w:rsid w:val="006719E0"/>
    <w:rsid w:val="00671A75"/>
    <w:rsid w:val="00671CA7"/>
    <w:rsid w:val="00671CD6"/>
    <w:rsid w:val="0067269D"/>
    <w:rsid w:val="00672988"/>
    <w:rsid w:val="00672A80"/>
    <w:rsid w:val="00672C64"/>
    <w:rsid w:val="00672D7C"/>
    <w:rsid w:val="00672F74"/>
    <w:rsid w:val="00673650"/>
    <w:rsid w:val="00673692"/>
    <w:rsid w:val="00673762"/>
    <w:rsid w:val="0067394D"/>
    <w:rsid w:val="00674139"/>
    <w:rsid w:val="00674406"/>
    <w:rsid w:val="00674BBB"/>
    <w:rsid w:val="00674E6A"/>
    <w:rsid w:val="00675355"/>
    <w:rsid w:val="006755CB"/>
    <w:rsid w:val="006755E0"/>
    <w:rsid w:val="00675A9A"/>
    <w:rsid w:val="00675CE5"/>
    <w:rsid w:val="00675CF4"/>
    <w:rsid w:val="00676032"/>
    <w:rsid w:val="0067615C"/>
    <w:rsid w:val="0067642F"/>
    <w:rsid w:val="00676618"/>
    <w:rsid w:val="006768E3"/>
    <w:rsid w:val="00676A64"/>
    <w:rsid w:val="00676B0D"/>
    <w:rsid w:val="0067760F"/>
    <w:rsid w:val="00677925"/>
    <w:rsid w:val="006779BF"/>
    <w:rsid w:val="0067B61F"/>
    <w:rsid w:val="00680079"/>
    <w:rsid w:val="00680C20"/>
    <w:rsid w:val="00680C21"/>
    <w:rsid w:val="00680EC0"/>
    <w:rsid w:val="00680F46"/>
    <w:rsid w:val="006811C5"/>
    <w:rsid w:val="006812B7"/>
    <w:rsid w:val="00681DB6"/>
    <w:rsid w:val="00681FDC"/>
    <w:rsid w:val="00682621"/>
    <w:rsid w:val="00682630"/>
    <w:rsid w:val="00682B53"/>
    <w:rsid w:val="00682F27"/>
    <w:rsid w:val="0068346D"/>
    <w:rsid w:val="00683846"/>
    <w:rsid w:val="00684DBE"/>
    <w:rsid w:val="006859DB"/>
    <w:rsid w:val="00685FBE"/>
    <w:rsid w:val="006860EA"/>
    <w:rsid w:val="0068618F"/>
    <w:rsid w:val="006862E1"/>
    <w:rsid w:val="0068678D"/>
    <w:rsid w:val="006869BA"/>
    <w:rsid w:val="006869D0"/>
    <w:rsid w:val="00687488"/>
    <w:rsid w:val="00687926"/>
    <w:rsid w:val="00687990"/>
    <w:rsid w:val="00687A4A"/>
    <w:rsid w:val="00687ED5"/>
    <w:rsid w:val="00690182"/>
    <w:rsid w:val="006904ED"/>
    <w:rsid w:val="00690AC6"/>
    <w:rsid w:val="00690BAE"/>
    <w:rsid w:val="00690E2E"/>
    <w:rsid w:val="006912F6"/>
    <w:rsid w:val="006915D7"/>
    <w:rsid w:val="00691614"/>
    <w:rsid w:val="0069208B"/>
    <w:rsid w:val="00692257"/>
    <w:rsid w:val="00692814"/>
    <w:rsid w:val="00692EB8"/>
    <w:rsid w:val="006932E7"/>
    <w:rsid w:val="00693347"/>
    <w:rsid w:val="0069334C"/>
    <w:rsid w:val="00693AB4"/>
    <w:rsid w:val="00693CEF"/>
    <w:rsid w:val="00693FAE"/>
    <w:rsid w:val="00694077"/>
    <w:rsid w:val="006942B6"/>
    <w:rsid w:val="006948EF"/>
    <w:rsid w:val="00694A4A"/>
    <w:rsid w:val="00694E01"/>
    <w:rsid w:val="00695606"/>
    <w:rsid w:val="00695C15"/>
    <w:rsid w:val="00696024"/>
    <w:rsid w:val="00696143"/>
    <w:rsid w:val="00696D63"/>
    <w:rsid w:val="00696D80"/>
    <w:rsid w:val="0069713F"/>
    <w:rsid w:val="006975B7"/>
    <w:rsid w:val="00697C55"/>
    <w:rsid w:val="00697DB1"/>
    <w:rsid w:val="006A032F"/>
    <w:rsid w:val="006A04A2"/>
    <w:rsid w:val="006A0530"/>
    <w:rsid w:val="006A057E"/>
    <w:rsid w:val="006A09A9"/>
    <w:rsid w:val="006A0DD3"/>
    <w:rsid w:val="006A10A5"/>
    <w:rsid w:val="006A11DD"/>
    <w:rsid w:val="006A1387"/>
    <w:rsid w:val="006A146E"/>
    <w:rsid w:val="006A1BEB"/>
    <w:rsid w:val="006A1E9E"/>
    <w:rsid w:val="006A205D"/>
    <w:rsid w:val="006A2069"/>
    <w:rsid w:val="006A3022"/>
    <w:rsid w:val="006A36A9"/>
    <w:rsid w:val="006A41AE"/>
    <w:rsid w:val="006A4856"/>
    <w:rsid w:val="006A4993"/>
    <w:rsid w:val="006A4FC5"/>
    <w:rsid w:val="006A515E"/>
    <w:rsid w:val="006A5455"/>
    <w:rsid w:val="006A5474"/>
    <w:rsid w:val="006A5489"/>
    <w:rsid w:val="006A5589"/>
    <w:rsid w:val="006A564B"/>
    <w:rsid w:val="006A6826"/>
    <w:rsid w:val="006A6D03"/>
    <w:rsid w:val="006A6FC4"/>
    <w:rsid w:val="006A7691"/>
    <w:rsid w:val="006A7735"/>
    <w:rsid w:val="006A7D66"/>
    <w:rsid w:val="006B01D5"/>
    <w:rsid w:val="006B02C3"/>
    <w:rsid w:val="006B05B5"/>
    <w:rsid w:val="006B077C"/>
    <w:rsid w:val="006B09CE"/>
    <w:rsid w:val="006B0EA3"/>
    <w:rsid w:val="006B1545"/>
    <w:rsid w:val="006B1621"/>
    <w:rsid w:val="006B1BB4"/>
    <w:rsid w:val="006B2203"/>
    <w:rsid w:val="006B23B9"/>
    <w:rsid w:val="006B2580"/>
    <w:rsid w:val="006B25B1"/>
    <w:rsid w:val="006B2DA7"/>
    <w:rsid w:val="006B2F4D"/>
    <w:rsid w:val="006B306B"/>
    <w:rsid w:val="006B3682"/>
    <w:rsid w:val="006B376A"/>
    <w:rsid w:val="006B3964"/>
    <w:rsid w:val="006B3974"/>
    <w:rsid w:val="006B3E9F"/>
    <w:rsid w:val="006B4170"/>
    <w:rsid w:val="006B420F"/>
    <w:rsid w:val="006B4419"/>
    <w:rsid w:val="006B4836"/>
    <w:rsid w:val="006B48CB"/>
    <w:rsid w:val="006B549D"/>
    <w:rsid w:val="006B564D"/>
    <w:rsid w:val="006B582C"/>
    <w:rsid w:val="006B58F1"/>
    <w:rsid w:val="006B5E06"/>
    <w:rsid w:val="006B6802"/>
    <w:rsid w:val="006B6CA4"/>
    <w:rsid w:val="006B7461"/>
    <w:rsid w:val="006B75B3"/>
    <w:rsid w:val="006B7609"/>
    <w:rsid w:val="006B7BB9"/>
    <w:rsid w:val="006C0D5C"/>
    <w:rsid w:val="006C0FA4"/>
    <w:rsid w:val="006C1445"/>
    <w:rsid w:val="006C15E3"/>
    <w:rsid w:val="006C1EA8"/>
    <w:rsid w:val="006C32E3"/>
    <w:rsid w:val="006C346F"/>
    <w:rsid w:val="006C365E"/>
    <w:rsid w:val="006C3AB0"/>
    <w:rsid w:val="006C3BA2"/>
    <w:rsid w:val="006C3BC0"/>
    <w:rsid w:val="006C4F67"/>
    <w:rsid w:val="006C4FC1"/>
    <w:rsid w:val="006C51A5"/>
    <w:rsid w:val="006C529D"/>
    <w:rsid w:val="006C65A0"/>
    <w:rsid w:val="006C6798"/>
    <w:rsid w:val="006C690C"/>
    <w:rsid w:val="006C6CDD"/>
    <w:rsid w:val="006C6DF7"/>
    <w:rsid w:val="006C6E24"/>
    <w:rsid w:val="006C765A"/>
    <w:rsid w:val="006C79AD"/>
    <w:rsid w:val="006C7A86"/>
    <w:rsid w:val="006C7D23"/>
    <w:rsid w:val="006C7D6F"/>
    <w:rsid w:val="006D0826"/>
    <w:rsid w:val="006D0981"/>
    <w:rsid w:val="006D0B1B"/>
    <w:rsid w:val="006D0C12"/>
    <w:rsid w:val="006D0C38"/>
    <w:rsid w:val="006D0E6B"/>
    <w:rsid w:val="006D112D"/>
    <w:rsid w:val="006D1EF2"/>
    <w:rsid w:val="006D209F"/>
    <w:rsid w:val="006D2146"/>
    <w:rsid w:val="006D2524"/>
    <w:rsid w:val="006D25A6"/>
    <w:rsid w:val="006D2D44"/>
    <w:rsid w:val="006D3898"/>
    <w:rsid w:val="006D3932"/>
    <w:rsid w:val="006D3AD6"/>
    <w:rsid w:val="006D424B"/>
    <w:rsid w:val="006D43D2"/>
    <w:rsid w:val="006D469B"/>
    <w:rsid w:val="006D4BA9"/>
    <w:rsid w:val="006D4CD9"/>
    <w:rsid w:val="006D5102"/>
    <w:rsid w:val="006D5BB9"/>
    <w:rsid w:val="006D5FE0"/>
    <w:rsid w:val="006D632E"/>
    <w:rsid w:val="006D6376"/>
    <w:rsid w:val="006D6B09"/>
    <w:rsid w:val="006D6C9C"/>
    <w:rsid w:val="006D711F"/>
    <w:rsid w:val="006D7302"/>
    <w:rsid w:val="006D7BE3"/>
    <w:rsid w:val="006E01BB"/>
    <w:rsid w:val="006E04B3"/>
    <w:rsid w:val="006E094A"/>
    <w:rsid w:val="006E0AE3"/>
    <w:rsid w:val="006E0E74"/>
    <w:rsid w:val="006E0F41"/>
    <w:rsid w:val="006E12B1"/>
    <w:rsid w:val="006E13D1"/>
    <w:rsid w:val="006E2545"/>
    <w:rsid w:val="006E2691"/>
    <w:rsid w:val="006E28D1"/>
    <w:rsid w:val="006E2B12"/>
    <w:rsid w:val="006E2D9A"/>
    <w:rsid w:val="006E3359"/>
    <w:rsid w:val="006E3755"/>
    <w:rsid w:val="006E3D37"/>
    <w:rsid w:val="006E3D70"/>
    <w:rsid w:val="006E3FEB"/>
    <w:rsid w:val="006E421D"/>
    <w:rsid w:val="006E45E2"/>
    <w:rsid w:val="006E464E"/>
    <w:rsid w:val="006E4D0C"/>
    <w:rsid w:val="006E4D1B"/>
    <w:rsid w:val="006E5845"/>
    <w:rsid w:val="006E5B78"/>
    <w:rsid w:val="006E5BBA"/>
    <w:rsid w:val="006E5F0E"/>
    <w:rsid w:val="006E67BA"/>
    <w:rsid w:val="006E699D"/>
    <w:rsid w:val="006E6BA3"/>
    <w:rsid w:val="006E6CCC"/>
    <w:rsid w:val="006E70A7"/>
    <w:rsid w:val="006E720F"/>
    <w:rsid w:val="006E7517"/>
    <w:rsid w:val="006E7973"/>
    <w:rsid w:val="006E7B2F"/>
    <w:rsid w:val="006F00C1"/>
    <w:rsid w:val="006F05B0"/>
    <w:rsid w:val="006F082E"/>
    <w:rsid w:val="006F09F7"/>
    <w:rsid w:val="006F0A68"/>
    <w:rsid w:val="006F0CDA"/>
    <w:rsid w:val="006F1116"/>
    <w:rsid w:val="006F15CD"/>
    <w:rsid w:val="006F2654"/>
    <w:rsid w:val="006F2D4C"/>
    <w:rsid w:val="006F3196"/>
    <w:rsid w:val="006F3C54"/>
    <w:rsid w:val="006F3DDE"/>
    <w:rsid w:val="006F4095"/>
    <w:rsid w:val="006F418C"/>
    <w:rsid w:val="006F4557"/>
    <w:rsid w:val="006F49DC"/>
    <w:rsid w:val="006F4DB7"/>
    <w:rsid w:val="006F4E4F"/>
    <w:rsid w:val="006F513D"/>
    <w:rsid w:val="006F52E7"/>
    <w:rsid w:val="006F5DC4"/>
    <w:rsid w:val="006F5E64"/>
    <w:rsid w:val="006F5F46"/>
    <w:rsid w:val="006F60DE"/>
    <w:rsid w:val="006F61E4"/>
    <w:rsid w:val="006F640C"/>
    <w:rsid w:val="006F65FB"/>
    <w:rsid w:val="006F67A0"/>
    <w:rsid w:val="006F6BCB"/>
    <w:rsid w:val="006F72BC"/>
    <w:rsid w:val="006F7914"/>
    <w:rsid w:val="006F7AAF"/>
    <w:rsid w:val="006F7B81"/>
    <w:rsid w:val="006F7C0B"/>
    <w:rsid w:val="006F7E46"/>
    <w:rsid w:val="007002DB"/>
    <w:rsid w:val="00700AB4"/>
    <w:rsid w:val="00700FCA"/>
    <w:rsid w:val="0070108D"/>
    <w:rsid w:val="00701175"/>
    <w:rsid w:val="007012BD"/>
    <w:rsid w:val="007014CA"/>
    <w:rsid w:val="007015C6"/>
    <w:rsid w:val="00701645"/>
    <w:rsid w:val="0070188E"/>
    <w:rsid w:val="00701AA6"/>
    <w:rsid w:val="00701BBC"/>
    <w:rsid w:val="00701FAC"/>
    <w:rsid w:val="007020DF"/>
    <w:rsid w:val="007023D2"/>
    <w:rsid w:val="0070283E"/>
    <w:rsid w:val="0070285F"/>
    <w:rsid w:val="00702D5A"/>
    <w:rsid w:val="00702D65"/>
    <w:rsid w:val="00702EF7"/>
    <w:rsid w:val="00703571"/>
    <w:rsid w:val="00703989"/>
    <w:rsid w:val="00703EDD"/>
    <w:rsid w:val="007042E9"/>
    <w:rsid w:val="00704495"/>
    <w:rsid w:val="00704C04"/>
    <w:rsid w:val="00704FD4"/>
    <w:rsid w:val="0070504A"/>
    <w:rsid w:val="007056C6"/>
    <w:rsid w:val="00705D56"/>
    <w:rsid w:val="00705D6A"/>
    <w:rsid w:val="00706F85"/>
    <w:rsid w:val="007071A3"/>
    <w:rsid w:val="00707443"/>
    <w:rsid w:val="00707989"/>
    <w:rsid w:val="00707E9F"/>
    <w:rsid w:val="00710269"/>
    <w:rsid w:val="0071065A"/>
    <w:rsid w:val="00710774"/>
    <w:rsid w:val="007108D3"/>
    <w:rsid w:val="00710A00"/>
    <w:rsid w:val="00710FD2"/>
    <w:rsid w:val="0071118B"/>
    <w:rsid w:val="007113A7"/>
    <w:rsid w:val="0071192E"/>
    <w:rsid w:val="00711C66"/>
    <w:rsid w:val="00711CAC"/>
    <w:rsid w:val="00711E13"/>
    <w:rsid w:val="00712917"/>
    <w:rsid w:val="00712EDA"/>
    <w:rsid w:val="007133B8"/>
    <w:rsid w:val="007136D0"/>
    <w:rsid w:val="007138CA"/>
    <w:rsid w:val="007139BA"/>
    <w:rsid w:val="00713BD3"/>
    <w:rsid w:val="00713C25"/>
    <w:rsid w:val="00713D02"/>
    <w:rsid w:val="00713D73"/>
    <w:rsid w:val="00714E0C"/>
    <w:rsid w:val="0071542F"/>
    <w:rsid w:val="007155A9"/>
    <w:rsid w:val="0071563C"/>
    <w:rsid w:val="007157F7"/>
    <w:rsid w:val="007158E1"/>
    <w:rsid w:val="00715DCA"/>
    <w:rsid w:val="00715F65"/>
    <w:rsid w:val="0071625B"/>
    <w:rsid w:val="00716AA6"/>
    <w:rsid w:val="00716B65"/>
    <w:rsid w:val="00716D61"/>
    <w:rsid w:val="00716D74"/>
    <w:rsid w:val="0071705B"/>
    <w:rsid w:val="007172D7"/>
    <w:rsid w:val="00717348"/>
    <w:rsid w:val="007177D1"/>
    <w:rsid w:val="00717A64"/>
    <w:rsid w:val="00717AE9"/>
    <w:rsid w:val="00720021"/>
    <w:rsid w:val="00720432"/>
    <w:rsid w:val="00720505"/>
    <w:rsid w:val="007209A4"/>
    <w:rsid w:val="00720F4A"/>
    <w:rsid w:val="00720FEA"/>
    <w:rsid w:val="00721779"/>
    <w:rsid w:val="00721821"/>
    <w:rsid w:val="0072184E"/>
    <w:rsid w:val="00721C10"/>
    <w:rsid w:val="00721C99"/>
    <w:rsid w:val="00721DE2"/>
    <w:rsid w:val="007221A0"/>
    <w:rsid w:val="00722429"/>
    <w:rsid w:val="00722721"/>
    <w:rsid w:val="00722FE2"/>
    <w:rsid w:val="007231E1"/>
    <w:rsid w:val="007236A3"/>
    <w:rsid w:val="007239B6"/>
    <w:rsid w:val="00723CB3"/>
    <w:rsid w:val="00723D0C"/>
    <w:rsid w:val="00724224"/>
    <w:rsid w:val="0072425F"/>
    <w:rsid w:val="00724346"/>
    <w:rsid w:val="00724354"/>
    <w:rsid w:val="0072457A"/>
    <w:rsid w:val="007248DD"/>
    <w:rsid w:val="0072490A"/>
    <w:rsid w:val="00724A92"/>
    <w:rsid w:val="00724B64"/>
    <w:rsid w:val="00724C26"/>
    <w:rsid w:val="0072517D"/>
    <w:rsid w:val="0072529E"/>
    <w:rsid w:val="00725912"/>
    <w:rsid w:val="007260F8"/>
    <w:rsid w:val="0072620E"/>
    <w:rsid w:val="00726878"/>
    <w:rsid w:val="00726B49"/>
    <w:rsid w:val="00726D6B"/>
    <w:rsid w:val="007273BA"/>
    <w:rsid w:val="0072760A"/>
    <w:rsid w:val="00727B9B"/>
    <w:rsid w:val="0073076D"/>
    <w:rsid w:val="0073088B"/>
    <w:rsid w:val="0073124A"/>
    <w:rsid w:val="00731276"/>
    <w:rsid w:val="00731721"/>
    <w:rsid w:val="00731B79"/>
    <w:rsid w:val="00731CCC"/>
    <w:rsid w:val="00731F44"/>
    <w:rsid w:val="007320A2"/>
    <w:rsid w:val="007327CE"/>
    <w:rsid w:val="00732E3D"/>
    <w:rsid w:val="00733893"/>
    <w:rsid w:val="007338F7"/>
    <w:rsid w:val="00733AA8"/>
    <w:rsid w:val="00733B1E"/>
    <w:rsid w:val="00733B31"/>
    <w:rsid w:val="00733B94"/>
    <w:rsid w:val="00734118"/>
    <w:rsid w:val="00734360"/>
    <w:rsid w:val="00734597"/>
    <w:rsid w:val="0073475F"/>
    <w:rsid w:val="00734A05"/>
    <w:rsid w:val="00734ECC"/>
    <w:rsid w:val="00735389"/>
    <w:rsid w:val="00735C6F"/>
    <w:rsid w:val="00735F62"/>
    <w:rsid w:val="007362C4"/>
    <w:rsid w:val="0073665B"/>
    <w:rsid w:val="00736D08"/>
    <w:rsid w:val="00737182"/>
    <w:rsid w:val="007373D0"/>
    <w:rsid w:val="007376C0"/>
    <w:rsid w:val="00737A31"/>
    <w:rsid w:val="00737AF8"/>
    <w:rsid w:val="00740782"/>
    <w:rsid w:val="007407F9"/>
    <w:rsid w:val="00740B80"/>
    <w:rsid w:val="00741254"/>
    <w:rsid w:val="007412C8"/>
    <w:rsid w:val="007422BB"/>
    <w:rsid w:val="00742842"/>
    <w:rsid w:val="00742A6A"/>
    <w:rsid w:val="00742B44"/>
    <w:rsid w:val="007435A5"/>
    <w:rsid w:val="00743961"/>
    <w:rsid w:val="00743B0D"/>
    <w:rsid w:val="00743B1A"/>
    <w:rsid w:val="00744115"/>
    <w:rsid w:val="0074423E"/>
    <w:rsid w:val="007449C7"/>
    <w:rsid w:val="00744F25"/>
    <w:rsid w:val="00745001"/>
    <w:rsid w:val="00745A73"/>
    <w:rsid w:val="00745E64"/>
    <w:rsid w:val="00745FA9"/>
    <w:rsid w:val="00746295"/>
    <w:rsid w:val="0074635A"/>
    <w:rsid w:val="0074656E"/>
    <w:rsid w:val="00746971"/>
    <w:rsid w:val="00746C39"/>
    <w:rsid w:val="007472D5"/>
    <w:rsid w:val="00747300"/>
    <w:rsid w:val="00747FDB"/>
    <w:rsid w:val="00750502"/>
    <w:rsid w:val="00750DE7"/>
    <w:rsid w:val="00751263"/>
    <w:rsid w:val="0075169B"/>
    <w:rsid w:val="0075184F"/>
    <w:rsid w:val="007518B0"/>
    <w:rsid w:val="00751B4A"/>
    <w:rsid w:val="00751D2D"/>
    <w:rsid w:val="00751D38"/>
    <w:rsid w:val="00751F46"/>
    <w:rsid w:val="007526CD"/>
    <w:rsid w:val="007529F5"/>
    <w:rsid w:val="00752B03"/>
    <w:rsid w:val="007532C9"/>
    <w:rsid w:val="007532EA"/>
    <w:rsid w:val="00753454"/>
    <w:rsid w:val="00753BB5"/>
    <w:rsid w:val="00753C48"/>
    <w:rsid w:val="007544F1"/>
    <w:rsid w:val="00754717"/>
    <w:rsid w:val="00754CBC"/>
    <w:rsid w:val="00755E4A"/>
    <w:rsid w:val="00756832"/>
    <w:rsid w:val="007569A4"/>
    <w:rsid w:val="00756B1E"/>
    <w:rsid w:val="00756C8F"/>
    <w:rsid w:val="00756F36"/>
    <w:rsid w:val="00757361"/>
    <w:rsid w:val="00757F0B"/>
    <w:rsid w:val="00757F3B"/>
    <w:rsid w:val="0075A255"/>
    <w:rsid w:val="0076024D"/>
    <w:rsid w:val="0076054A"/>
    <w:rsid w:val="00760937"/>
    <w:rsid w:val="007617BB"/>
    <w:rsid w:val="00761CFE"/>
    <w:rsid w:val="007621D7"/>
    <w:rsid w:val="00762201"/>
    <w:rsid w:val="00762224"/>
    <w:rsid w:val="007626D0"/>
    <w:rsid w:val="00762E21"/>
    <w:rsid w:val="00762E7C"/>
    <w:rsid w:val="00762FD8"/>
    <w:rsid w:val="00763BD9"/>
    <w:rsid w:val="00764125"/>
    <w:rsid w:val="00764734"/>
    <w:rsid w:val="007647CB"/>
    <w:rsid w:val="00764825"/>
    <w:rsid w:val="00764A0C"/>
    <w:rsid w:val="00764FAE"/>
    <w:rsid w:val="007651CA"/>
    <w:rsid w:val="007652BB"/>
    <w:rsid w:val="00765DE9"/>
    <w:rsid w:val="00766461"/>
    <w:rsid w:val="00766849"/>
    <w:rsid w:val="00766952"/>
    <w:rsid w:val="00766F5A"/>
    <w:rsid w:val="0076709C"/>
    <w:rsid w:val="00767519"/>
    <w:rsid w:val="00767951"/>
    <w:rsid w:val="00767984"/>
    <w:rsid w:val="00767FDC"/>
    <w:rsid w:val="007704E1"/>
    <w:rsid w:val="00770914"/>
    <w:rsid w:val="00770D89"/>
    <w:rsid w:val="00770E5C"/>
    <w:rsid w:val="00771226"/>
    <w:rsid w:val="007713B4"/>
    <w:rsid w:val="007717EB"/>
    <w:rsid w:val="007718B2"/>
    <w:rsid w:val="0077198B"/>
    <w:rsid w:val="00772298"/>
    <w:rsid w:val="00772569"/>
    <w:rsid w:val="00772A37"/>
    <w:rsid w:val="00772D7A"/>
    <w:rsid w:val="00772E8C"/>
    <w:rsid w:val="00772FDB"/>
    <w:rsid w:val="0077316B"/>
    <w:rsid w:val="007736D3"/>
    <w:rsid w:val="00773F67"/>
    <w:rsid w:val="00773F87"/>
    <w:rsid w:val="0077420C"/>
    <w:rsid w:val="007743A2"/>
    <w:rsid w:val="0077450D"/>
    <w:rsid w:val="007746BC"/>
    <w:rsid w:val="007748AC"/>
    <w:rsid w:val="00774A5E"/>
    <w:rsid w:val="00774DFC"/>
    <w:rsid w:val="00774EAB"/>
    <w:rsid w:val="0077500F"/>
    <w:rsid w:val="00775061"/>
    <w:rsid w:val="0077548E"/>
    <w:rsid w:val="00775683"/>
    <w:rsid w:val="0077574A"/>
    <w:rsid w:val="00775A7F"/>
    <w:rsid w:val="00775B68"/>
    <w:rsid w:val="00775D68"/>
    <w:rsid w:val="00775E60"/>
    <w:rsid w:val="0077614F"/>
    <w:rsid w:val="007764B8"/>
    <w:rsid w:val="007764F2"/>
    <w:rsid w:val="00776EBE"/>
    <w:rsid w:val="00777203"/>
    <w:rsid w:val="00777315"/>
    <w:rsid w:val="00777813"/>
    <w:rsid w:val="007802E4"/>
    <w:rsid w:val="00780919"/>
    <w:rsid w:val="00781333"/>
    <w:rsid w:val="00781534"/>
    <w:rsid w:val="00781589"/>
    <w:rsid w:val="00781BEC"/>
    <w:rsid w:val="00781FA8"/>
    <w:rsid w:val="007820D0"/>
    <w:rsid w:val="007826C8"/>
    <w:rsid w:val="00782906"/>
    <w:rsid w:val="007829E5"/>
    <w:rsid w:val="007837DF"/>
    <w:rsid w:val="00784190"/>
    <w:rsid w:val="00784229"/>
    <w:rsid w:val="00784288"/>
    <w:rsid w:val="0078457B"/>
    <w:rsid w:val="00784756"/>
    <w:rsid w:val="00784BA3"/>
    <w:rsid w:val="00785124"/>
    <w:rsid w:val="0078539D"/>
    <w:rsid w:val="007856C1"/>
    <w:rsid w:val="00785B0F"/>
    <w:rsid w:val="00785C42"/>
    <w:rsid w:val="00786245"/>
    <w:rsid w:val="00786543"/>
    <w:rsid w:val="00786558"/>
    <w:rsid w:val="007865E2"/>
    <w:rsid w:val="0078669E"/>
    <w:rsid w:val="00786E52"/>
    <w:rsid w:val="00787051"/>
    <w:rsid w:val="00787163"/>
    <w:rsid w:val="0078740A"/>
    <w:rsid w:val="00787744"/>
    <w:rsid w:val="0078774D"/>
    <w:rsid w:val="00787805"/>
    <w:rsid w:val="00787A1F"/>
    <w:rsid w:val="00787AA3"/>
    <w:rsid w:val="00787D54"/>
    <w:rsid w:val="0079018D"/>
    <w:rsid w:val="007901DC"/>
    <w:rsid w:val="007902B9"/>
    <w:rsid w:val="00790468"/>
    <w:rsid w:val="0079088E"/>
    <w:rsid w:val="00790C3A"/>
    <w:rsid w:val="00791A00"/>
    <w:rsid w:val="00791D68"/>
    <w:rsid w:val="00791DDB"/>
    <w:rsid w:val="00791EFD"/>
    <w:rsid w:val="00791FDA"/>
    <w:rsid w:val="007923A9"/>
    <w:rsid w:val="00792950"/>
    <w:rsid w:val="00792CEE"/>
    <w:rsid w:val="0079317B"/>
    <w:rsid w:val="007936A8"/>
    <w:rsid w:val="00793713"/>
    <w:rsid w:val="00793F35"/>
    <w:rsid w:val="007940F9"/>
    <w:rsid w:val="0079436B"/>
    <w:rsid w:val="007944C0"/>
    <w:rsid w:val="00794C1D"/>
    <w:rsid w:val="00795040"/>
    <w:rsid w:val="007957CB"/>
    <w:rsid w:val="00795932"/>
    <w:rsid w:val="007962B4"/>
    <w:rsid w:val="007964EC"/>
    <w:rsid w:val="00796881"/>
    <w:rsid w:val="00796F15"/>
    <w:rsid w:val="00797E22"/>
    <w:rsid w:val="007A0029"/>
    <w:rsid w:val="007A018F"/>
    <w:rsid w:val="007A07DB"/>
    <w:rsid w:val="007A087E"/>
    <w:rsid w:val="007A08D5"/>
    <w:rsid w:val="007A0931"/>
    <w:rsid w:val="007A0A62"/>
    <w:rsid w:val="007A0B5B"/>
    <w:rsid w:val="007A0D51"/>
    <w:rsid w:val="007A1122"/>
    <w:rsid w:val="007A1307"/>
    <w:rsid w:val="007A138F"/>
    <w:rsid w:val="007A1546"/>
    <w:rsid w:val="007A1640"/>
    <w:rsid w:val="007A1AE4"/>
    <w:rsid w:val="007A238A"/>
    <w:rsid w:val="007A2589"/>
    <w:rsid w:val="007A2AE7"/>
    <w:rsid w:val="007A31D8"/>
    <w:rsid w:val="007A326A"/>
    <w:rsid w:val="007A331D"/>
    <w:rsid w:val="007A3461"/>
    <w:rsid w:val="007A34A7"/>
    <w:rsid w:val="007A34B3"/>
    <w:rsid w:val="007A37BB"/>
    <w:rsid w:val="007A39DF"/>
    <w:rsid w:val="007A3F79"/>
    <w:rsid w:val="007A41CD"/>
    <w:rsid w:val="007A43ED"/>
    <w:rsid w:val="007A49B1"/>
    <w:rsid w:val="007A4BDD"/>
    <w:rsid w:val="007A528B"/>
    <w:rsid w:val="007A55A3"/>
    <w:rsid w:val="007A576C"/>
    <w:rsid w:val="007A58FC"/>
    <w:rsid w:val="007A5C33"/>
    <w:rsid w:val="007A60A8"/>
    <w:rsid w:val="007A6145"/>
    <w:rsid w:val="007A6CFD"/>
    <w:rsid w:val="007A7139"/>
    <w:rsid w:val="007A72EE"/>
    <w:rsid w:val="007A7C90"/>
    <w:rsid w:val="007B0397"/>
    <w:rsid w:val="007B0958"/>
    <w:rsid w:val="007B0ADB"/>
    <w:rsid w:val="007B0CBB"/>
    <w:rsid w:val="007B0D75"/>
    <w:rsid w:val="007B0FCF"/>
    <w:rsid w:val="007B1069"/>
    <w:rsid w:val="007B10C2"/>
    <w:rsid w:val="007B18DB"/>
    <w:rsid w:val="007B1D38"/>
    <w:rsid w:val="007B2037"/>
    <w:rsid w:val="007B2454"/>
    <w:rsid w:val="007B263C"/>
    <w:rsid w:val="007B26EE"/>
    <w:rsid w:val="007B2B22"/>
    <w:rsid w:val="007B3328"/>
    <w:rsid w:val="007B3502"/>
    <w:rsid w:val="007B38FD"/>
    <w:rsid w:val="007B3E27"/>
    <w:rsid w:val="007B3E6D"/>
    <w:rsid w:val="007B44ED"/>
    <w:rsid w:val="007B491A"/>
    <w:rsid w:val="007B4A22"/>
    <w:rsid w:val="007B5370"/>
    <w:rsid w:val="007B5C07"/>
    <w:rsid w:val="007B61F5"/>
    <w:rsid w:val="007B63FA"/>
    <w:rsid w:val="007B6699"/>
    <w:rsid w:val="007B69E4"/>
    <w:rsid w:val="007B71C5"/>
    <w:rsid w:val="007B7496"/>
    <w:rsid w:val="007C025D"/>
    <w:rsid w:val="007C02E8"/>
    <w:rsid w:val="007C0671"/>
    <w:rsid w:val="007C0802"/>
    <w:rsid w:val="007C0975"/>
    <w:rsid w:val="007C12BE"/>
    <w:rsid w:val="007C1C55"/>
    <w:rsid w:val="007C2691"/>
    <w:rsid w:val="007C2739"/>
    <w:rsid w:val="007C2A8B"/>
    <w:rsid w:val="007C2BBD"/>
    <w:rsid w:val="007C2E1B"/>
    <w:rsid w:val="007C2E3E"/>
    <w:rsid w:val="007C324F"/>
    <w:rsid w:val="007C339F"/>
    <w:rsid w:val="007C3ECC"/>
    <w:rsid w:val="007C3ED6"/>
    <w:rsid w:val="007C444B"/>
    <w:rsid w:val="007C4B0F"/>
    <w:rsid w:val="007C4BB3"/>
    <w:rsid w:val="007C4DAD"/>
    <w:rsid w:val="007C509F"/>
    <w:rsid w:val="007C516E"/>
    <w:rsid w:val="007C5830"/>
    <w:rsid w:val="007C5933"/>
    <w:rsid w:val="007C599E"/>
    <w:rsid w:val="007C5CB7"/>
    <w:rsid w:val="007C5CB9"/>
    <w:rsid w:val="007C5DB8"/>
    <w:rsid w:val="007C5DCE"/>
    <w:rsid w:val="007C5F1C"/>
    <w:rsid w:val="007C5F8E"/>
    <w:rsid w:val="007C5FE9"/>
    <w:rsid w:val="007C602D"/>
    <w:rsid w:val="007C6A4C"/>
    <w:rsid w:val="007C6CA2"/>
    <w:rsid w:val="007C7501"/>
    <w:rsid w:val="007C75AE"/>
    <w:rsid w:val="007C7620"/>
    <w:rsid w:val="007C7871"/>
    <w:rsid w:val="007C79C6"/>
    <w:rsid w:val="007C7E94"/>
    <w:rsid w:val="007D04CD"/>
    <w:rsid w:val="007D05B2"/>
    <w:rsid w:val="007D05FA"/>
    <w:rsid w:val="007D070A"/>
    <w:rsid w:val="007D07F4"/>
    <w:rsid w:val="007D0C44"/>
    <w:rsid w:val="007D0ED4"/>
    <w:rsid w:val="007D16C1"/>
    <w:rsid w:val="007D1972"/>
    <w:rsid w:val="007D1C82"/>
    <w:rsid w:val="007D1DEB"/>
    <w:rsid w:val="007D1F33"/>
    <w:rsid w:val="007D1FB6"/>
    <w:rsid w:val="007D244E"/>
    <w:rsid w:val="007D29AE"/>
    <w:rsid w:val="007D2DD7"/>
    <w:rsid w:val="007D300D"/>
    <w:rsid w:val="007D306E"/>
    <w:rsid w:val="007D3307"/>
    <w:rsid w:val="007D40D6"/>
    <w:rsid w:val="007D4328"/>
    <w:rsid w:val="007D44CE"/>
    <w:rsid w:val="007D4AD6"/>
    <w:rsid w:val="007D4DC5"/>
    <w:rsid w:val="007D54F8"/>
    <w:rsid w:val="007D5A74"/>
    <w:rsid w:val="007D5A83"/>
    <w:rsid w:val="007D5E27"/>
    <w:rsid w:val="007D6CDA"/>
    <w:rsid w:val="007D6F64"/>
    <w:rsid w:val="007D6FD3"/>
    <w:rsid w:val="007D720A"/>
    <w:rsid w:val="007E080F"/>
    <w:rsid w:val="007E0E00"/>
    <w:rsid w:val="007E0E25"/>
    <w:rsid w:val="007E0EA6"/>
    <w:rsid w:val="007E0FB6"/>
    <w:rsid w:val="007E1039"/>
    <w:rsid w:val="007E14B6"/>
    <w:rsid w:val="007E1782"/>
    <w:rsid w:val="007E1DC1"/>
    <w:rsid w:val="007E25AB"/>
    <w:rsid w:val="007E2B8C"/>
    <w:rsid w:val="007E2BFA"/>
    <w:rsid w:val="007E2F41"/>
    <w:rsid w:val="007E32ED"/>
    <w:rsid w:val="007E4298"/>
    <w:rsid w:val="007E44FC"/>
    <w:rsid w:val="007E47FD"/>
    <w:rsid w:val="007E4BE2"/>
    <w:rsid w:val="007E5AC2"/>
    <w:rsid w:val="007E5C77"/>
    <w:rsid w:val="007E5FFE"/>
    <w:rsid w:val="007E6654"/>
    <w:rsid w:val="007E6C40"/>
    <w:rsid w:val="007E6C92"/>
    <w:rsid w:val="007E6D66"/>
    <w:rsid w:val="007E79C5"/>
    <w:rsid w:val="007E7E49"/>
    <w:rsid w:val="007E7EEE"/>
    <w:rsid w:val="007F000F"/>
    <w:rsid w:val="007F0798"/>
    <w:rsid w:val="007F0871"/>
    <w:rsid w:val="007F0CC2"/>
    <w:rsid w:val="007F168D"/>
    <w:rsid w:val="007F22DE"/>
    <w:rsid w:val="007F23B5"/>
    <w:rsid w:val="007F2792"/>
    <w:rsid w:val="007F2845"/>
    <w:rsid w:val="007F2A69"/>
    <w:rsid w:val="007F2EC7"/>
    <w:rsid w:val="007F2FB2"/>
    <w:rsid w:val="007F36A2"/>
    <w:rsid w:val="007F38A2"/>
    <w:rsid w:val="007F43BC"/>
    <w:rsid w:val="007F4740"/>
    <w:rsid w:val="007F488B"/>
    <w:rsid w:val="007F4A55"/>
    <w:rsid w:val="007F4DAA"/>
    <w:rsid w:val="007F5083"/>
    <w:rsid w:val="007F58A6"/>
    <w:rsid w:val="007F5FAD"/>
    <w:rsid w:val="007F6110"/>
    <w:rsid w:val="007F668A"/>
    <w:rsid w:val="007F6C37"/>
    <w:rsid w:val="007F79A9"/>
    <w:rsid w:val="007F7A36"/>
    <w:rsid w:val="007F7E43"/>
    <w:rsid w:val="007F7F48"/>
    <w:rsid w:val="00800140"/>
    <w:rsid w:val="008003AB"/>
    <w:rsid w:val="008006C6"/>
    <w:rsid w:val="0080073B"/>
    <w:rsid w:val="00800A07"/>
    <w:rsid w:val="00800C52"/>
    <w:rsid w:val="00800CE8"/>
    <w:rsid w:val="00800ECC"/>
    <w:rsid w:val="00801232"/>
    <w:rsid w:val="0080153E"/>
    <w:rsid w:val="008018C8"/>
    <w:rsid w:val="00801CA6"/>
    <w:rsid w:val="008020FC"/>
    <w:rsid w:val="0080263A"/>
    <w:rsid w:val="00802F52"/>
    <w:rsid w:val="008031DB"/>
    <w:rsid w:val="0080329D"/>
    <w:rsid w:val="008039C7"/>
    <w:rsid w:val="00803A0F"/>
    <w:rsid w:val="00803D72"/>
    <w:rsid w:val="00804352"/>
    <w:rsid w:val="00804820"/>
    <w:rsid w:val="00804A42"/>
    <w:rsid w:val="00804C9E"/>
    <w:rsid w:val="00804CFE"/>
    <w:rsid w:val="00804F13"/>
    <w:rsid w:val="008055A9"/>
    <w:rsid w:val="00805BA4"/>
    <w:rsid w:val="00805CE5"/>
    <w:rsid w:val="008061DB"/>
    <w:rsid w:val="008069B0"/>
    <w:rsid w:val="00806C6F"/>
    <w:rsid w:val="008070B7"/>
    <w:rsid w:val="0080742D"/>
    <w:rsid w:val="008078E1"/>
    <w:rsid w:val="00807910"/>
    <w:rsid w:val="00807D40"/>
    <w:rsid w:val="008100AC"/>
    <w:rsid w:val="008100CD"/>
    <w:rsid w:val="00810293"/>
    <w:rsid w:val="00810C05"/>
    <w:rsid w:val="0081151E"/>
    <w:rsid w:val="008115D8"/>
    <w:rsid w:val="00811838"/>
    <w:rsid w:val="00811A5F"/>
    <w:rsid w:val="00811BEB"/>
    <w:rsid w:val="00811D0E"/>
    <w:rsid w:val="00812498"/>
    <w:rsid w:val="008124BC"/>
    <w:rsid w:val="008127E6"/>
    <w:rsid w:val="00812A16"/>
    <w:rsid w:val="00813196"/>
    <w:rsid w:val="00813207"/>
    <w:rsid w:val="0081336E"/>
    <w:rsid w:val="00813390"/>
    <w:rsid w:val="00813502"/>
    <w:rsid w:val="00813928"/>
    <w:rsid w:val="00813B5C"/>
    <w:rsid w:val="008146E1"/>
    <w:rsid w:val="008148F5"/>
    <w:rsid w:val="00814974"/>
    <w:rsid w:val="00814EF1"/>
    <w:rsid w:val="00815450"/>
    <w:rsid w:val="008154EC"/>
    <w:rsid w:val="00815862"/>
    <w:rsid w:val="008167E7"/>
    <w:rsid w:val="008168C7"/>
    <w:rsid w:val="00816A6C"/>
    <w:rsid w:val="00817392"/>
    <w:rsid w:val="008174C7"/>
    <w:rsid w:val="0081791A"/>
    <w:rsid w:val="00817BFB"/>
    <w:rsid w:val="008201E8"/>
    <w:rsid w:val="00820272"/>
    <w:rsid w:val="00820DC7"/>
    <w:rsid w:val="00820FFB"/>
    <w:rsid w:val="00821525"/>
    <w:rsid w:val="008215A9"/>
    <w:rsid w:val="00821698"/>
    <w:rsid w:val="00821E3A"/>
    <w:rsid w:val="00821F10"/>
    <w:rsid w:val="00822177"/>
    <w:rsid w:val="008221FE"/>
    <w:rsid w:val="0082263B"/>
    <w:rsid w:val="0082296B"/>
    <w:rsid w:val="00822BF5"/>
    <w:rsid w:val="00822E62"/>
    <w:rsid w:val="00823120"/>
    <w:rsid w:val="0082332F"/>
    <w:rsid w:val="0082374F"/>
    <w:rsid w:val="00823A39"/>
    <w:rsid w:val="00824894"/>
    <w:rsid w:val="00824A90"/>
    <w:rsid w:val="00824AE3"/>
    <w:rsid w:val="00824D53"/>
    <w:rsid w:val="00824FFF"/>
    <w:rsid w:val="00825366"/>
    <w:rsid w:val="008254AC"/>
    <w:rsid w:val="00825AB9"/>
    <w:rsid w:val="00825E82"/>
    <w:rsid w:val="00825E84"/>
    <w:rsid w:val="00825EE4"/>
    <w:rsid w:val="0082659C"/>
    <w:rsid w:val="008265C3"/>
    <w:rsid w:val="008265D6"/>
    <w:rsid w:val="00826C7B"/>
    <w:rsid w:val="00826DD9"/>
    <w:rsid w:val="00826E01"/>
    <w:rsid w:val="008277A8"/>
    <w:rsid w:val="0082781E"/>
    <w:rsid w:val="008278B6"/>
    <w:rsid w:val="00827907"/>
    <w:rsid w:val="008279AD"/>
    <w:rsid w:val="00827C58"/>
    <w:rsid w:val="00827FA4"/>
    <w:rsid w:val="0082A1DD"/>
    <w:rsid w:val="00830114"/>
    <w:rsid w:val="008302C8"/>
    <w:rsid w:val="0083071E"/>
    <w:rsid w:val="0083076E"/>
    <w:rsid w:val="008307ED"/>
    <w:rsid w:val="00830B3B"/>
    <w:rsid w:val="00830D7A"/>
    <w:rsid w:val="0083169B"/>
    <w:rsid w:val="00831ECB"/>
    <w:rsid w:val="008324FC"/>
    <w:rsid w:val="00832A1C"/>
    <w:rsid w:val="00832C03"/>
    <w:rsid w:val="0083350F"/>
    <w:rsid w:val="00833627"/>
    <w:rsid w:val="0083384A"/>
    <w:rsid w:val="008338F1"/>
    <w:rsid w:val="0083393A"/>
    <w:rsid w:val="00833DFD"/>
    <w:rsid w:val="00834042"/>
    <w:rsid w:val="00834358"/>
    <w:rsid w:val="0083443F"/>
    <w:rsid w:val="008346BD"/>
    <w:rsid w:val="00834837"/>
    <w:rsid w:val="00834923"/>
    <w:rsid w:val="00834D70"/>
    <w:rsid w:val="00835292"/>
    <w:rsid w:val="00835299"/>
    <w:rsid w:val="008354AC"/>
    <w:rsid w:val="008359EB"/>
    <w:rsid w:val="00835CF6"/>
    <w:rsid w:val="008360E1"/>
    <w:rsid w:val="00836260"/>
    <w:rsid w:val="00836B7A"/>
    <w:rsid w:val="008370B4"/>
    <w:rsid w:val="00837189"/>
    <w:rsid w:val="008372F6"/>
    <w:rsid w:val="00837B7F"/>
    <w:rsid w:val="00837B90"/>
    <w:rsid w:val="008402FF"/>
    <w:rsid w:val="00840604"/>
    <w:rsid w:val="00840706"/>
    <w:rsid w:val="00840916"/>
    <w:rsid w:val="0084098E"/>
    <w:rsid w:val="008409AA"/>
    <w:rsid w:val="00840FB8"/>
    <w:rsid w:val="00841278"/>
    <w:rsid w:val="00841AD4"/>
    <w:rsid w:val="00841EA6"/>
    <w:rsid w:val="008426AA"/>
    <w:rsid w:val="00842ADD"/>
    <w:rsid w:val="00842E0C"/>
    <w:rsid w:val="00842ECA"/>
    <w:rsid w:val="0084318B"/>
    <w:rsid w:val="00843A7A"/>
    <w:rsid w:val="00843BC6"/>
    <w:rsid w:val="00844510"/>
    <w:rsid w:val="00844624"/>
    <w:rsid w:val="008447F5"/>
    <w:rsid w:val="0084528C"/>
    <w:rsid w:val="00845946"/>
    <w:rsid w:val="0084625D"/>
    <w:rsid w:val="00846292"/>
    <w:rsid w:val="00846DAD"/>
    <w:rsid w:val="0084704B"/>
    <w:rsid w:val="00847061"/>
    <w:rsid w:val="00847394"/>
    <w:rsid w:val="0084769F"/>
    <w:rsid w:val="00847CAB"/>
    <w:rsid w:val="00847F66"/>
    <w:rsid w:val="008506E1"/>
    <w:rsid w:val="008509F3"/>
    <w:rsid w:val="00850D34"/>
    <w:rsid w:val="00850D96"/>
    <w:rsid w:val="00851426"/>
    <w:rsid w:val="00851476"/>
    <w:rsid w:val="008515EE"/>
    <w:rsid w:val="0085160A"/>
    <w:rsid w:val="008518D1"/>
    <w:rsid w:val="00851A8E"/>
    <w:rsid w:val="00851EC7"/>
    <w:rsid w:val="008528D3"/>
    <w:rsid w:val="00853400"/>
    <w:rsid w:val="00853991"/>
    <w:rsid w:val="00853A4D"/>
    <w:rsid w:val="00853A8B"/>
    <w:rsid w:val="00854553"/>
    <w:rsid w:val="0085477E"/>
    <w:rsid w:val="008548F8"/>
    <w:rsid w:val="008551FC"/>
    <w:rsid w:val="008553F2"/>
    <w:rsid w:val="00855750"/>
    <w:rsid w:val="00855A81"/>
    <w:rsid w:val="00855B86"/>
    <w:rsid w:val="00855D6A"/>
    <w:rsid w:val="0085613B"/>
    <w:rsid w:val="00856370"/>
    <w:rsid w:val="008565A5"/>
    <w:rsid w:val="00856C6F"/>
    <w:rsid w:val="00856C8B"/>
    <w:rsid w:val="00856D47"/>
    <w:rsid w:val="00857158"/>
    <w:rsid w:val="0085766C"/>
    <w:rsid w:val="00857C4B"/>
    <w:rsid w:val="008600DD"/>
    <w:rsid w:val="0086059D"/>
    <w:rsid w:val="00860874"/>
    <w:rsid w:val="008609A3"/>
    <w:rsid w:val="00860B7A"/>
    <w:rsid w:val="00860CD2"/>
    <w:rsid w:val="00860D34"/>
    <w:rsid w:val="00860D5E"/>
    <w:rsid w:val="00861368"/>
    <w:rsid w:val="0086169B"/>
    <w:rsid w:val="00861737"/>
    <w:rsid w:val="0086187F"/>
    <w:rsid w:val="00861A74"/>
    <w:rsid w:val="00861DFF"/>
    <w:rsid w:val="00862008"/>
    <w:rsid w:val="00862009"/>
    <w:rsid w:val="00862136"/>
    <w:rsid w:val="00862555"/>
    <w:rsid w:val="00862720"/>
    <w:rsid w:val="008628C8"/>
    <w:rsid w:val="00862B2A"/>
    <w:rsid w:val="00862FEC"/>
    <w:rsid w:val="008630B9"/>
    <w:rsid w:val="008636C6"/>
    <w:rsid w:val="00863F37"/>
    <w:rsid w:val="0086406B"/>
    <w:rsid w:val="00864451"/>
    <w:rsid w:val="0086460C"/>
    <w:rsid w:val="008649FC"/>
    <w:rsid w:val="00864C34"/>
    <w:rsid w:val="00864C8C"/>
    <w:rsid w:val="00864D77"/>
    <w:rsid w:val="008659FB"/>
    <w:rsid w:val="00865C46"/>
    <w:rsid w:val="0086632C"/>
    <w:rsid w:val="0086709D"/>
    <w:rsid w:val="00867651"/>
    <w:rsid w:val="00867A08"/>
    <w:rsid w:val="00867B5A"/>
    <w:rsid w:val="00870586"/>
    <w:rsid w:val="00872379"/>
    <w:rsid w:val="00872735"/>
    <w:rsid w:val="0087279F"/>
    <w:rsid w:val="008728B4"/>
    <w:rsid w:val="008728CC"/>
    <w:rsid w:val="00872D75"/>
    <w:rsid w:val="008733BB"/>
    <w:rsid w:val="00873415"/>
    <w:rsid w:val="00873616"/>
    <w:rsid w:val="00873735"/>
    <w:rsid w:val="008739BF"/>
    <w:rsid w:val="00873B58"/>
    <w:rsid w:val="00873BF0"/>
    <w:rsid w:val="00874009"/>
    <w:rsid w:val="00874158"/>
    <w:rsid w:val="008743F3"/>
    <w:rsid w:val="0087444A"/>
    <w:rsid w:val="00874780"/>
    <w:rsid w:val="00874833"/>
    <w:rsid w:val="00874A3D"/>
    <w:rsid w:val="00874CB5"/>
    <w:rsid w:val="00875139"/>
    <w:rsid w:val="00875410"/>
    <w:rsid w:val="008756EA"/>
    <w:rsid w:val="00875B98"/>
    <w:rsid w:val="00875CB5"/>
    <w:rsid w:val="00875E39"/>
    <w:rsid w:val="00875F31"/>
    <w:rsid w:val="00877063"/>
    <w:rsid w:val="0087712A"/>
    <w:rsid w:val="008771ED"/>
    <w:rsid w:val="0087757B"/>
    <w:rsid w:val="00877787"/>
    <w:rsid w:val="00877CC8"/>
    <w:rsid w:val="00880390"/>
    <w:rsid w:val="008808E2"/>
    <w:rsid w:val="00880EDF"/>
    <w:rsid w:val="008811FD"/>
    <w:rsid w:val="0088157D"/>
    <w:rsid w:val="00881725"/>
    <w:rsid w:val="0088208D"/>
    <w:rsid w:val="008821C3"/>
    <w:rsid w:val="008821E4"/>
    <w:rsid w:val="00882495"/>
    <w:rsid w:val="008825A6"/>
    <w:rsid w:val="00882D71"/>
    <w:rsid w:val="00882DE6"/>
    <w:rsid w:val="0088388C"/>
    <w:rsid w:val="00883A20"/>
    <w:rsid w:val="00883D4D"/>
    <w:rsid w:val="00884007"/>
    <w:rsid w:val="00884B41"/>
    <w:rsid w:val="00884B59"/>
    <w:rsid w:val="008850BA"/>
    <w:rsid w:val="00885282"/>
    <w:rsid w:val="00885426"/>
    <w:rsid w:val="00885580"/>
    <w:rsid w:val="008857C8"/>
    <w:rsid w:val="00885876"/>
    <w:rsid w:val="00885A40"/>
    <w:rsid w:val="00885C7B"/>
    <w:rsid w:val="00885FE7"/>
    <w:rsid w:val="00886185"/>
    <w:rsid w:val="008861D9"/>
    <w:rsid w:val="0088638C"/>
    <w:rsid w:val="008864E5"/>
    <w:rsid w:val="00886658"/>
    <w:rsid w:val="00886A2B"/>
    <w:rsid w:val="00886EDF"/>
    <w:rsid w:val="0088773A"/>
    <w:rsid w:val="00887857"/>
    <w:rsid w:val="00887B15"/>
    <w:rsid w:val="00887D41"/>
    <w:rsid w:val="008908E5"/>
    <w:rsid w:val="0089096F"/>
    <w:rsid w:val="00890BB9"/>
    <w:rsid w:val="00891216"/>
    <w:rsid w:val="008914C3"/>
    <w:rsid w:val="008914EA"/>
    <w:rsid w:val="00891F90"/>
    <w:rsid w:val="00892483"/>
    <w:rsid w:val="00892E02"/>
    <w:rsid w:val="00892EF5"/>
    <w:rsid w:val="00893006"/>
    <w:rsid w:val="008933E2"/>
    <w:rsid w:val="00893763"/>
    <w:rsid w:val="00893A3F"/>
    <w:rsid w:val="00894701"/>
    <w:rsid w:val="0089484F"/>
    <w:rsid w:val="00894B58"/>
    <w:rsid w:val="00894CA4"/>
    <w:rsid w:val="00894FDC"/>
    <w:rsid w:val="008951B7"/>
    <w:rsid w:val="008957D3"/>
    <w:rsid w:val="00896164"/>
    <w:rsid w:val="00896414"/>
    <w:rsid w:val="00896B86"/>
    <w:rsid w:val="0089716F"/>
    <w:rsid w:val="00897322"/>
    <w:rsid w:val="00897847"/>
    <w:rsid w:val="00897C65"/>
    <w:rsid w:val="00897C71"/>
    <w:rsid w:val="00897CAA"/>
    <w:rsid w:val="008A0419"/>
    <w:rsid w:val="008A0451"/>
    <w:rsid w:val="008A0E4A"/>
    <w:rsid w:val="008A0E5B"/>
    <w:rsid w:val="008A0F54"/>
    <w:rsid w:val="008A16ED"/>
    <w:rsid w:val="008A16F9"/>
    <w:rsid w:val="008A1D3E"/>
    <w:rsid w:val="008A245C"/>
    <w:rsid w:val="008A26F8"/>
    <w:rsid w:val="008A2A92"/>
    <w:rsid w:val="008A2E99"/>
    <w:rsid w:val="008A3038"/>
    <w:rsid w:val="008A304C"/>
    <w:rsid w:val="008A345F"/>
    <w:rsid w:val="008A3A7F"/>
    <w:rsid w:val="008A3AF1"/>
    <w:rsid w:val="008A3D48"/>
    <w:rsid w:val="008A3D61"/>
    <w:rsid w:val="008A4A3A"/>
    <w:rsid w:val="008A4B16"/>
    <w:rsid w:val="008A4D63"/>
    <w:rsid w:val="008A4E11"/>
    <w:rsid w:val="008A555F"/>
    <w:rsid w:val="008A5B3E"/>
    <w:rsid w:val="008A5C22"/>
    <w:rsid w:val="008A5CBB"/>
    <w:rsid w:val="008A5E05"/>
    <w:rsid w:val="008A62E9"/>
    <w:rsid w:val="008A6799"/>
    <w:rsid w:val="008A6ACC"/>
    <w:rsid w:val="008A6D62"/>
    <w:rsid w:val="008A7451"/>
    <w:rsid w:val="008A76D0"/>
    <w:rsid w:val="008A7D5D"/>
    <w:rsid w:val="008B07C1"/>
    <w:rsid w:val="008B0B28"/>
    <w:rsid w:val="008B0B7F"/>
    <w:rsid w:val="008B0BD4"/>
    <w:rsid w:val="008B1171"/>
    <w:rsid w:val="008B13E9"/>
    <w:rsid w:val="008B15BE"/>
    <w:rsid w:val="008B1648"/>
    <w:rsid w:val="008B17D3"/>
    <w:rsid w:val="008B2257"/>
    <w:rsid w:val="008B2436"/>
    <w:rsid w:val="008B29A0"/>
    <w:rsid w:val="008B2A3D"/>
    <w:rsid w:val="008B3018"/>
    <w:rsid w:val="008B3947"/>
    <w:rsid w:val="008B3B44"/>
    <w:rsid w:val="008B3B51"/>
    <w:rsid w:val="008B4057"/>
    <w:rsid w:val="008B4145"/>
    <w:rsid w:val="008B41C8"/>
    <w:rsid w:val="008B46B0"/>
    <w:rsid w:val="008B4AAE"/>
    <w:rsid w:val="008B5071"/>
    <w:rsid w:val="008B5290"/>
    <w:rsid w:val="008B597D"/>
    <w:rsid w:val="008B6497"/>
    <w:rsid w:val="008B6A40"/>
    <w:rsid w:val="008B72EC"/>
    <w:rsid w:val="008B767A"/>
    <w:rsid w:val="008B782B"/>
    <w:rsid w:val="008B7D7F"/>
    <w:rsid w:val="008B7F4B"/>
    <w:rsid w:val="008C013E"/>
    <w:rsid w:val="008C0464"/>
    <w:rsid w:val="008C0728"/>
    <w:rsid w:val="008C1141"/>
    <w:rsid w:val="008C11D2"/>
    <w:rsid w:val="008C127A"/>
    <w:rsid w:val="008C12CE"/>
    <w:rsid w:val="008C1773"/>
    <w:rsid w:val="008C1D25"/>
    <w:rsid w:val="008C1DFF"/>
    <w:rsid w:val="008C2475"/>
    <w:rsid w:val="008C27BE"/>
    <w:rsid w:val="008C2CFD"/>
    <w:rsid w:val="008C30DB"/>
    <w:rsid w:val="008C3279"/>
    <w:rsid w:val="008C3B94"/>
    <w:rsid w:val="008C3FDC"/>
    <w:rsid w:val="008C4665"/>
    <w:rsid w:val="008C47AD"/>
    <w:rsid w:val="008C4A0D"/>
    <w:rsid w:val="008C4DBD"/>
    <w:rsid w:val="008C4E11"/>
    <w:rsid w:val="008C555D"/>
    <w:rsid w:val="008C603A"/>
    <w:rsid w:val="008C6402"/>
    <w:rsid w:val="008C6E87"/>
    <w:rsid w:val="008C71C8"/>
    <w:rsid w:val="008C72BA"/>
    <w:rsid w:val="008C79A6"/>
    <w:rsid w:val="008C9376"/>
    <w:rsid w:val="008D07F0"/>
    <w:rsid w:val="008D0827"/>
    <w:rsid w:val="008D0A6B"/>
    <w:rsid w:val="008D167D"/>
    <w:rsid w:val="008D190D"/>
    <w:rsid w:val="008D26B7"/>
    <w:rsid w:val="008D2C84"/>
    <w:rsid w:val="008D3116"/>
    <w:rsid w:val="008D315F"/>
    <w:rsid w:val="008D3774"/>
    <w:rsid w:val="008D37E5"/>
    <w:rsid w:val="008D3CA7"/>
    <w:rsid w:val="008D411F"/>
    <w:rsid w:val="008D414B"/>
    <w:rsid w:val="008D43C9"/>
    <w:rsid w:val="008D4729"/>
    <w:rsid w:val="008D492A"/>
    <w:rsid w:val="008D4B58"/>
    <w:rsid w:val="008D4B7F"/>
    <w:rsid w:val="008D4B8A"/>
    <w:rsid w:val="008D5861"/>
    <w:rsid w:val="008D5884"/>
    <w:rsid w:val="008D5E58"/>
    <w:rsid w:val="008D5F6F"/>
    <w:rsid w:val="008D6541"/>
    <w:rsid w:val="008D6931"/>
    <w:rsid w:val="008D6DF8"/>
    <w:rsid w:val="008D7367"/>
    <w:rsid w:val="008D738B"/>
    <w:rsid w:val="008D740F"/>
    <w:rsid w:val="008D76CF"/>
    <w:rsid w:val="008D7BCD"/>
    <w:rsid w:val="008D7D7B"/>
    <w:rsid w:val="008E0B32"/>
    <w:rsid w:val="008E0F52"/>
    <w:rsid w:val="008E12C0"/>
    <w:rsid w:val="008E1686"/>
    <w:rsid w:val="008E1838"/>
    <w:rsid w:val="008E1D0C"/>
    <w:rsid w:val="008E216C"/>
    <w:rsid w:val="008E2316"/>
    <w:rsid w:val="008E26C2"/>
    <w:rsid w:val="008E2DDE"/>
    <w:rsid w:val="008E3063"/>
    <w:rsid w:val="008E34BE"/>
    <w:rsid w:val="008E356C"/>
    <w:rsid w:val="008E35C4"/>
    <w:rsid w:val="008E3724"/>
    <w:rsid w:val="008E3AA8"/>
    <w:rsid w:val="008E3E57"/>
    <w:rsid w:val="008E40C2"/>
    <w:rsid w:val="008E42CE"/>
    <w:rsid w:val="008E42F4"/>
    <w:rsid w:val="008E4333"/>
    <w:rsid w:val="008E4780"/>
    <w:rsid w:val="008E484B"/>
    <w:rsid w:val="008E4A31"/>
    <w:rsid w:val="008E4E3E"/>
    <w:rsid w:val="008E538B"/>
    <w:rsid w:val="008E55D3"/>
    <w:rsid w:val="008E5657"/>
    <w:rsid w:val="008E5AAC"/>
    <w:rsid w:val="008E5E51"/>
    <w:rsid w:val="008E6034"/>
    <w:rsid w:val="008E6DBD"/>
    <w:rsid w:val="008E78C4"/>
    <w:rsid w:val="008E7E1B"/>
    <w:rsid w:val="008F00DB"/>
    <w:rsid w:val="008F0141"/>
    <w:rsid w:val="008F061A"/>
    <w:rsid w:val="008F089C"/>
    <w:rsid w:val="008F08F0"/>
    <w:rsid w:val="008F0A86"/>
    <w:rsid w:val="008F1145"/>
    <w:rsid w:val="008F11D9"/>
    <w:rsid w:val="008F1264"/>
    <w:rsid w:val="008F143F"/>
    <w:rsid w:val="008F1768"/>
    <w:rsid w:val="008F19FD"/>
    <w:rsid w:val="008F20D1"/>
    <w:rsid w:val="008F2150"/>
    <w:rsid w:val="008F271F"/>
    <w:rsid w:val="008F2908"/>
    <w:rsid w:val="008F34F6"/>
    <w:rsid w:val="008F358B"/>
    <w:rsid w:val="008F3BD8"/>
    <w:rsid w:val="008F3E15"/>
    <w:rsid w:val="008F47C6"/>
    <w:rsid w:val="008F4EE5"/>
    <w:rsid w:val="008F566E"/>
    <w:rsid w:val="008F5E78"/>
    <w:rsid w:val="008F6647"/>
    <w:rsid w:val="008F6F9D"/>
    <w:rsid w:val="008F700E"/>
    <w:rsid w:val="008F7037"/>
    <w:rsid w:val="008F70A0"/>
    <w:rsid w:val="008F7386"/>
    <w:rsid w:val="008F73C5"/>
    <w:rsid w:val="008F7419"/>
    <w:rsid w:val="008F7910"/>
    <w:rsid w:val="008F7943"/>
    <w:rsid w:val="008F7E2B"/>
    <w:rsid w:val="00900343"/>
    <w:rsid w:val="009005DC"/>
    <w:rsid w:val="009006A2"/>
    <w:rsid w:val="009006C8"/>
    <w:rsid w:val="00900A1C"/>
    <w:rsid w:val="0090102B"/>
    <w:rsid w:val="00901448"/>
    <w:rsid w:val="0090246F"/>
    <w:rsid w:val="009027ED"/>
    <w:rsid w:val="00902D41"/>
    <w:rsid w:val="009030CA"/>
    <w:rsid w:val="009036BC"/>
    <w:rsid w:val="00903964"/>
    <w:rsid w:val="00903D30"/>
    <w:rsid w:val="00904414"/>
    <w:rsid w:val="00904BE4"/>
    <w:rsid w:val="00904D45"/>
    <w:rsid w:val="00905197"/>
    <w:rsid w:val="009053B3"/>
    <w:rsid w:val="00905C47"/>
    <w:rsid w:val="00905CE7"/>
    <w:rsid w:val="00906379"/>
    <w:rsid w:val="00906A8C"/>
    <w:rsid w:val="00906AB0"/>
    <w:rsid w:val="009075BF"/>
    <w:rsid w:val="00907A5F"/>
    <w:rsid w:val="00907C56"/>
    <w:rsid w:val="009101EA"/>
    <w:rsid w:val="009103D8"/>
    <w:rsid w:val="009106FC"/>
    <w:rsid w:val="009108E5"/>
    <w:rsid w:val="00910936"/>
    <w:rsid w:val="00911164"/>
    <w:rsid w:val="0091180E"/>
    <w:rsid w:val="009118BB"/>
    <w:rsid w:val="0091191F"/>
    <w:rsid w:val="00911976"/>
    <w:rsid w:val="00911D2B"/>
    <w:rsid w:val="00911E7D"/>
    <w:rsid w:val="009120A9"/>
    <w:rsid w:val="009123EB"/>
    <w:rsid w:val="0091249C"/>
    <w:rsid w:val="00912BD0"/>
    <w:rsid w:val="00912D48"/>
    <w:rsid w:val="00912EFA"/>
    <w:rsid w:val="009134B6"/>
    <w:rsid w:val="009134C3"/>
    <w:rsid w:val="00914FC2"/>
    <w:rsid w:val="00915B81"/>
    <w:rsid w:val="00915CCC"/>
    <w:rsid w:val="00915D6B"/>
    <w:rsid w:val="00915F9B"/>
    <w:rsid w:val="009160DF"/>
    <w:rsid w:val="009160ED"/>
    <w:rsid w:val="0091622E"/>
    <w:rsid w:val="009162C7"/>
    <w:rsid w:val="00916705"/>
    <w:rsid w:val="00916B5F"/>
    <w:rsid w:val="00916EC2"/>
    <w:rsid w:val="009175B3"/>
    <w:rsid w:val="009179E1"/>
    <w:rsid w:val="00917C0E"/>
    <w:rsid w:val="00917EE1"/>
    <w:rsid w:val="0092047D"/>
    <w:rsid w:val="009209E8"/>
    <w:rsid w:val="00920B02"/>
    <w:rsid w:val="00920BA6"/>
    <w:rsid w:val="009213BD"/>
    <w:rsid w:val="00922166"/>
    <w:rsid w:val="009230A6"/>
    <w:rsid w:val="00923359"/>
    <w:rsid w:val="00923500"/>
    <w:rsid w:val="00924496"/>
    <w:rsid w:val="009245D8"/>
    <w:rsid w:val="00924601"/>
    <w:rsid w:val="00924627"/>
    <w:rsid w:val="00924C3B"/>
    <w:rsid w:val="009250A8"/>
    <w:rsid w:val="00925261"/>
    <w:rsid w:val="0092537B"/>
    <w:rsid w:val="00925A4C"/>
    <w:rsid w:val="00925BE6"/>
    <w:rsid w:val="00925FD3"/>
    <w:rsid w:val="00926697"/>
    <w:rsid w:val="00926F61"/>
    <w:rsid w:val="00926FA9"/>
    <w:rsid w:val="00927252"/>
    <w:rsid w:val="00927A52"/>
    <w:rsid w:val="0093123D"/>
    <w:rsid w:val="00931579"/>
    <w:rsid w:val="009319EF"/>
    <w:rsid w:val="009321BE"/>
    <w:rsid w:val="00932689"/>
    <w:rsid w:val="009329AF"/>
    <w:rsid w:val="00933040"/>
    <w:rsid w:val="009330E9"/>
    <w:rsid w:val="00933315"/>
    <w:rsid w:val="009335E7"/>
    <w:rsid w:val="00933AE2"/>
    <w:rsid w:val="009347BE"/>
    <w:rsid w:val="00934946"/>
    <w:rsid w:val="00934D97"/>
    <w:rsid w:val="009354CF"/>
    <w:rsid w:val="0093568B"/>
    <w:rsid w:val="00935D15"/>
    <w:rsid w:val="00936197"/>
    <w:rsid w:val="0093621E"/>
    <w:rsid w:val="00936396"/>
    <w:rsid w:val="0093648E"/>
    <w:rsid w:val="00936FD1"/>
    <w:rsid w:val="009370A7"/>
    <w:rsid w:val="009371FB"/>
    <w:rsid w:val="009373A8"/>
    <w:rsid w:val="00937599"/>
    <w:rsid w:val="00937787"/>
    <w:rsid w:val="00937B68"/>
    <w:rsid w:val="00937FD3"/>
    <w:rsid w:val="00940E84"/>
    <w:rsid w:val="009411FB"/>
    <w:rsid w:val="00941333"/>
    <w:rsid w:val="0094148B"/>
    <w:rsid w:val="009414A9"/>
    <w:rsid w:val="0094190E"/>
    <w:rsid w:val="00941B71"/>
    <w:rsid w:val="00941DF9"/>
    <w:rsid w:val="00941E29"/>
    <w:rsid w:val="00941F51"/>
    <w:rsid w:val="009421AD"/>
    <w:rsid w:val="0094221C"/>
    <w:rsid w:val="009422FC"/>
    <w:rsid w:val="009424BD"/>
    <w:rsid w:val="00942918"/>
    <w:rsid w:val="00942F01"/>
    <w:rsid w:val="00943230"/>
    <w:rsid w:val="009432AF"/>
    <w:rsid w:val="00943DF9"/>
    <w:rsid w:val="00943E27"/>
    <w:rsid w:val="0094409C"/>
    <w:rsid w:val="00944159"/>
    <w:rsid w:val="009447E6"/>
    <w:rsid w:val="009449B2"/>
    <w:rsid w:val="00944A82"/>
    <w:rsid w:val="00944BA5"/>
    <w:rsid w:val="00944CA7"/>
    <w:rsid w:val="009454C0"/>
    <w:rsid w:val="009455D4"/>
    <w:rsid w:val="00945C1E"/>
    <w:rsid w:val="00946834"/>
    <w:rsid w:val="00946C4D"/>
    <w:rsid w:val="00947104"/>
    <w:rsid w:val="00947219"/>
    <w:rsid w:val="0094731F"/>
    <w:rsid w:val="00947B39"/>
    <w:rsid w:val="00947C6C"/>
    <w:rsid w:val="00947ECD"/>
    <w:rsid w:val="00950164"/>
    <w:rsid w:val="0095019A"/>
    <w:rsid w:val="00950A56"/>
    <w:rsid w:val="00950F76"/>
    <w:rsid w:val="0095144D"/>
    <w:rsid w:val="009519BA"/>
    <w:rsid w:val="00952750"/>
    <w:rsid w:val="0095285B"/>
    <w:rsid w:val="00952B4C"/>
    <w:rsid w:val="009535F4"/>
    <w:rsid w:val="009535FB"/>
    <w:rsid w:val="00953963"/>
    <w:rsid w:val="00953A3A"/>
    <w:rsid w:val="00953FE5"/>
    <w:rsid w:val="00953FE9"/>
    <w:rsid w:val="0095414E"/>
    <w:rsid w:val="00954417"/>
    <w:rsid w:val="00954439"/>
    <w:rsid w:val="0095475F"/>
    <w:rsid w:val="0095481C"/>
    <w:rsid w:val="00954A2B"/>
    <w:rsid w:val="0095526F"/>
    <w:rsid w:val="009556A9"/>
    <w:rsid w:val="00956011"/>
    <w:rsid w:val="00956283"/>
    <w:rsid w:val="0095659F"/>
    <w:rsid w:val="0095671A"/>
    <w:rsid w:val="009567E6"/>
    <w:rsid w:val="00956E0B"/>
    <w:rsid w:val="00956F8E"/>
    <w:rsid w:val="00957076"/>
    <w:rsid w:val="00957132"/>
    <w:rsid w:val="009572E7"/>
    <w:rsid w:val="0095759A"/>
    <w:rsid w:val="009576FD"/>
    <w:rsid w:val="009578EB"/>
    <w:rsid w:val="009578FF"/>
    <w:rsid w:val="00957CEC"/>
    <w:rsid w:val="00960131"/>
    <w:rsid w:val="00960446"/>
    <w:rsid w:val="009605C7"/>
    <w:rsid w:val="0096084C"/>
    <w:rsid w:val="00960DF8"/>
    <w:rsid w:val="009610ED"/>
    <w:rsid w:val="009619EE"/>
    <w:rsid w:val="00961EE9"/>
    <w:rsid w:val="009625F2"/>
    <w:rsid w:val="009633BB"/>
    <w:rsid w:val="00963645"/>
    <w:rsid w:val="0096380A"/>
    <w:rsid w:val="0096397D"/>
    <w:rsid w:val="009639BB"/>
    <w:rsid w:val="00963A36"/>
    <w:rsid w:val="00963E93"/>
    <w:rsid w:val="009643AC"/>
    <w:rsid w:val="009643DA"/>
    <w:rsid w:val="0096485F"/>
    <w:rsid w:val="00964B29"/>
    <w:rsid w:val="00965C40"/>
    <w:rsid w:val="009668E1"/>
    <w:rsid w:val="00966C8B"/>
    <w:rsid w:val="00966F09"/>
    <w:rsid w:val="00966F24"/>
    <w:rsid w:val="009670DF"/>
    <w:rsid w:val="00967220"/>
    <w:rsid w:val="00967354"/>
    <w:rsid w:val="0096774C"/>
    <w:rsid w:val="00967FA6"/>
    <w:rsid w:val="009704C9"/>
    <w:rsid w:val="00970801"/>
    <w:rsid w:val="00970B70"/>
    <w:rsid w:val="00970FF9"/>
    <w:rsid w:val="0097117B"/>
    <w:rsid w:val="009712C1"/>
    <w:rsid w:val="00971333"/>
    <w:rsid w:val="00971592"/>
    <w:rsid w:val="00971617"/>
    <w:rsid w:val="00971671"/>
    <w:rsid w:val="009717D1"/>
    <w:rsid w:val="009717F8"/>
    <w:rsid w:val="009718F5"/>
    <w:rsid w:val="00971DDF"/>
    <w:rsid w:val="009720C7"/>
    <w:rsid w:val="0097216D"/>
    <w:rsid w:val="0097225C"/>
    <w:rsid w:val="00972453"/>
    <w:rsid w:val="0097268A"/>
    <w:rsid w:val="009729B1"/>
    <w:rsid w:val="009729BF"/>
    <w:rsid w:val="00972AE7"/>
    <w:rsid w:val="00972B8A"/>
    <w:rsid w:val="00972EB9"/>
    <w:rsid w:val="00972F73"/>
    <w:rsid w:val="0097310E"/>
    <w:rsid w:val="009731D6"/>
    <w:rsid w:val="00973217"/>
    <w:rsid w:val="00973582"/>
    <w:rsid w:val="00973A82"/>
    <w:rsid w:val="00973BAD"/>
    <w:rsid w:val="00973BE0"/>
    <w:rsid w:val="00973D92"/>
    <w:rsid w:val="00973FC6"/>
    <w:rsid w:val="0097446A"/>
    <w:rsid w:val="00974746"/>
    <w:rsid w:val="009747A9"/>
    <w:rsid w:val="00975119"/>
    <w:rsid w:val="00975B8B"/>
    <w:rsid w:val="00975C26"/>
    <w:rsid w:val="009760FC"/>
    <w:rsid w:val="0097620D"/>
    <w:rsid w:val="009763ED"/>
    <w:rsid w:val="00976F04"/>
    <w:rsid w:val="009777F4"/>
    <w:rsid w:val="00977A82"/>
    <w:rsid w:val="00977AD8"/>
    <w:rsid w:val="0098023A"/>
    <w:rsid w:val="00980387"/>
    <w:rsid w:val="00980A10"/>
    <w:rsid w:val="00980DCA"/>
    <w:rsid w:val="00980DFD"/>
    <w:rsid w:val="00981130"/>
    <w:rsid w:val="009816A9"/>
    <w:rsid w:val="00981B01"/>
    <w:rsid w:val="0098229C"/>
    <w:rsid w:val="0098289D"/>
    <w:rsid w:val="00982F8D"/>
    <w:rsid w:val="009835E0"/>
    <w:rsid w:val="00983D46"/>
    <w:rsid w:val="00983DCA"/>
    <w:rsid w:val="00983FDA"/>
    <w:rsid w:val="0098448C"/>
    <w:rsid w:val="00984F57"/>
    <w:rsid w:val="009850C5"/>
    <w:rsid w:val="009851A8"/>
    <w:rsid w:val="00985C9B"/>
    <w:rsid w:val="00985DE9"/>
    <w:rsid w:val="00985EF7"/>
    <w:rsid w:val="00985F3A"/>
    <w:rsid w:val="00986068"/>
    <w:rsid w:val="00986093"/>
    <w:rsid w:val="009860B7"/>
    <w:rsid w:val="00986146"/>
    <w:rsid w:val="00986446"/>
    <w:rsid w:val="0098690B"/>
    <w:rsid w:val="00986CF9"/>
    <w:rsid w:val="00986F70"/>
    <w:rsid w:val="00987021"/>
    <w:rsid w:val="00987023"/>
    <w:rsid w:val="00987078"/>
    <w:rsid w:val="0098718F"/>
    <w:rsid w:val="0098727B"/>
    <w:rsid w:val="00987416"/>
    <w:rsid w:val="00990163"/>
    <w:rsid w:val="00990765"/>
    <w:rsid w:val="00990C0E"/>
    <w:rsid w:val="00990D47"/>
    <w:rsid w:val="00990D75"/>
    <w:rsid w:val="00991093"/>
    <w:rsid w:val="00991554"/>
    <w:rsid w:val="0099163B"/>
    <w:rsid w:val="00991AF4"/>
    <w:rsid w:val="00992343"/>
    <w:rsid w:val="0099264F"/>
    <w:rsid w:val="0099288B"/>
    <w:rsid w:val="009928AE"/>
    <w:rsid w:val="00992DB8"/>
    <w:rsid w:val="0099317A"/>
    <w:rsid w:val="0099383D"/>
    <w:rsid w:val="009938B0"/>
    <w:rsid w:val="009938B1"/>
    <w:rsid w:val="00993A32"/>
    <w:rsid w:val="00993CF6"/>
    <w:rsid w:val="0099430B"/>
    <w:rsid w:val="0099439D"/>
    <w:rsid w:val="00994A01"/>
    <w:rsid w:val="00994CD1"/>
    <w:rsid w:val="00995671"/>
    <w:rsid w:val="009960DF"/>
    <w:rsid w:val="00996258"/>
    <w:rsid w:val="00996269"/>
    <w:rsid w:val="00996306"/>
    <w:rsid w:val="00996744"/>
    <w:rsid w:val="009968F2"/>
    <w:rsid w:val="009970D7"/>
    <w:rsid w:val="00997CF4"/>
    <w:rsid w:val="00997DA9"/>
    <w:rsid w:val="009A090B"/>
    <w:rsid w:val="009A0A34"/>
    <w:rsid w:val="009A1169"/>
    <w:rsid w:val="009A117F"/>
    <w:rsid w:val="009A1334"/>
    <w:rsid w:val="009A133A"/>
    <w:rsid w:val="009A15CF"/>
    <w:rsid w:val="009A164C"/>
    <w:rsid w:val="009A19E0"/>
    <w:rsid w:val="009A1AAC"/>
    <w:rsid w:val="009A1B01"/>
    <w:rsid w:val="009A2362"/>
    <w:rsid w:val="009A2912"/>
    <w:rsid w:val="009A297B"/>
    <w:rsid w:val="009A2BB6"/>
    <w:rsid w:val="009A2CB8"/>
    <w:rsid w:val="009A3312"/>
    <w:rsid w:val="009A3690"/>
    <w:rsid w:val="009A3789"/>
    <w:rsid w:val="009A380B"/>
    <w:rsid w:val="009A3BDB"/>
    <w:rsid w:val="009A411B"/>
    <w:rsid w:val="009A43AF"/>
    <w:rsid w:val="009A43D9"/>
    <w:rsid w:val="009A45A2"/>
    <w:rsid w:val="009A52B0"/>
    <w:rsid w:val="009A5668"/>
    <w:rsid w:val="009A574C"/>
    <w:rsid w:val="009A5CED"/>
    <w:rsid w:val="009A618F"/>
    <w:rsid w:val="009A653B"/>
    <w:rsid w:val="009A6877"/>
    <w:rsid w:val="009A6919"/>
    <w:rsid w:val="009A6AC7"/>
    <w:rsid w:val="009A7084"/>
    <w:rsid w:val="009A734D"/>
    <w:rsid w:val="009A768A"/>
    <w:rsid w:val="009A7E6E"/>
    <w:rsid w:val="009B0110"/>
    <w:rsid w:val="009B0191"/>
    <w:rsid w:val="009B0408"/>
    <w:rsid w:val="009B054E"/>
    <w:rsid w:val="009B0670"/>
    <w:rsid w:val="009B071A"/>
    <w:rsid w:val="009B07D3"/>
    <w:rsid w:val="009B0843"/>
    <w:rsid w:val="009B0DEE"/>
    <w:rsid w:val="009B1280"/>
    <w:rsid w:val="009B1335"/>
    <w:rsid w:val="009B15D5"/>
    <w:rsid w:val="009B16FA"/>
    <w:rsid w:val="009B176D"/>
    <w:rsid w:val="009B1805"/>
    <w:rsid w:val="009B1DA1"/>
    <w:rsid w:val="009B1E47"/>
    <w:rsid w:val="009B2612"/>
    <w:rsid w:val="009B2800"/>
    <w:rsid w:val="009B2907"/>
    <w:rsid w:val="009B2CED"/>
    <w:rsid w:val="009B3054"/>
    <w:rsid w:val="009B335D"/>
    <w:rsid w:val="009B350B"/>
    <w:rsid w:val="009B3C90"/>
    <w:rsid w:val="009B49A0"/>
    <w:rsid w:val="009B4B44"/>
    <w:rsid w:val="009B5598"/>
    <w:rsid w:val="009B55E0"/>
    <w:rsid w:val="009B5C53"/>
    <w:rsid w:val="009B5C59"/>
    <w:rsid w:val="009B63DF"/>
    <w:rsid w:val="009B63FB"/>
    <w:rsid w:val="009B6529"/>
    <w:rsid w:val="009B6A0B"/>
    <w:rsid w:val="009B70C7"/>
    <w:rsid w:val="009B76E3"/>
    <w:rsid w:val="009B76F9"/>
    <w:rsid w:val="009B7A72"/>
    <w:rsid w:val="009B7BB8"/>
    <w:rsid w:val="009B7C71"/>
    <w:rsid w:val="009B7E92"/>
    <w:rsid w:val="009B7EB7"/>
    <w:rsid w:val="009C048E"/>
    <w:rsid w:val="009C0D61"/>
    <w:rsid w:val="009C0E9B"/>
    <w:rsid w:val="009C11EC"/>
    <w:rsid w:val="009C126A"/>
    <w:rsid w:val="009C12AC"/>
    <w:rsid w:val="009C151A"/>
    <w:rsid w:val="009C16A3"/>
    <w:rsid w:val="009C18DA"/>
    <w:rsid w:val="009C1C5C"/>
    <w:rsid w:val="009C1CF1"/>
    <w:rsid w:val="009C1D26"/>
    <w:rsid w:val="009C1D4C"/>
    <w:rsid w:val="009C1E80"/>
    <w:rsid w:val="009C226D"/>
    <w:rsid w:val="009C26FD"/>
    <w:rsid w:val="009C2849"/>
    <w:rsid w:val="009C2DD2"/>
    <w:rsid w:val="009C3337"/>
    <w:rsid w:val="009C3514"/>
    <w:rsid w:val="009C3792"/>
    <w:rsid w:val="009C3982"/>
    <w:rsid w:val="009C3DD9"/>
    <w:rsid w:val="009C441F"/>
    <w:rsid w:val="009C4A07"/>
    <w:rsid w:val="009C4B8E"/>
    <w:rsid w:val="009C4C9B"/>
    <w:rsid w:val="009C4DE6"/>
    <w:rsid w:val="009C5091"/>
    <w:rsid w:val="009C51D5"/>
    <w:rsid w:val="009C5306"/>
    <w:rsid w:val="009C543C"/>
    <w:rsid w:val="009C562A"/>
    <w:rsid w:val="009C56FB"/>
    <w:rsid w:val="009C599A"/>
    <w:rsid w:val="009C5EFF"/>
    <w:rsid w:val="009C6495"/>
    <w:rsid w:val="009C650E"/>
    <w:rsid w:val="009C70DB"/>
    <w:rsid w:val="009C70F5"/>
    <w:rsid w:val="009C761E"/>
    <w:rsid w:val="009C774A"/>
    <w:rsid w:val="009C787B"/>
    <w:rsid w:val="009C7C24"/>
    <w:rsid w:val="009C7DCB"/>
    <w:rsid w:val="009D0E68"/>
    <w:rsid w:val="009D19BC"/>
    <w:rsid w:val="009D1A13"/>
    <w:rsid w:val="009D1FBF"/>
    <w:rsid w:val="009D208A"/>
    <w:rsid w:val="009D2348"/>
    <w:rsid w:val="009D263B"/>
    <w:rsid w:val="009D2EA8"/>
    <w:rsid w:val="009D2F0C"/>
    <w:rsid w:val="009D3306"/>
    <w:rsid w:val="009D34C6"/>
    <w:rsid w:val="009D352A"/>
    <w:rsid w:val="009D3574"/>
    <w:rsid w:val="009D3578"/>
    <w:rsid w:val="009D3A5F"/>
    <w:rsid w:val="009D3CAD"/>
    <w:rsid w:val="009D3F05"/>
    <w:rsid w:val="009D4E69"/>
    <w:rsid w:val="009D4F88"/>
    <w:rsid w:val="009D5193"/>
    <w:rsid w:val="009D571A"/>
    <w:rsid w:val="009D58B2"/>
    <w:rsid w:val="009D5C32"/>
    <w:rsid w:val="009D5C56"/>
    <w:rsid w:val="009D5CF7"/>
    <w:rsid w:val="009D5D86"/>
    <w:rsid w:val="009D5DD4"/>
    <w:rsid w:val="009D5EBF"/>
    <w:rsid w:val="009D6472"/>
    <w:rsid w:val="009D75FA"/>
    <w:rsid w:val="009D79F4"/>
    <w:rsid w:val="009D7A72"/>
    <w:rsid w:val="009D7A8A"/>
    <w:rsid w:val="009D7D19"/>
    <w:rsid w:val="009E03C8"/>
    <w:rsid w:val="009E08C7"/>
    <w:rsid w:val="009E0962"/>
    <w:rsid w:val="009E0EF3"/>
    <w:rsid w:val="009E126D"/>
    <w:rsid w:val="009E15D2"/>
    <w:rsid w:val="009E209C"/>
    <w:rsid w:val="009E270F"/>
    <w:rsid w:val="009E33D7"/>
    <w:rsid w:val="009E3AD0"/>
    <w:rsid w:val="009E3CD1"/>
    <w:rsid w:val="009E3D87"/>
    <w:rsid w:val="009E44FE"/>
    <w:rsid w:val="009E4A21"/>
    <w:rsid w:val="009E4A6D"/>
    <w:rsid w:val="009E5038"/>
    <w:rsid w:val="009E527D"/>
    <w:rsid w:val="009E537B"/>
    <w:rsid w:val="009E5520"/>
    <w:rsid w:val="009E5987"/>
    <w:rsid w:val="009E5AF5"/>
    <w:rsid w:val="009E5EB5"/>
    <w:rsid w:val="009E62AE"/>
    <w:rsid w:val="009E62C5"/>
    <w:rsid w:val="009E6932"/>
    <w:rsid w:val="009E74F0"/>
    <w:rsid w:val="009E786B"/>
    <w:rsid w:val="009E7D47"/>
    <w:rsid w:val="009E7F23"/>
    <w:rsid w:val="009F0055"/>
    <w:rsid w:val="009F00E8"/>
    <w:rsid w:val="009F0768"/>
    <w:rsid w:val="009F102A"/>
    <w:rsid w:val="009F10E1"/>
    <w:rsid w:val="009F151C"/>
    <w:rsid w:val="009F1556"/>
    <w:rsid w:val="009F1565"/>
    <w:rsid w:val="009F17E1"/>
    <w:rsid w:val="009F248A"/>
    <w:rsid w:val="009F2A19"/>
    <w:rsid w:val="009F2F0B"/>
    <w:rsid w:val="009F334C"/>
    <w:rsid w:val="009F3519"/>
    <w:rsid w:val="009F3930"/>
    <w:rsid w:val="009F3B43"/>
    <w:rsid w:val="009F3BFD"/>
    <w:rsid w:val="009F4048"/>
    <w:rsid w:val="009F4271"/>
    <w:rsid w:val="009F4AB0"/>
    <w:rsid w:val="009F4F55"/>
    <w:rsid w:val="009F514E"/>
    <w:rsid w:val="009F51B7"/>
    <w:rsid w:val="009F5520"/>
    <w:rsid w:val="009F5539"/>
    <w:rsid w:val="009F5C67"/>
    <w:rsid w:val="009F5F37"/>
    <w:rsid w:val="009F63FE"/>
    <w:rsid w:val="009F649E"/>
    <w:rsid w:val="009F6638"/>
    <w:rsid w:val="009F6731"/>
    <w:rsid w:val="009F6F8E"/>
    <w:rsid w:val="009F76FE"/>
    <w:rsid w:val="009F7867"/>
    <w:rsid w:val="009F7D66"/>
    <w:rsid w:val="00A00172"/>
    <w:rsid w:val="00A00903"/>
    <w:rsid w:val="00A00AB8"/>
    <w:rsid w:val="00A00BD2"/>
    <w:rsid w:val="00A00CF5"/>
    <w:rsid w:val="00A00D63"/>
    <w:rsid w:val="00A00E56"/>
    <w:rsid w:val="00A00F38"/>
    <w:rsid w:val="00A01BBA"/>
    <w:rsid w:val="00A01D78"/>
    <w:rsid w:val="00A0224F"/>
    <w:rsid w:val="00A027F3"/>
    <w:rsid w:val="00A03582"/>
    <w:rsid w:val="00A035FB"/>
    <w:rsid w:val="00A03978"/>
    <w:rsid w:val="00A03AB1"/>
    <w:rsid w:val="00A03D64"/>
    <w:rsid w:val="00A0479B"/>
    <w:rsid w:val="00A04BE0"/>
    <w:rsid w:val="00A04D7E"/>
    <w:rsid w:val="00A051D9"/>
    <w:rsid w:val="00A05478"/>
    <w:rsid w:val="00A05DF3"/>
    <w:rsid w:val="00A066D9"/>
    <w:rsid w:val="00A06D25"/>
    <w:rsid w:val="00A06F40"/>
    <w:rsid w:val="00A06FE1"/>
    <w:rsid w:val="00A078AC"/>
    <w:rsid w:val="00A07A84"/>
    <w:rsid w:val="00A07DDB"/>
    <w:rsid w:val="00A07E08"/>
    <w:rsid w:val="00A07FB9"/>
    <w:rsid w:val="00A08B73"/>
    <w:rsid w:val="00A101CC"/>
    <w:rsid w:val="00A10996"/>
    <w:rsid w:val="00A10BD4"/>
    <w:rsid w:val="00A10D79"/>
    <w:rsid w:val="00A11059"/>
    <w:rsid w:val="00A113F9"/>
    <w:rsid w:val="00A11423"/>
    <w:rsid w:val="00A11535"/>
    <w:rsid w:val="00A11753"/>
    <w:rsid w:val="00A11A27"/>
    <w:rsid w:val="00A11B57"/>
    <w:rsid w:val="00A11E56"/>
    <w:rsid w:val="00A11FFC"/>
    <w:rsid w:val="00A12798"/>
    <w:rsid w:val="00A12830"/>
    <w:rsid w:val="00A129EB"/>
    <w:rsid w:val="00A12C14"/>
    <w:rsid w:val="00A12E1D"/>
    <w:rsid w:val="00A13150"/>
    <w:rsid w:val="00A1318E"/>
    <w:rsid w:val="00A13A09"/>
    <w:rsid w:val="00A13AB7"/>
    <w:rsid w:val="00A13B23"/>
    <w:rsid w:val="00A140ED"/>
    <w:rsid w:val="00A14375"/>
    <w:rsid w:val="00A144F9"/>
    <w:rsid w:val="00A14842"/>
    <w:rsid w:val="00A151F4"/>
    <w:rsid w:val="00A153BE"/>
    <w:rsid w:val="00A1572E"/>
    <w:rsid w:val="00A15864"/>
    <w:rsid w:val="00A15B25"/>
    <w:rsid w:val="00A15DEE"/>
    <w:rsid w:val="00A15EDB"/>
    <w:rsid w:val="00A16462"/>
    <w:rsid w:val="00A166DA"/>
    <w:rsid w:val="00A166E1"/>
    <w:rsid w:val="00A167B5"/>
    <w:rsid w:val="00A16DBE"/>
    <w:rsid w:val="00A178BF"/>
    <w:rsid w:val="00A179E0"/>
    <w:rsid w:val="00A17B2A"/>
    <w:rsid w:val="00A17C4F"/>
    <w:rsid w:val="00A17C8B"/>
    <w:rsid w:val="00A17CEE"/>
    <w:rsid w:val="00A17F66"/>
    <w:rsid w:val="00A1FCBC"/>
    <w:rsid w:val="00A20653"/>
    <w:rsid w:val="00A20A01"/>
    <w:rsid w:val="00A20A39"/>
    <w:rsid w:val="00A20A88"/>
    <w:rsid w:val="00A21621"/>
    <w:rsid w:val="00A21AFD"/>
    <w:rsid w:val="00A21F58"/>
    <w:rsid w:val="00A226F2"/>
    <w:rsid w:val="00A22886"/>
    <w:rsid w:val="00A22EA9"/>
    <w:rsid w:val="00A22F4F"/>
    <w:rsid w:val="00A23613"/>
    <w:rsid w:val="00A238BD"/>
    <w:rsid w:val="00A23ADA"/>
    <w:rsid w:val="00A23DCA"/>
    <w:rsid w:val="00A2400B"/>
    <w:rsid w:val="00A240D8"/>
    <w:rsid w:val="00A243E4"/>
    <w:rsid w:val="00A24410"/>
    <w:rsid w:val="00A2456B"/>
    <w:rsid w:val="00A2459D"/>
    <w:rsid w:val="00A24D9A"/>
    <w:rsid w:val="00A24E23"/>
    <w:rsid w:val="00A2566C"/>
    <w:rsid w:val="00A2574B"/>
    <w:rsid w:val="00A257BA"/>
    <w:rsid w:val="00A25D65"/>
    <w:rsid w:val="00A25F05"/>
    <w:rsid w:val="00A262EA"/>
    <w:rsid w:val="00A26491"/>
    <w:rsid w:val="00A26AB1"/>
    <w:rsid w:val="00A26DCB"/>
    <w:rsid w:val="00A26FCA"/>
    <w:rsid w:val="00A2752D"/>
    <w:rsid w:val="00A27B91"/>
    <w:rsid w:val="00A27B9A"/>
    <w:rsid w:val="00A27D35"/>
    <w:rsid w:val="00A30412"/>
    <w:rsid w:val="00A30679"/>
    <w:rsid w:val="00A30717"/>
    <w:rsid w:val="00A30B2D"/>
    <w:rsid w:val="00A311AE"/>
    <w:rsid w:val="00A312A6"/>
    <w:rsid w:val="00A3130E"/>
    <w:rsid w:val="00A315C8"/>
    <w:rsid w:val="00A3193B"/>
    <w:rsid w:val="00A31DB9"/>
    <w:rsid w:val="00A3213F"/>
    <w:rsid w:val="00A3240C"/>
    <w:rsid w:val="00A3249C"/>
    <w:rsid w:val="00A324CF"/>
    <w:rsid w:val="00A32648"/>
    <w:rsid w:val="00A32A98"/>
    <w:rsid w:val="00A32BCB"/>
    <w:rsid w:val="00A32E8B"/>
    <w:rsid w:val="00A32ED6"/>
    <w:rsid w:val="00A32EED"/>
    <w:rsid w:val="00A3301E"/>
    <w:rsid w:val="00A3376B"/>
    <w:rsid w:val="00A33776"/>
    <w:rsid w:val="00A33F57"/>
    <w:rsid w:val="00A344A5"/>
    <w:rsid w:val="00A346C3"/>
    <w:rsid w:val="00A3482A"/>
    <w:rsid w:val="00A348F2"/>
    <w:rsid w:val="00A34D4A"/>
    <w:rsid w:val="00A359AC"/>
    <w:rsid w:val="00A359ED"/>
    <w:rsid w:val="00A35A62"/>
    <w:rsid w:val="00A35A9D"/>
    <w:rsid w:val="00A35AF4"/>
    <w:rsid w:val="00A35DC2"/>
    <w:rsid w:val="00A36155"/>
    <w:rsid w:val="00A3629E"/>
    <w:rsid w:val="00A365AD"/>
    <w:rsid w:val="00A37385"/>
    <w:rsid w:val="00A375B6"/>
    <w:rsid w:val="00A408BE"/>
    <w:rsid w:val="00A40924"/>
    <w:rsid w:val="00A40DDA"/>
    <w:rsid w:val="00A40F75"/>
    <w:rsid w:val="00A41B78"/>
    <w:rsid w:val="00A420A7"/>
    <w:rsid w:val="00A420A8"/>
    <w:rsid w:val="00A4226A"/>
    <w:rsid w:val="00A42713"/>
    <w:rsid w:val="00A429A4"/>
    <w:rsid w:val="00A42A85"/>
    <w:rsid w:val="00A42D07"/>
    <w:rsid w:val="00A4359C"/>
    <w:rsid w:val="00A43834"/>
    <w:rsid w:val="00A43A19"/>
    <w:rsid w:val="00A43F97"/>
    <w:rsid w:val="00A4441F"/>
    <w:rsid w:val="00A44485"/>
    <w:rsid w:val="00A44525"/>
    <w:rsid w:val="00A4483C"/>
    <w:rsid w:val="00A44B43"/>
    <w:rsid w:val="00A44C84"/>
    <w:rsid w:val="00A44EE7"/>
    <w:rsid w:val="00A4503E"/>
    <w:rsid w:val="00A450C0"/>
    <w:rsid w:val="00A453F8"/>
    <w:rsid w:val="00A4542C"/>
    <w:rsid w:val="00A45468"/>
    <w:rsid w:val="00A45704"/>
    <w:rsid w:val="00A45781"/>
    <w:rsid w:val="00A471A8"/>
    <w:rsid w:val="00A472FF"/>
    <w:rsid w:val="00A4739C"/>
    <w:rsid w:val="00A4791B"/>
    <w:rsid w:val="00A500A9"/>
    <w:rsid w:val="00A500BA"/>
    <w:rsid w:val="00A503E2"/>
    <w:rsid w:val="00A50A37"/>
    <w:rsid w:val="00A50A48"/>
    <w:rsid w:val="00A51180"/>
    <w:rsid w:val="00A51242"/>
    <w:rsid w:val="00A513FF"/>
    <w:rsid w:val="00A514FF"/>
    <w:rsid w:val="00A51522"/>
    <w:rsid w:val="00A51573"/>
    <w:rsid w:val="00A51A5E"/>
    <w:rsid w:val="00A51DE7"/>
    <w:rsid w:val="00A52286"/>
    <w:rsid w:val="00A5286D"/>
    <w:rsid w:val="00A52895"/>
    <w:rsid w:val="00A528FC"/>
    <w:rsid w:val="00A52AA2"/>
    <w:rsid w:val="00A52D7D"/>
    <w:rsid w:val="00A530DA"/>
    <w:rsid w:val="00A533CB"/>
    <w:rsid w:val="00A5346D"/>
    <w:rsid w:val="00A539A5"/>
    <w:rsid w:val="00A53ADE"/>
    <w:rsid w:val="00A53DA0"/>
    <w:rsid w:val="00A53E20"/>
    <w:rsid w:val="00A53E8B"/>
    <w:rsid w:val="00A53EB2"/>
    <w:rsid w:val="00A5404D"/>
    <w:rsid w:val="00A54443"/>
    <w:rsid w:val="00A54949"/>
    <w:rsid w:val="00A550B4"/>
    <w:rsid w:val="00A554C9"/>
    <w:rsid w:val="00A555A7"/>
    <w:rsid w:val="00A55627"/>
    <w:rsid w:val="00A55BF0"/>
    <w:rsid w:val="00A55CB2"/>
    <w:rsid w:val="00A56AAE"/>
    <w:rsid w:val="00A5740A"/>
    <w:rsid w:val="00A57414"/>
    <w:rsid w:val="00A5765D"/>
    <w:rsid w:val="00A579BD"/>
    <w:rsid w:val="00A600DA"/>
    <w:rsid w:val="00A6024B"/>
    <w:rsid w:val="00A607CB"/>
    <w:rsid w:val="00A61908"/>
    <w:rsid w:val="00A61A54"/>
    <w:rsid w:val="00A61C82"/>
    <w:rsid w:val="00A6286A"/>
    <w:rsid w:val="00A62C9A"/>
    <w:rsid w:val="00A62F46"/>
    <w:rsid w:val="00A62F7F"/>
    <w:rsid w:val="00A630B5"/>
    <w:rsid w:val="00A6351F"/>
    <w:rsid w:val="00A63809"/>
    <w:rsid w:val="00A639F0"/>
    <w:rsid w:val="00A63FF6"/>
    <w:rsid w:val="00A64278"/>
    <w:rsid w:val="00A649DB"/>
    <w:rsid w:val="00A64A6E"/>
    <w:rsid w:val="00A6519F"/>
    <w:rsid w:val="00A65267"/>
    <w:rsid w:val="00A658B1"/>
    <w:rsid w:val="00A6590D"/>
    <w:rsid w:val="00A65931"/>
    <w:rsid w:val="00A65932"/>
    <w:rsid w:val="00A65A70"/>
    <w:rsid w:val="00A65DEB"/>
    <w:rsid w:val="00A65E0B"/>
    <w:rsid w:val="00A65FC2"/>
    <w:rsid w:val="00A66140"/>
    <w:rsid w:val="00A6665F"/>
    <w:rsid w:val="00A66C1B"/>
    <w:rsid w:val="00A66E7A"/>
    <w:rsid w:val="00A66F36"/>
    <w:rsid w:val="00A673B1"/>
    <w:rsid w:val="00A67632"/>
    <w:rsid w:val="00A676D9"/>
    <w:rsid w:val="00A677E9"/>
    <w:rsid w:val="00A67EFC"/>
    <w:rsid w:val="00A7031E"/>
    <w:rsid w:val="00A70E6C"/>
    <w:rsid w:val="00A71132"/>
    <w:rsid w:val="00A71140"/>
    <w:rsid w:val="00A712AE"/>
    <w:rsid w:val="00A71D3F"/>
    <w:rsid w:val="00A7205E"/>
    <w:rsid w:val="00A728F5"/>
    <w:rsid w:val="00A72B6A"/>
    <w:rsid w:val="00A72C74"/>
    <w:rsid w:val="00A72E9C"/>
    <w:rsid w:val="00A73205"/>
    <w:rsid w:val="00A73472"/>
    <w:rsid w:val="00A7395D"/>
    <w:rsid w:val="00A73D2B"/>
    <w:rsid w:val="00A74444"/>
    <w:rsid w:val="00A74692"/>
    <w:rsid w:val="00A746B2"/>
    <w:rsid w:val="00A746B8"/>
    <w:rsid w:val="00A7489A"/>
    <w:rsid w:val="00A74F05"/>
    <w:rsid w:val="00A75475"/>
    <w:rsid w:val="00A75A52"/>
    <w:rsid w:val="00A75BDD"/>
    <w:rsid w:val="00A75D42"/>
    <w:rsid w:val="00A75F7F"/>
    <w:rsid w:val="00A7618B"/>
    <w:rsid w:val="00A76317"/>
    <w:rsid w:val="00A7640B"/>
    <w:rsid w:val="00A76A66"/>
    <w:rsid w:val="00A76EDC"/>
    <w:rsid w:val="00A7712C"/>
    <w:rsid w:val="00A77289"/>
    <w:rsid w:val="00A773A8"/>
    <w:rsid w:val="00A7778B"/>
    <w:rsid w:val="00A7785E"/>
    <w:rsid w:val="00A8036F"/>
    <w:rsid w:val="00A803BC"/>
    <w:rsid w:val="00A80551"/>
    <w:rsid w:val="00A80736"/>
    <w:rsid w:val="00A80946"/>
    <w:rsid w:val="00A80969"/>
    <w:rsid w:val="00A80A89"/>
    <w:rsid w:val="00A81450"/>
    <w:rsid w:val="00A8146C"/>
    <w:rsid w:val="00A81A54"/>
    <w:rsid w:val="00A8222C"/>
    <w:rsid w:val="00A82284"/>
    <w:rsid w:val="00A824AC"/>
    <w:rsid w:val="00A82613"/>
    <w:rsid w:val="00A826FA"/>
    <w:rsid w:val="00A82D23"/>
    <w:rsid w:val="00A837D8"/>
    <w:rsid w:val="00A83AE1"/>
    <w:rsid w:val="00A842C6"/>
    <w:rsid w:val="00A84862"/>
    <w:rsid w:val="00A84A53"/>
    <w:rsid w:val="00A84B51"/>
    <w:rsid w:val="00A850B3"/>
    <w:rsid w:val="00A853F5"/>
    <w:rsid w:val="00A85798"/>
    <w:rsid w:val="00A85AB5"/>
    <w:rsid w:val="00A85AC5"/>
    <w:rsid w:val="00A8609D"/>
    <w:rsid w:val="00A8652B"/>
    <w:rsid w:val="00A866C8"/>
    <w:rsid w:val="00A86717"/>
    <w:rsid w:val="00A868DE"/>
    <w:rsid w:val="00A86EA7"/>
    <w:rsid w:val="00A8763C"/>
    <w:rsid w:val="00A87662"/>
    <w:rsid w:val="00A878B0"/>
    <w:rsid w:val="00A91244"/>
    <w:rsid w:val="00A91774"/>
    <w:rsid w:val="00A9199A"/>
    <w:rsid w:val="00A91C7F"/>
    <w:rsid w:val="00A92066"/>
    <w:rsid w:val="00A92608"/>
    <w:rsid w:val="00A92776"/>
    <w:rsid w:val="00A92B64"/>
    <w:rsid w:val="00A92E37"/>
    <w:rsid w:val="00A93181"/>
    <w:rsid w:val="00A9319B"/>
    <w:rsid w:val="00A93364"/>
    <w:rsid w:val="00A93446"/>
    <w:rsid w:val="00A93614"/>
    <w:rsid w:val="00A936F1"/>
    <w:rsid w:val="00A938E6"/>
    <w:rsid w:val="00A9397C"/>
    <w:rsid w:val="00A93A6D"/>
    <w:rsid w:val="00A93CCF"/>
    <w:rsid w:val="00A94509"/>
    <w:rsid w:val="00A9457C"/>
    <w:rsid w:val="00A947E2"/>
    <w:rsid w:val="00A94B35"/>
    <w:rsid w:val="00A94E4E"/>
    <w:rsid w:val="00A95514"/>
    <w:rsid w:val="00A959CB"/>
    <w:rsid w:val="00A959F4"/>
    <w:rsid w:val="00A95BD5"/>
    <w:rsid w:val="00A95C53"/>
    <w:rsid w:val="00A96F78"/>
    <w:rsid w:val="00A96FDF"/>
    <w:rsid w:val="00A9764D"/>
    <w:rsid w:val="00A978C6"/>
    <w:rsid w:val="00A979E1"/>
    <w:rsid w:val="00A97E65"/>
    <w:rsid w:val="00AA0543"/>
    <w:rsid w:val="00AA094A"/>
    <w:rsid w:val="00AA0B9E"/>
    <w:rsid w:val="00AA0EF1"/>
    <w:rsid w:val="00AA1087"/>
    <w:rsid w:val="00AA11F6"/>
    <w:rsid w:val="00AA145A"/>
    <w:rsid w:val="00AA161A"/>
    <w:rsid w:val="00AA1624"/>
    <w:rsid w:val="00AA1934"/>
    <w:rsid w:val="00AA1CE9"/>
    <w:rsid w:val="00AA1D96"/>
    <w:rsid w:val="00AA21CA"/>
    <w:rsid w:val="00AA22E4"/>
    <w:rsid w:val="00AA247C"/>
    <w:rsid w:val="00AA251D"/>
    <w:rsid w:val="00AA25A9"/>
    <w:rsid w:val="00AA2613"/>
    <w:rsid w:val="00AA26D9"/>
    <w:rsid w:val="00AA278A"/>
    <w:rsid w:val="00AA2E73"/>
    <w:rsid w:val="00AA2FB5"/>
    <w:rsid w:val="00AA3183"/>
    <w:rsid w:val="00AA31B6"/>
    <w:rsid w:val="00AA33EC"/>
    <w:rsid w:val="00AA3600"/>
    <w:rsid w:val="00AA384E"/>
    <w:rsid w:val="00AA3C99"/>
    <w:rsid w:val="00AA3D54"/>
    <w:rsid w:val="00AA41C4"/>
    <w:rsid w:val="00AA4605"/>
    <w:rsid w:val="00AA4CF6"/>
    <w:rsid w:val="00AA500F"/>
    <w:rsid w:val="00AA51AD"/>
    <w:rsid w:val="00AA52F1"/>
    <w:rsid w:val="00AA53CC"/>
    <w:rsid w:val="00AA591E"/>
    <w:rsid w:val="00AA5DF4"/>
    <w:rsid w:val="00AA6516"/>
    <w:rsid w:val="00AA65C9"/>
    <w:rsid w:val="00AA66CB"/>
    <w:rsid w:val="00AA69F4"/>
    <w:rsid w:val="00AA6CBA"/>
    <w:rsid w:val="00AA7057"/>
    <w:rsid w:val="00AA7261"/>
    <w:rsid w:val="00AA7599"/>
    <w:rsid w:val="00AA7FBD"/>
    <w:rsid w:val="00AB01D4"/>
    <w:rsid w:val="00AB03B3"/>
    <w:rsid w:val="00AB0A32"/>
    <w:rsid w:val="00AB0B90"/>
    <w:rsid w:val="00AB0D97"/>
    <w:rsid w:val="00AB0E56"/>
    <w:rsid w:val="00AB0E73"/>
    <w:rsid w:val="00AB0ED5"/>
    <w:rsid w:val="00AB10C9"/>
    <w:rsid w:val="00AB1294"/>
    <w:rsid w:val="00AB13D9"/>
    <w:rsid w:val="00AB16BA"/>
    <w:rsid w:val="00AB18AC"/>
    <w:rsid w:val="00AB1A7C"/>
    <w:rsid w:val="00AB1EB7"/>
    <w:rsid w:val="00AB231A"/>
    <w:rsid w:val="00AB2A96"/>
    <w:rsid w:val="00AB2CB7"/>
    <w:rsid w:val="00AB2D2D"/>
    <w:rsid w:val="00AB353A"/>
    <w:rsid w:val="00AB3701"/>
    <w:rsid w:val="00AB3A15"/>
    <w:rsid w:val="00AB3B74"/>
    <w:rsid w:val="00AB4342"/>
    <w:rsid w:val="00AB4D6A"/>
    <w:rsid w:val="00AB4ECC"/>
    <w:rsid w:val="00AB4F0F"/>
    <w:rsid w:val="00AB50CB"/>
    <w:rsid w:val="00AB50D5"/>
    <w:rsid w:val="00AB53E3"/>
    <w:rsid w:val="00AB554C"/>
    <w:rsid w:val="00AB5D1C"/>
    <w:rsid w:val="00AB5F6B"/>
    <w:rsid w:val="00AB60E2"/>
    <w:rsid w:val="00AB6373"/>
    <w:rsid w:val="00AB6431"/>
    <w:rsid w:val="00AB6601"/>
    <w:rsid w:val="00AB674E"/>
    <w:rsid w:val="00AB690B"/>
    <w:rsid w:val="00AB6D79"/>
    <w:rsid w:val="00AB709E"/>
    <w:rsid w:val="00AB7282"/>
    <w:rsid w:val="00AB7806"/>
    <w:rsid w:val="00AC0003"/>
    <w:rsid w:val="00AC02C1"/>
    <w:rsid w:val="00AC0472"/>
    <w:rsid w:val="00AC0668"/>
    <w:rsid w:val="00AC0AB6"/>
    <w:rsid w:val="00AC10AD"/>
    <w:rsid w:val="00AC1E12"/>
    <w:rsid w:val="00AC1E55"/>
    <w:rsid w:val="00AC21B6"/>
    <w:rsid w:val="00AC30B5"/>
    <w:rsid w:val="00AC33C3"/>
    <w:rsid w:val="00AC3D06"/>
    <w:rsid w:val="00AC3D45"/>
    <w:rsid w:val="00AC3F14"/>
    <w:rsid w:val="00AC429F"/>
    <w:rsid w:val="00AC43CD"/>
    <w:rsid w:val="00AC45A7"/>
    <w:rsid w:val="00AC4A6E"/>
    <w:rsid w:val="00AC4FE0"/>
    <w:rsid w:val="00AC5015"/>
    <w:rsid w:val="00AC5180"/>
    <w:rsid w:val="00AC56F6"/>
    <w:rsid w:val="00AC5F60"/>
    <w:rsid w:val="00AC5FA4"/>
    <w:rsid w:val="00AC60B4"/>
    <w:rsid w:val="00AC6208"/>
    <w:rsid w:val="00AC67B6"/>
    <w:rsid w:val="00AC6859"/>
    <w:rsid w:val="00AC6C36"/>
    <w:rsid w:val="00AC73DA"/>
    <w:rsid w:val="00AC7742"/>
    <w:rsid w:val="00AC7D98"/>
    <w:rsid w:val="00AD00C5"/>
    <w:rsid w:val="00AD0569"/>
    <w:rsid w:val="00AD0604"/>
    <w:rsid w:val="00AD0BC0"/>
    <w:rsid w:val="00AD105F"/>
    <w:rsid w:val="00AD165F"/>
    <w:rsid w:val="00AD1D40"/>
    <w:rsid w:val="00AD2794"/>
    <w:rsid w:val="00AD2A70"/>
    <w:rsid w:val="00AD2D1C"/>
    <w:rsid w:val="00AD2D33"/>
    <w:rsid w:val="00AD2DC5"/>
    <w:rsid w:val="00AD3455"/>
    <w:rsid w:val="00AD3527"/>
    <w:rsid w:val="00AD38C5"/>
    <w:rsid w:val="00AD3CAD"/>
    <w:rsid w:val="00AD3DDC"/>
    <w:rsid w:val="00AD3EE3"/>
    <w:rsid w:val="00AD3F06"/>
    <w:rsid w:val="00AD4A71"/>
    <w:rsid w:val="00AD51CE"/>
    <w:rsid w:val="00AD5A99"/>
    <w:rsid w:val="00AD5D1C"/>
    <w:rsid w:val="00AD6383"/>
    <w:rsid w:val="00AD69D7"/>
    <w:rsid w:val="00AD69FF"/>
    <w:rsid w:val="00AD6B6B"/>
    <w:rsid w:val="00AD7022"/>
    <w:rsid w:val="00AD702B"/>
    <w:rsid w:val="00AD7154"/>
    <w:rsid w:val="00AD72E6"/>
    <w:rsid w:val="00AD7C95"/>
    <w:rsid w:val="00AD7D73"/>
    <w:rsid w:val="00AD7FCD"/>
    <w:rsid w:val="00AE047E"/>
    <w:rsid w:val="00AE14DE"/>
    <w:rsid w:val="00AE221C"/>
    <w:rsid w:val="00AE2546"/>
    <w:rsid w:val="00AE2BED"/>
    <w:rsid w:val="00AE2EE0"/>
    <w:rsid w:val="00AE2F91"/>
    <w:rsid w:val="00AE318D"/>
    <w:rsid w:val="00AE31A8"/>
    <w:rsid w:val="00AE33AB"/>
    <w:rsid w:val="00AE36A0"/>
    <w:rsid w:val="00AE3C18"/>
    <w:rsid w:val="00AE3DE1"/>
    <w:rsid w:val="00AE3F8D"/>
    <w:rsid w:val="00AE4590"/>
    <w:rsid w:val="00AE4684"/>
    <w:rsid w:val="00AE4882"/>
    <w:rsid w:val="00AE5346"/>
    <w:rsid w:val="00AE5439"/>
    <w:rsid w:val="00AE554F"/>
    <w:rsid w:val="00AE5C5B"/>
    <w:rsid w:val="00AE5E68"/>
    <w:rsid w:val="00AE5FC5"/>
    <w:rsid w:val="00AE61B2"/>
    <w:rsid w:val="00AE636E"/>
    <w:rsid w:val="00AE6770"/>
    <w:rsid w:val="00AE78D1"/>
    <w:rsid w:val="00AE7F89"/>
    <w:rsid w:val="00AF076D"/>
    <w:rsid w:val="00AF1017"/>
    <w:rsid w:val="00AF1112"/>
    <w:rsid w:val="00AF1138"/>
    <w:rsid w:val="00AF1952"/>
    <w:rsid w:val="00AF1E42"/>
    <w:rsid w:val="00AF1F43"/>
    <w:rsid w:val="00AF22AF"/>
    <w:rsid w:val="00AF257B"/>
    <w:rsid w:val="00AF276A"/>
    <w:rsid w:val="00AF2CED"/>
    <w:rsid w:val="00AF2D54"/>
    <w:rsid w:val="00AF3458"/>
    <w:rsid w:val="00AF392C"/>
    <w:rsid w:val="00AF39E0"/>
    <w:rsid w:val="00AF3A2E"/>
    <w:rsid w:val="00AF3BE2"/>
    <w:rsid w:val="00AF3F7B"/>
    <w:rsid w:val="00AF42B4"/>
    <w:rsid w:val="00AF435B"/>
    <w:rsid w:val="00AF4B8A"/>
    <w:rsid w:val="00AF4F1B"/>
    <w:rsid w:val="00AF4F3F"/>
    <w:rsid w:val="00AF5AFC"/>
    <w:rsid w:val="00AF5EC6"/>
    <w:rsid w:val="00AF6029"/>
    <w:rsid w:val="00AF69C5"/>
    <w:rsid w:val="00AF6C38"/>
    <w:rsid w:val="00AF6E8A"/>
    <w:rsid w:val="00AF7213"/>
    <w:rsid w:val="00AF76D2"/>
    <w:rsid w:val="00AF7771"/>
    <w:rsid w:val="00AF7B5F"/>
    <w:rsid w:val="00AF7D92"/>
    <w:rsid w:val="00B00056"/>
    <w:rsid w:val="00B0010B"/>
    <w:rsid w:val="00B0067E"/>
    <w:rsid w:val="00B00862"/>
    <w:rsid w:val="00B00C2E"/>
    <w:rsid w:val="00B00D9A"/>
    <w:rsid w:val="00B00DD1"/>
    <w:rsid w:val="00B00EE3"/>
    <w:rsid w:val="00B011CC"/>
    <w:rsid w:val="00B01365"/>
    <w:rsid w:val="00B0161F"/>
    <w:rsid w:val="00B0228A"/>
    <w:rsid w:val="00B0232F"/>
    <w:rsid w:val="00B031D2"/>
    <w:rsid w:val="00B03840"/>
    <w:rsid w:val="00B03E01"/>
    <w:rsid w:val="00B04048"/>
    <w:rsid w:val="00B0418D"/>
    <w:rsid w:val="00B048F1"/>
    <w:rsid w:val="00B04F3D"/>
    <w:rsid w:val="00B05585"/>
    <w:rsid w:val="00B05702"/>
    <w:rsid w:val="00B0591F"/>
    <w:rsid w:val="00B061B3"/>
    <w:rsid w:val="00B064E6"/>
    <w:rsid w:val="00B06CCE"/>
    <w:rsid w:val="00B06DD9"/>
    <w:rsid w:val="00B07B1D"/>
    <w:rsid w:val="00B07CD6"/>
    <w:rsid w:val="00B07E52"/>
    <w:rsid w:val="00B07FD4"/>
    <w:rsid w:val="00B0863D"/>
    <w:rsid w:val="00B10010"/>
    <w:rsid w:val="00B100FD"/>
    <w:rsid w:val="00B10118"/>
    <w:rsid w:val="00B1030F"/>
    <w:rsid w:val="00B116BF"/>
    <w:rsid w:val="00B11775"/>
    <w:rsid w:val="00B11C17"/>
    <w:rsid w:val="00B11D72"/>
    <w:rsid w:val="00B11EAD"/>
    <w:rsid w:val="00B1249B"/>
    <w:rsid w:val="00B12F75"/>
    <w:rsid w:val="00B1302D"/>
    <w:rsid w:val="00B13578"/>
    <w:rsid w:val="00B141DF"/>
    <w:rsid w:val="00B14634"/>
    <w:rsid w:val="00B1513F"/>
    <w:rsid w:val="00B15B89"/>
    <w:rsid w:val="00B16131"/>
    <w:rsid w:val="00B1686D"/>
    <w:rsid w:val="00B16CA6"/>
    <w:rsid w:val="00B17352"/>
    <w:rsid w:val="00B1746F"/>
    <w:rsid w:val="00B17F91"/>
    <w:rsid w:val="00B20471"/>
    <w:rsid w:val="00B20725"/>
    <w:rsid w:val="00B2072E"/>
    <w:rsid w:val="00B2087E"/>
    <w:rsid w:val="00B20B11"/>
    <w:rsid w:val="00B20B94"/>
    <w:rsid w:val="00B2157C"/>
    <w:rsid w:val="00B21CCA"/>
    <w:rsid w:val="00B21CE5"/>
    <w:rsid w:val="00B224E5"/>
    <w:rsid w:val="00B22EB3"/>
    <w:rsid w:val="00B23134"/>
    <w:rsid w:val="00B2330F"/>
    <w:rsid w:val="00B23512"/>
    <w:rsid w:val="00B2363B"/>
    <w:rsid w:val="00B238BA"/>
    <w:rsid w:val="00B24176"/>
    <w:rsid w:val="00B24361"/>
    <w:rsid w:val="00B2458C"/>
    <w:rsid w:val="00B24807"/>
    <w:rsid w:val="00B24867"/>
    <w:rsid w:val="00B248D0"/>
    <w:rsid w:val="00B25311"/>
    <w:rsid w:val="00B2599A"/>
    <w:rsid w:val="00B25F31"/>
    <w:rsid w:val="00B2628E"/>
    <w:rsid w:val="00B26554"/>
    <w:rsid w:val="00B266B0"/>
    <w:rsid w:val="00B26847"/>
    <w:rsid w:val="00B272DB"/>
    <w:rsid w:val="00B27556"/>
    <w:rsid w:val="00B27921"/>
    <w:rsid w:val="00B3000E"/>
    <w:rsid w:val="00B3049A"/>
    <w:rsid w:val="00B30787"/>
    <w:rsid w:val="00B32383"/>
    <w:rsid w:val="00B32603"/>
    <w:rsid w:val="00B326A8"/>
    <w:rsid w:val="00B3281C"/>
    <w:rsid w:val="00B3291A"/>
    <w:rsid w:val="00B329EB"/>
    <w:rsid w:val="00B32FCD"/>
    <w:rsid w:val="00B33102"/>
    <w:rsid w:val="00B331CB"/>
    <w:rsid w:val="00B33508"/>
    <w:rsid w:val="00B3377E"/>
    <w:rsid w:val="00B33DD9"/>
    <w:rsid w:val="00B33F3A"/>
    <w:rsid w:val="00B33F5D"/>
    <w:rsid w:val="00B3444C"/>
    <w:rsid w:val="00B34B24"/>
    <w:rsid w:val="00B34D5C"/>
    <w:rsid w:val="00B34E63"/>
    <w:rsid w:val="00B34F09"/>
    <w:rsid w:val="00B34F57"/>
    <w:rsid w:val="00B353FB"/>
    <w:rsid w:val="00B359E7"/>
    <w:rsid w:val="00B35C0D"/>
    <w:rsid w:val="00B35DA4"/>
    <w:rsid w:val="00B35E39"/>
    <w:rsid w:val="00B36477"/>
    <w:rsid w:val="00B364B7"/>
    <w:rsid w:val="00B36BBA"/>
    <w:rsid w:val="00B36DA7"/>
    <w:rsid w:val="00B36F8A"/>
    <w:rsid w:val="00B37248"/>
    <w:rsid w:val="00B376F6"/>
    <w:rsid w:val="00B37CB2"/>
    <w:rsid w:val="00B40104"/>
    <w:rsid w:val="00B402C6"/>
    <w:rsid w:val="00B4062F"/>
    <w:rsid w:val="00B40A96"/>
    <w:rsid w:val="00B4184B"/>
    <w:rsid w:val="00B418E6"/>
    <w:rsid w:val="00B41D41"/>
    <w:rsid w:val="00B422A7"/>
    <w:rsid w:val="00B42407"/>
    <w:rsid w:val="00B42A32"/>
    <w:rsid w:val="00B42CB2"/>
    <w:rsid w:val="00B42EEC"/>
    <w:rsid w:val="00B42FA6"/>
    <w:rsid w:val="00B433BB"/>
    <w:rsid w:val="00B43480"/>
    <w:rsid w:val="00B43608"/>
    <w:rsid w:val="00B4399E"/>
    <w:rsid w:val="00B43A16"/>
    <w:rsid w:val="00B443D8"/>
    <w:rsid w:val="00B449C6"/>
    <w:rsid w:val="00B451F5"/>
    <w:rsid w:val="00B45B23"/>
    <w:rsid w:val="00B45CE1"/>
    <w:rsid w:val="00B45F72"/>
    <w:rsid w:val="00B462C1"/>
    <w:rsid w:val="00B4665B"/>
    <w:rsid w:val="00B466F0"/>
    <w:rsid w:val="00B4692D"/>
    <w:rsid w:val="00B46A75"/>
    <w:rsid w:val="00B46A92"/>
    <w:rsid w:val="00B46B4A"/>
    <w:rsid w:val="00B46BCE"/>
    <w:rsid w:val="00B470A7"/>
    <w:rsid w:val="00B47127"/>
    <w:rsid w:val="00B47270"/>
    <w:rsid w:val="00B47793"/>
    <w:rsid w:val="00B4780E"/>
    <w:rsid w:val="00B47C4E"/>
    <w:rsid w:val="00B47DBF"/>
    <w:rsid w:val="00B47F78"/>
    <w:rsid w:val="00B4F923"/>
    <w:rsid w:val="00B500CD"/>
    <w:rsid w:val="00B5109D"/>
    <w:rsid w:val="00B512D6"/>
    <w:rsid w:val="00B517B8"/>
    <w:rsid w:val="00B51E46"/>
    <w:rsid w:val="00B51EFD"/>
    <w:rsid w:val="00B5239C"/>
    <w:rsid w:val="00B523C6"/>
    <w:rsid w:val="00B52530"/>
    <w:rsid w:val="00B52670"/>
    <w:rsid w:val="00B526B6"/>
    <w:rsid w:val="00B53259"/>
    <w:rsid w:val="00B5338B"/>
    <w:rsid w:val="00B53893"/>
    <w:rsid w:val="00B539F7"/>
    <w:rsid w:val="00B53AA5"/>
    <w:rsid w:val="00B540BE"/>
    <w:rsid w:val="00B54118"/>
    <w:rsid w:val="00B54400"/>
    <w:rsid w:val="00B548C2"/>
    <w:rsid w:val="00B54B6A"/>
    <w:rsid w:val="00B5536E"/>
    <w:rsid w:val="00B55428"/>
    <w:rsid w:val="00B55510"/>
    <w:rsid w:val="00B5579F"/>
    <w:rsid w:val="00B55C93"/>
    <w:rsid w:val="00B55E6F"/>
    <w:rsid w:val="00B55EED"/>
    <w:rsid w:val="00B567C4"/>
    <w:rsid w:val="00B5698E"/>
    <w:rsid w:val="00B569FE"/>
    <w:rsid w:val="00B56F4E"/>
    <w:rsid w:val="00B570BF"/>
    <w:rsid w:val="00B57351"/>
    <w:rsid w:val="00B5736A"/>
    <w:rsid w:val="00B57E17"/>
    <w:rsid w:val="00B57F48"/>
    <w:rsid w:val="00B60471"/>
    <w:rsid w:val="00B60597"/>
    <w:rsid w:val="00B60B8F"/>
    <w:rsid w:val="00B60CC4"/>
    <w:rsid w:val="00B6136D"/>
    <w:rsid w:val="00B615A7"/>
    <w:rsid w:val="00B61912"/>
    <w:rsid w:val="00B620AA"/>
    <w:rsid w:val="00B625CC"/>
    <w:rsid w:val="00B627D2"/>
    <w:rsid w:val="00B62B9C"/>
    <w:rsid w:val="00B62EC5"/>
    <w:rsid w:val="00B63337"/>
    <w:rsid w:val="00B6369F"/>
    <w:rsid w:val="00B639D7"/>
    <w:rsid w:val="00B644B1"/>
    <w:rsid w:val="00B64A97"/>
    <w:rsid w:val="00B64AA7"/>
    <w:rsid w:val="00B64CFD"/>
    <w:rsid w:val="00B65452"/>
    <w:rsid w:val="00B65876"/>
    <w:rsid w:val="00B65EB5"/>
    <w:rsid w:val="00B66594"/>
    <w:rsid w:val="00B667BD"/>
    <w:rsid w:val="00B66D3C"/>
    <w:rsid w:val="00B66FFA"/>
    <w:rsid w:val="00B67805"/>
    <w:rsid w:val="00B678B3"/>
    <w:rsid w:val="00B678E1"/>
    <w:rsid w:val="00B67CA3"/>
    <w:rsid w:val="00B701FE"/>
    <w:rsid w:val="00B70FE1"/>
    <w:rsid w:val="00B71357"/>
    <w:rsid w:val="00B7149A"/>
    <w:rsid w:val="00B71E1A"/>
    <w:rsid w:val="00B72120"/>
    <w:rsid w:val="00B72168"/>
    <w:rsid w:val="00B721CD"/>
    <w:rsid w:val="00B7267A"/>
    <w:rsid w:val="00B726FF"/>
    <w:rsid w:val="00B728E6"/>
    <w:rsid w:val="00B72A5B"/>
    <w:rsid w:val="00B72AA4"/>
    <w:rsid w:val="00B73020"/>
    <w:rsid w:val="00B732BB"/>
    <w:rsid w:val="00B7361D"/>
    <w:rsid w:val="00B7386A"/>
    <w:rsid w:val="00B74CB3"/>
    <w:rsid w:val="00B74CC5"/>
    <w:rsid w:val="00B74EC7"/>
    <w:rsid w:val="00B7524A"/>
    <w:rsid w:val="00B7524E"/>
    <w:rsid w:val="00B753F2"/>
    <w:rsid w:val="00B75454"/>
    <w:rsid w:val="00B75BA7"/>
    <w:rsid w:val="00B76264"/>
    <w:rsid w:val="00B7626A"/>
    <w:rsid w:val="00B7628B"/>
    <w:rsid w:val="00B7630B"/>
    <w:rsid w:val="00B76633"/>
    <w:rsid w:val="00B76ABD"/>
    <w:rsid w:val="00B76BCD"/>
    <w:rsid w:val="00B76EE9"/>
    <w:rsid w:val="00B77231"/>
    <w:rsid w:val="00B77494"/>
    <w:rsid w:val="00B776B2"/>
    <w:rsid w:val="00B77880"/>
    <w:rsid w:val="00B77AE1"/>
    <w:rsid w:val="00B77B84"/>
    <w:rsid w:val="00B80127"/>
    <w:rsid w:val="00B80D90"/>
    <w:rsid w:val="00B81B01"/>
    <w:rsid w:val="00B81B8B"/>
    <w:rsid w:val="00B81CDB"/>
    <w:rsid w:val="00B82268"/>
    <w:rsid w:val="00B8247E"/>
    <w:rsid w:val="00B82613"/>
    <w:rsid w:val="00B828B5"/>
    <w:rsid w:val="00B82D4B"/>
    <w:rsid w:val="00B82ED8"/>
    <w:rsid w:val="00B831A3"/>
    <w:rsid w:val="00B83E1B"/>
    <w:rsid w:val="00B843EE"/>
    <w:rsid w:val="00B844BB"/>
    <w:rsid w:val="00B845D0"/>
    <w:rsid w:val="00B84A80"/>
    <w:rsid w:val="00B84A9F"/>
    <w:rsid w:val="00B84E9C"/>
    <w:rsid w:val="00B85522"/>
    <w:rsid w:val="00B85896"/>
    <w:rsid w:val="00B85B61"/>
    <w:rsid w:val="00B860FD"/>
    <w:rsid w:val="00B86215"/>
    <w:rsid w:val="00B864DA"/>
    <w:rsid w:val="00B86823"/>
    <w:rsid w:val="00B86CCB"/>
    <w:rsid w:val="00B86D3A"/>
    <w:rsid w:val="00B87720"/>
    <w:rsid w:val="00B87E84"/>
    <w:rsid w:val="00B8D865"/>
    <w:rsid w:val="00B90143"/>
    <w:rsid w:val="00B909C5"/>
    <w:rsid w:val="00B90D8D"/>
    <w:rsid w:val="00B90E2A"/>
    <w:rsid w:val="00B90F2A"/>
    <w:rsid w:val="00B9103A"/>
    <w:rsid w:val="00B9198D"/>
    <w:rsid w:val="00B928F5"/>
    <w:rsid w:val="00B92AB2"/>
    <w:rsid w:val="00B92D02"/>
    <w:rsid w:val="00B92D25"/>
    <w:rsid w:val="00B92F4C"/>
    <w:rsid w:val="00B93008"/>
    <w:rsid w:val="00B930C4"/>
    <w:rsid w:val="00B93285"/>
    <w:rsid w:val="00B9336C"/>
    <w:rsid w:val="00B9336F"/>
    <w:rsid w:val="00B93AAC"/>
    <w:rsid w:val="00B93D42"/>
    <w:rsid w:val="00B9406D"/>
    <w:rsid w:val="00B940BE"/>
    <w:rsid w:val="00B943AE"/>
    <w:rsid w:val="00B9447F"/>
    <w:rsid w:val="00B94BA7"/>
    <w:rsid w:val="00B94E0E"/>
    <w:rsid w:val="00B955AB"/>
    <w:rsid w:val="00B955BC"/>
    <w:rsid w:val="00B95822"/>
    <w:rsid w:val="00B95A9F"/>
    <w:rsid w:val="00B95CFD"/>
    <w:rsid w:val="00B95D76"/>
    <w:rsid w:val="00B95EBA"/>
    <w:rsid w:val="00B96413"/>
    <w:rsid w:val="00B97CA3"/>
    <w:rsid w:val="00B9C183"/>
    <w:rsid w:val="00BA012D"/>
    <w:rsid w:val="00BA0DEF"/>
    <w:rsid w:val="00BA1104"/>
    <w:rsid w:val="00BA1196"/>
    <w:rsid w:val="00BA13FB"/>
    <w:rsid w:val="00BA1778"/>
    <w:rsid w:val="00BA1872"/>
    <w:rsid w:val="00BA1913"/>
    <w:rsid w:val="00BA1C82"/>
    <w:rsid w:val="00BA223C"/>
    <w:rsid w:val="00BA24F5"/>
    <w:rsid w:val="00BA277A"/>
    <w:rsid w:val="00BA2BC9"/>
    <w:rsid w:val="00BA2F47"/>
    <w:rsid w:val="00BA3257"/>
    <w:rsid w:val="00BA3674"/>
    <w:rsid w:val="00BA3871"/>
    <w:rsid w:val="00BA426F"/>
    <w:rsid w:val="00BA43E6"/>
    <w:rsid w:val="00BA4641"/>
    <w:rsid w:val="00BA47B4"/>
    <w:rsid w:val="00BA4A54"/>
    <w:rsid w:val="00BA4E0F"/>
    <w:rsid w:val="00BA5031"/>
    <w:rsid w:val="00BA5050"/>
    <w:rsid w:val="00BA532E"/>
    <w:rsid w:val="00BA5413"/>
    <w:rsid w:val="00BA58F4"/>
    <w:rsid w:val="00BA5AA9"/>
    <w:rsid w:val="00BA6997"/>
    <w:rsid w:val="00BA6D50"/>
    <w:rsid w:val="00BA7205"/>
    <w:rsid w:val="00BA76A9"/>
    <w:rsid w:val="00BA7C03"/>
    <w:rsid w:val="00BA7C1B"/>
    <w:rsid w:val="00BA7C49"/>
    <w:rsid w:val="00BB0595"/>
    <w:rsid w:val="00BB089F"/>
    <w:rsid w:val="00BB15FF"/>
    <w:rsid w:val="00BB2527"/>
    <w:rsid w:val="00BB28D1"/>
    <w:rsid w:val="00BB2F36"/>
    <w:rsid w:val="00BB3E2B"/>
    <w:rsid w:val="00BB4BE2"/>
    <w:rsid w:val="00BB4F46"/>
    <w:rsid w:val="00BB4F64"/>
    <w:rsid w:val="00BB55AB"/>
    <w:rsid w:val="00BB5765"/>
    <w:rsid w:val="00BB57A9"/>
    <w:rsid w:val="00BB590A"/>
    <w:rsid w:val="00BB5D1C"/>
    <w:rsid w:val="00BB6108"/>
    <w:rsid w:val="00BB6552"/>
    <w:rsid w:val="00BB65E0"/>
    <w:rsid w:val="00BB6678"/>
    <w:rsid w:val="00BB6B9B"/>
    <w:rsid w:val="00BB7250"/>
    <w:rsid w:val="00BB754F"/>
    <w:rsid w:val="00BB7602"/>
    <w:rsid w:val="00BC0058"/>
    <w:rsid w:val="00BC07D4"/>
    <w:rsid w:val="00BC0A5D"/>
    <w:rsid w:val="00BC0BE3"/>
    <w:rsid w:val="00BC155D"/>
    <w:rsid w:val="00BC1912"/>
    <w:rsid w:val="00BC1AD9"/>
    <w:rsid w:val="00BC1D21"/>
    <w:rsid w:val="00BC1D5F"/>
    <w:rsid w:val="00BC2051"/>
    <w:rsid w:val="00BC2A7A"/>
    <w:rsid w:val="00BC2CD4"/>
    <w:rsid w:val="00BC3257"/>
    <w:rsid w:val="00BC32E7"/>
    <w:rsid w:val="00BC34CF"/>
    <w:rsid w:val="00BC350E"/>
    <w:rsid w:val="00BC3B7F"/>
    <w:rsid w:val="00BC3B8D"/>
    <w:rsid w:val="00BC3D35"/>
    <w:rsid w:val="00BC3EDD"/>
    <w:rsid w:val="00BC4B45"/>
    <w:rsid w:val="00BC4BF8"/>
    <w:rsid w:val="00BC4CDB"/>
    <w:rsid w:val="00BC4F81"/>
    <w:rsid w:val="00BC5670"/>
    <w:rsid w:val="00BC585A"/>
    <w:rsid w:val="00BC58B9"/>
    <w:rsid w:val="00BC5A82"/>
    <w:rsid w:val="00BC5C44"/>
    <w:rsid w:val="00BC6437"/>
    <w:rsid w:val="00BC6442"/>
    <w:rsid w:val="00BC68BB"/>
    <w:rsid w:val="00BC6919"/>
    <w:rsid w:val="00BC69AE"/>
    <w:rsid w:val="00BC6A27"/>
    <w:rsid w:val="00BC6CE6"/>
    <w:rsid w:val="00BC6D07"/>
    <w:rsid w:val="00BC6DAA"/>
    <w:rsid w:val="00BC6E32"/>
    <w:rsid w:val="00BC6E72"/>
    <w:rsid w:val="00BC70D6"/>
    <w:rsid w:val="00BC73E0"/>
    <w:rsid w:val="00BC79D2"/>
    <w:rsid w:val="00BC7B24"/>
    <w:rsid w:val="00BD04DF"/>
    <w:rsid w:val="00BD0563"/>
    <w:rsid w:val="00BD0589"/>
    <w:rsid w:val="00BD067A"/>
    <w:rsid w:val="00BD0693"/>
    <w:rsid w:val="00BD08E1"/>
    <w:rsid w:val="00BD0A47"/>
    <w:rsid w:val="00BD126C"/>
    <w:rsid w:val="00BD1294"/>
    <w:rsid w:val="00BD17AD"/>
    <w:rsid w:val="00BD2AA4"/>
    <w:rsid w:val="00BD2AAB"/>
    <w:rsid w:val="00BD2F13"/>
    <w:rsid w:val="00BD3056"/>
    <w:rsid w:val="00BD3620"/>
    <w:rsid w:val="00BD3846"/>
    <w:rsid w:val="00BD3C97"/>
    <w:rsid w:val="00BD3E68"/>
    <w:rsid w:val="00BD3F69"/>
    <w:rsid w:val="00BD4E05"/>
    <w:rsid w:val="00BD4FE8"/>
    <w:rsid w:val="00BD526F"/>
    <w:rsid w:val="00BD5434"/>
    <w:rsid w:val="00BD5749"/>
    <w:rsid w:val="00BD598A"/>
    <w:rsid w:val="00BD59F4"/>
    <w:rsid w:val="00BD5C7A"/>
    <w:rsid w:val="00BD63F5"/>
    <w:rsid w:val="00BD6980"/>
    <w:rsid w:val="00BD6BE9"/>
    <w:rsid w:val="00BD700A"/>
    <w:rsid w:val="00BD723F"/>
    <w:rsid w:val="00BD7296"/>
    <w:rsid w:val="00BD75B4"/>
    <w:rsid w:val="00BD7BC8"/>
    <w:rsid w:val="00BD7D14"/>
    <w:rsid w:val="00BE02B4"/>
    <w:rsid w:val="00BE0525"/>
    <w:rsid w:val="00BE18AA"/>
    <w:rsid w:val="00BE197D"/>
    <w:rsid w:val="00BE1CCB"/>
    <w:rsid w:val="00BE2564"/>
    <w:rsid w:val="00BE28C1"/>
    <w:rsid w:val="00BE29AA"/>
    <w:rsid w:val="00BE2BEB"/>
    <w:rsid w:val="00BE2C1A"/>
    <w:rsid w:val="00BE305B"/>
    <w:rsid w:val="00BE3492"/>
    <w:rsid w:val="00BE3984"/>
    <w:rsid w:val="00BE3B62"/>
    <w:rsid w:val="00BE3D68"/>
    <w:rsid w:val="00BE4754"/>
    <w:rsid w:val="00BE4C34"/>
    <w:rsid w:val="00BE4C51"/>
    <w:rsid w:val="00BE4EC9"/>
    <w:rsid w:val="00BE5268"/>
    <w:rsid w:val="00BE5D03"/>
    <w:rsid w:val="00BE631E"/>
    <w:rsid w:val="00BE64DF"/>
    <w:rsid w:val="00BE6BEC"/>
    <w:rsid w:val="00BE6C4D"/>
    <w:rsid w:val="00BE6D6B"/>
    <w:rsid w:val="00BE7043"/>
    <w:rsid w:val="00BE7124"/>
    <w:rsid w:val="00BE7333"/>
    <w:rsid w:val="00BE73CC"/>
    <w:rsid w:val="00BE76E5"/>
    <w:rsid w:val="00BE7FF4"/>
    <w:rsid w:val="00BF0B67"/>
    <w:rsid w:val="00BF0CCF"/>
    <w:rsid w:val="00BF0D3A"/>
    <w:rsid w:val="00BF0D75"/>
    <w:rsid w:val="00BF0FC5"/>
    <w:rsid w:val="00BF10BC"/>
    <w:rsid w:val="00BF14C5"/>
    <w:rsid w:val="00BF175E"/>
    <w:rsid w:val="00BF21AC"/>
    <w:rsid w:val="00BF24EE"/>
    <w:rsid w:val="00BF269D"/>
    <w:rsid w:val="00BF287A"/>
    <w:rsid w:val="00BF28CC"/>
    <w:rsid w:val="00BF2A2B"/>
    <w:rsid w:val="00BF2E53"/>
    <w:rsid w:val="00BF352A"/>
    <w:rsid w:val="00BF3669"/>
    <w:rsid w:val="00BF3963"/>
    <w:rsid w:val="00BF3B83"/>
    <w:rsid w:val="00BF3BB7"/>
    <w:rsid w:val="00BF3C0D"/>
    <w:rsid w:val="00BF3CA2"/>
    <w:rsid w:val="00BF3E24"/>
    <w:rsid w:val="00BF3EBC"/>
    <w:rsid w:val="00BF4379"/>
    <w:rsid w:val="00BF4400"/>
    <w:rsid w:val="00BF4AE6"/>
    <w:rsid w:val="00BF4B5F"/>
    <w:rsid w:val="00BF4BC7"/>
    <w:rsid w:val="00BF4F5A"/>
    <w:rsid w:val="00BF550F"/>
    <w:rsid w:val="00BF57D6"/>
    <w:rsid w:val="00BF59EB"/>
    <w:rsid w:val="00BF6252"/>
    <w:rsid w:val="00BF6265"/>
    <w:rsid w:val="00BF62B2"/>
    <w:rsid w:val="00BF6384"/>
    <w:rsid w:val="00BF63D8"/>
    <w:rsid w:val="00BF711C"/>
    <w:rsid w:val="00BF748E"/>
    <w:rsid w:val="00BF789B"/>
    <w:rsid w:val="00C00561"/>
    <w:rsid w:val="00C0089E"/>
    <w:rsid w:val="00C00FB3"/>
    <w:rsid w:val="00C01A7C"/>
    <w:rsid w:val="00C022FB"/>
    <w:rsid w:val="00C0240F"/>
    <w:rsid w:val="00C03221"/>
    <w:rsid w:val="00C03309"/>
    <w:rsid w:val="00C035A6"/>
    <w:rsid w:val="00C03765"/>
    <w:rsid w:val="00C037E0"/>
    <w:rsid w:val="00C03A24"/>
    <w:rsid w:val="00C03DC3"/>
    <w:rsid w:val="00C046BF"/>
    <w:rsid w:val="00C04A5B"/>
    <w:rsid w:val="00C04D9E"/>
    <w:rsid w:val="00C04E9C"/>
    <w:rsid w:val="00C05466"/>
    <w:rsid w:val="00C05629"/>
    <w:rsid w:val="00C05F30"/>
    <w:rsid w:val="00C06726"/>
    <w:rsid w:val="00C06A1B"/>
    <w:rsid w:val="00C072FE"/>
    <w:rsid w:val="00C07792"/>
    <w:rsid w:val="00C07D33"/>
    <w:rsid w:val="00C07DEA"/>
    <w:rsid w:val="00C07E73"/>
    <w:rsid w:val="00C10075"/>
    <w:rsid w:val="00C10305"/>
    <w:rsid w:val="00C107F6"/>
    <w:rsid w:val="00C1084E"/>
    <w:rsid w:val="00C10944"/>
    <w:rsid w:val="00C1183E"/>
    <w:rsid w:val="00C118CB"/>
    <w:rsid w:val="00C11ABF"/>
    <w:rsid w:val="00C11ADE"/>
    <w:rsid w:val="00C11B8E"/>
    <w:rsid w:val="00C126E0"/>
    <w:rsid w:val="00C128BC"/>
    <w:rsid w:val="00C12E39"/>
    <w:rsid w:val="00C1354D"/>
    <w:rsid w:val="00C13968"/>
    <w:rsid w:val="00C13D47"/>
    <w:rsid w:val="00C13DA7"/>
    <w:rsid w:val="00C14071"/>
    <w:rsid w:val="00C14164"/>
    <w:rsid w:val="00C1422C"/>
    <w:rsid w:val="00C14B3C"/>
    <w:rsid w:val="00C14C53"/>
    <w:rsid w:val="00C15698"/>
    <w:rsid w:val="00C15810"/>
    <w:rsid w:val="00C158C0"/>
    <w:rsid w:val="00C15D8E"/>
    <w:rsid w:val="00C15F97"/>
    <w:rsid w:val="00C1628D"/>
    <w:rsid w:val="00C162F0"/>
    <w:rsid w:val="00C16774"/>
    <w:rsid w:val="00C16838"/>
    <w:rsid w:val="00C16DDC"/>
    <w:rsid w:val="00C17012"/>
    <w:rsid w:val="00C178FB"/>
    <w:rsid w:val="00C17985"/>
    <w:rsid w:val="00C17DF9"/>
    <w:rsid w:val="00C201EB"/>
    <w:rsid w:val="00C20251"/>
    <w:rsid w:val="00C209C6"/>
    <w:rsid w:val="00C20ACC"/>
    <w:rsid w:val="00C20DBB"/>
    <w:rsid w:val="00C21461"/>
    <w:rsid w:val="00C2151F"/>
    <w:rsid w:val="00C21543"/>
    <w:rsid w:val="00C22083"/>
    <w:rsid w:val="00C22747"/>
    <w:rsid w:val="00C22B28"/>
    <w:rsid w:val="00C2328F"/>
    <w:rsid w:val="00C23434"/>
    <w:rsid w:val="00C23508"/>
    <w:rsid w:val="00C2435F"/>
    <w:rsid w:val="00C245D9"/>
    <w:rsid w:val="00C24660"/>
    <w:rsid w:val="00C24C88"/>
    <w:rsid w:val="00C25156"/>
    <w:rsid w:val="00C257B7"/>
    <w:rsid w:val="00C25F6D"/>
    <w:rsid w:val="00C264B4"/>
    <w:rsid w:val="00C267ED"/>
    <w:rsid w:val="00C26865"/>
    <w:rsid w:val="00C26CE6"/>
    <w:rsid w:val="00C272E8"/>
    <w:rsid w:val="00C27EFD"/>
    <w:rsid w:val="00C301A9"/>
    <w:rsid w:val="00C30602"/>
    <w:rsid w:val="00C30ABC"/>
    <w:rsid w:val="00C30B60"/>
    <w:rsid w:val="00C30E39"/>
    <w:rsid w:val="00C31081"/>
    <w:rsid w:val="00C31962"/>
    <w:rsid w:val="00C31B1E"/>
    <w:rsid w:val="00C31B92"/>
    <w:rsid w:val="00C31FAA"/>
    <w:rsid w:val="00C32050"/>
    <w:rsid w:val="00C323E8"/>
    <w:rsid w:val="00C32491"/>
    <w:rsid w:val="00C32950"/>
    <w:rsid w:val="00C329B3"/>
    <w:rsid w:val="00C33359"/>
    <w:rsid w:val="00C3465B"/>
    <w:rsid w:val="00C348D6"/>
    <w:rsid w:val="00C34BF1"/>
    <w:rsid w:val="00C3504C"/>
    <w:rsid w:val="00C35A57"/>
    <w:rsid w:val="00C3622A"/>
    <w:rsid w:val="00C363BD"/>
    <w:rsid w:val="00C365E7"/>
    <w:rsid w:val="00C3694F"/>
    <w:rsid w:val="00C36E34"/>
    <w:rsid w:val="00C37249"/>
    <w:rsid w:val="00C373D6"/>
    <w:rsid w:val="00C37616"/>
    <w:rsid w:val="00C37AF8"/>
    <w:rsid w:val="00C37D67"/>
    <w:rsid w:val="00C40388"/>
    <w:rsid w:val="00C403AE"/>
    <w:rsid w:val="00C404D7"/>
    <w:rsid w:val="00C404EE"/>
    <w:rsid w:val="00C4076F"/>
    <w:rsid w:val="00C40936"/>
    <w:rsid w:val="00C4117F"/>
    <w:rsid w:val="00C4171B"/>
    <w:rsid w:val="00C41892"/>
    <w:rsid w:val="00C41E4F"/>
    <w:rsid w:val="00C42623"/>
    <w:rsid w:val="00C42689"/>
    <w:rsid w:val="00C42988"/>
    <w:rsid w:val="00C42BD4"/>
    <w:rsid w:val="00C42C74"/>
    <w:rsid w:val="00C42F76"/>
    <w:rsid w:val="00C430B9"/>
    <w:rsid w:val="00C43520"/>
    <w:rsid w:val="00C43579"/>
    <w:rsid w:val="00C43CBD"/>
    <w:rsid w:val="00C43E92"/>
    <w:rsid w:val="00C43FF0"/>
    <w:rsid w:val="00C44124"/>
    <w:rsid w:val="00C44641"/>
    <w:rsid w:val="00C448F1"/>
    <w:rsid w:val="00C44FF3"/>
    <w:rsid w:val="00C451C6"/>
    <w:rsid w:val="00C452D4"/>
    <w:rsid w:val="00C453F3"/>
    <w:rsid w:val="00C453FF"/>
    <w:rsid w:val="00C455AB"/>
    <w:rsid w:val="00C45DB4"/>
    <w:rsid w:val="00C45EF5"/>
    <w:rsid w:val="00C45FE8"/>
    <w:rsid w:val="00C468C1"/>
    <w:rsid w:val="00C46B7E"/>
    <w:rsid w:val="00C46F62"/>
    <w:rsid w:val="00C473BE"/>
    <w:rsid w:val="00C474D6"/>
    <w:rsid w:val="00C47538"/>
    <w:rsid w:val="00C478CB"/>
    <w:rsid w:val="00C47B1A"/>
    <w:rsid w:val="00C47B21"/>
    <w:rsid w:val="00C47C56"/>
    <w:rsid w:val="00C47CA5"/>
    <w:rsid w:val="00C47D2D"/>
    <w:rsid w:val="00C5099B"/>
    <w:rsid w:val="00C50A4E"/>
    <w:rsid w:val="00C50AD7"/>
    <w:rsid w:val="00C50B40"/>
    <w:rsid w:val="00C50B7E"/>
    <w:rsid w:val="00C51744"/>
    <w:rsid w:val="00C51B8E"/>
    <w:rsid w:val="00C51C37"/>
    <w:rsid w:val="00C51E80"/>
    <w:rsid w:val="00C520B1"/>
    <w:rsid w:val="00C522D6"/>
    <w:rsid w:val="00C522DC"/>
    <w:rsid w:val="00C524C1"/>
    <w:rsid w:val="00C52529"/>
    <w:rsid w:val="00C52A2F"/>
    <w:rsid w:val="00C52A70"/>
    <w:rsid w:val="00C52C52"/>
    <w:rsid w:val="00C52C91"/>
    <w:rsid w:val="00C53696"/>
    <w:rsid w:val="00C53B64"/>
    <w:rsid w:val="00C54020"/>
    <w:rsid w:val="00C5406F"/>
    <w:rsid w:val="00C545C5"/>
    <w:rsid w:val="00C5472C"/>
    <w:rsid w:val="00C547BA"/>
    <w:rsid w:val="00C54817"/>
    <w:rsid w:val="00C549A7"/>
    <w:rsid w:val="00C54A62"/>
    <w:rsid w:val="00C54C61"/>
    <w:rsid w:val="00C54F35"/>
    <w:rsid w:val="00C55334"/>
    <w:rsid w:val="00C55352"/>
    <w:rsid w:val="00C55566"/>
    <w:rsid w:val="00C556D8"/>
    <w:rsid w:val="00C55BC9"/>
    <w:rsid w:val="00C55CA0"/>
    <w:rsid w:val="00C55FFC"/>
    <w:rsid w:val="00C56B09"/>
    <w:rsid w:val="00C56D0B"/>
    <w:rsid w:val="00C572A8"/>
    <w:rsid w:val="00C57339"/>
    <w:rsid w:val="00C57A01"/>
    <w:rsid w:val="00C57A05"/>
    <w:rsid w:val="00C57A2D"/>
    <w:rsid w:val="00C57BF9"/>
    <w:rsid w:val="00C600A4"/>
    <w:rsid w:val="00C6028A"/>
    <w:rsid w:val="00C60519"/>
    <w:rsid w:val="00C606D2"/>
    <w:rsid w:val="00C60B07"/>
    <w:rsid w:val="00C60CBC"/>
    <w:rsid w:val="00C61019"/>
    <w:rsid w:val="00C61799"/>
    <w:rsid w:val="00C61D4B"/>
    <w:rsid w:val="00C62074"/>
    <w:rsid w:val="00C6256C"/>
    <w:rsid w:val="00C62B0A"/>
    <w:rsid w:val="00C62C0B"/>
    <w:rsid w:val="00C636F8"/>
    <w:rsid w:val="00C63A8B"/>
    <w:rsid w:val="00C63C52"/>
    <w:rsid w:val="00C63F08"/>
    <w:rsid w:val="00C645CA"/>
    <w:rsid w:val="00C64ED8"/>
    <w:rsid w:val="00C6528C"/>
    <w:rsid w:val="00C65731"/>
    <w:rsid w:val="00C65939"/>
    <w:rsid w:val="00C661E8"/>
    <w:rsid w:val="00C662D7"/>
    <w:rsid w:val="00C666E8"/>
    <w:rsid w:val="00C67D35"/>
    <w:rsid w:val="00C6C014"/>
    <w:rsid w:val="00C70084"/>
    <w:rsid w:val="00C70116"/>
    <w:rsid w:val="00C70719"/>
    <w:rsid w:val="00C7090B"/>
    <w:rsid w:val="00C70E52"/>
    <w:rsid w:val="00C71375"/>
    <w:rsid w:val="00C7142B"/>
    <w:rsid w:val="00C71A43"/>
    <w:rsid w:val="00C72209"/>
    <w:rsid w:val="00C7235B"/>
    <w:rsid w:val="00C72664"/>
    <w:rsid w:val="00C726E2"/>
    <w:rsid w:val="00C72C43"/>
    <w:rsid w:val="00C72E18"/>
    <w:rsid w:val="00C731AD"/>
    <w:rsid w:val="00C737BE"/>
    <w:rsid w:val="00C7380B"/>
    <w:rsid w:val="00C73D10"/>
    <w:rsid w:val="00C740DD"/>
    <w:rsid w:val="00C74205"/>
    <w:rsid w:val="00C74421"/>
    <w:rsid w:val="00C748C1"/>
    <w:rsid w:val="00C74CE0"/>
    <w:rsid w:val="00C759AA"/>
    <w:rsid w:val="00C75F2F"/>
    <w:rsid w:val="00C75FEE"/>
    <w:rsid w:val="00C760A5"/>
    <w:rsid w:val="00C760D2"/>
    <w:rsid w:val="00C76EA2"/>
    <w:rsid w:val="00C76F1D"/>
    <w:rsid w:val="00C77937"/>
    <w:rsid w:val="00C779AA"/>
    <w:rsid w:val="00C77CA4"/>
    <w:rsid w:val="00C77D26"/>
    <w:rsid w:val="00C8068D"/>
    <w:rsid w:val="00C8099B"/>
    <w:rsid w:val="00C80BDF"/>
    <w:rsid w:val="00C80FB9"/>
    <w:rsid w:val="00C815DF"/>
    <w:rsid w:val="00C81734"/>
    <w:rsid w:val="00C81819"/>
    <w:rsid w:val="00C81C76"/>
    <w:rsid w:val="00C81E54"/>
    <w:rsid w:val="00C81EBD"/>
    <w:rsid w:val="00C82577"/>
    <w:rsid w:val="00C82FEE"/>
    <w:rsid w:val="00C837A6"/>
    <w:rsid w:val="00C83C88"/>
    <w:rsid w:val="00C83CA5"/>
    <w:rsid w:val="00C83F74"/>
    <w:rsid w:val="00C84734"/>
    <w:rsid w:val="00C84D39"/>
    <w:rsid w:val="00C85185"/>
    <w:rsid w:val="00C85220"/>
    <w:rsid w:val="00C85277"/>
    <w:rsid w:val="00C8539D"/>
    <w:rsid w:val="00C853F5"/>
    <w:rsid w:val="00C8573D"/>
    <w:rsid w:val="00C85806"/>
    <w:rsid w:val="00C85D76"/>
    <w:rsid w:val="00C85F67"/>
    <w:rsid w:val="00C8602D"/>
    <w:rsid w:val="00C86154"/>
    <w:rsid w:val="00C86234"/>
    <w:rsid w:val="00C86595"/>
    <w:rsid w:val="00C866B9"/>
    <w:rsid w:val="00C86A8B"/>
    <w:rsid w:val="00C86B31"/>
    <w:rsid w:val="00C87015"/>
    <w:rsid w:val="00C87368"/>
    <w:rsid w:val="00C873AC"/>
    <w:rsid w:val="00C878EC"/>
    <w:rsid w:val="00C87B60"/>
    <w:rsid w:val="00C87DA6"/>
    <w:rsid w:val="00C9067C"/>
    <w:rsid w:val="00C90830"/>
    <w:rsid w:val="00C90A53"/>
    <w:rsid w:val="00C90BF7"/>
    <w:rsid w:val="00C90FA0"/>
    <w:rsid w:val="00C910CB"/>
    <w:rsid w:val="00C913F2"/>
    <w:rsid w:val="00C91857"/>
    <w:rsid w:val="00C91B08"/>
    <w:rsid w:val="00C9213B"/>
    <w:rsid w:val="00C9282C"/>
    <w:rsid w:val="00C92B62"/>
    <w:rsid w:val="00C92B6B"/>
    <w:rsid w:val="00C93462"/>
    <w:rsid w:val="00C935EB"/>
    <w:rsid w:val="00C9415E"/>
    <w:rsid w:val="00C9427A"/>
    <w:rsid w:val="00C94384"/>
    <w:rsid w:val="00C9496F"/>
    <w:rsid w:val="00C94A34"/>
    <w:rsid w:val="00C94C2B"/>
    <w:rsid w:val="00C94F73"/>
    <w:rsid w:val="00C95425"/>
    <w:rsid w:val="00C95609"/>
    <w:rsid w:val="00C9571A"/>
    <w:rsid w:val="00C95854"/>
    <w:rsid w:val="00C95DAF"/>
    <w:rsid w:val="00C95E01"/>
    <w:rsid w:val="00C95F63"/>
    <w:rsid w:val="00C95FF9"/>
    <w:rsid w:val="00C960E3"/>
    <w:rsid w:val="00C9629A"/>
    <w:rsid w:val="00C96564"/>
    <w:rsid w:val="00C966FE"/>
    <w:rsid w:val="00C96B8E"/>
    <w:rsid w:val="00C96D84"/>
    <w:rsid w:val="00C96F79"/>
    <w:rsid w:val="00C976CB"/>
    <w:rsid w:val="00C97975"/>
    <w:rsid w:val="00C97CF9"/>
    <w:rsid w:val="00CA0168"/>
    <w:rsid w:val="00CA03D5"/>
    <w:rsid w:val="00CA0688"/>
    <w:rsid w:val="00CA09CD"/>
    <w:rsid w:val="00CA0A45"/>
    <w:rsid w:val="00CA0F9B"/>
    <w:rsid w:val="00CA139F"/>
    <w:rsid w:val="00CA17DD"/>
    <w:rsid w:val="00CA1863"/>
    <w:rsid w:val="00CA1941"/>
    <w:rsid w:val="00CA1DBB"/>
    <w:rsid w:val="00CA2561"/>
    <w:rsid w:val="00CA26CE"/>
    <w:rsid w:val="00CA271B"/>
    <w:rsid w:val="00CA2D37"/>
    <w:rsid w:val="00CA3102"/>
    <w:rsid w:val="00CA337F"/>
    <w:rsid w:val="00CA391D"/>
    <w:rsid w:val="00CA3A55"/>
    <w:rsid w:val="00CA3ACD"/>
    <w:rsid w:val="00CA3F36"/>
    <w:rsid w:val="00CA49CE"/>
    <w:rsid w:val="00CA4A2A"/>
    <w:rsid w:val="00CA4E9B"/>
    <w:rsid w:val="00CA4F8B"/>
    <w:rsid w:val="00CA5445"/>
    <w:rsid w:val="00CA5685"/>
    <w:rsid w:val="00CA5B8D"/>
    <w:rsid w:val="00CA63B5"/>
    <w:rsid w:val="00CA654F"/>
    <w:rsid w:val="00CA6625"/>
    <w:rsid w:val="00CA6AE8"/>
    <w:rsid w:val="00CA6E49"/>
    <w:rsid w:val="00CA74EA"/>
    <w:rsid w:val="00CA7E14"/>
    <w:rsid w:val="00CB0007"/>
    <w:rsid w:val="00CB0046"/>
    <w:rsid w:val="00CB09DA"/>
    <w:rsid w:val="00CB0BC7"/>
    <w:rsid w:val="00CB0BD9"/>
    <w:rsid w:val="00CB146F"/>
    <w:rsid w:val="00CB1A13"/>
    <w:rsid w:val="00CB1CAC"/>
    <w:rsid w:val="00CB1DE8"/>
    <w:rsid w:val="00CB1E3B"/>
    <w:rsid w:val="00CB1F1D"/>
    <w:rsid w:val="00CB20DE"/>
    <w:rsid w:val="00CB24A1"/>
    <w:rsid w:val="00CB3253"/>
    <w:rsid w:val="00CB3821"/>
    <w:rsid w:val="00CB49A6"/>
    <w:rsid w:val="00CB5A30"/>
    <w:rsid w:val="00CB5E6E"/>
    <w:rsid w:val="00CB6350"/>
    <w:rsid w:val="00CB6795"/>
    <w:rsid w:val="00CB6882"/>
    <w:rsid w:val="00CB6D11"/>
    <w:rsid w:val="00CB7083"/>
    <w:rsid w:val="00CB71F8"/>
    <w:rsid w:val="00CB75BE"/>
    <w:rsid w:val="00CB7728"/>
    <w:rsid w:val="00CC046B"/>
    <w:rsid w:val="00CC05FC"/>
    <w:rsid w:val="00CC12C7"/>
    <w:rsid w:val="00CC180A"/>
    <w:rsid w:val="00CC1812"/>
    <w:rsid w:val="00CC20B8"/>
    <w:rsid w:val="00CC26DB"/>
    <w:rsid w:val="00CC300C"/>
    <w:rsid w:val="00CC30EC"/>
    <w:rsid w:val="00CC3168"/>
    <w:rsid w:val="00CC344F"/>
    <w:rsid w:val="00CC34DF"/>
    <w:rsid w:val="00CC35AE"/>
    <w:rsid w:val="00CC3C89"/>
    <w:rsid w:val="00CC3CEA"/>
    <w:rsid w:val="00CC3DAA"/>
    <w:rsid w:val="00CC4582"/>
    <w:rsid w:val="00CC4C2C"/>
    <w:rsid w:val="00CC4E2F"/>
    <w:rsid w:val="00CC5057"/>
    <w:rsid w:val="00CC51ED"/>
    <w:rsid w:val="00CC5416"/>
    <w:rsid w:val="00CC5CBE"/>
    <w:rsid w:val="00CC61FD"/>
    <w:rsid w:val="00CC61FE"/>
    <w:rsid w:val="00CC6DA0"/>
    <w:rsid w:val="00CC74C9"/>
    <w:rsid w:val="00CC7886"/>
    <w:rsid w:val="00CC7B4F"/>
    <w:rsid w:val="00CC7DFE"/>
    <w:rsid w:val="00CC7FDC"/>
    <w:rsid w:val="00CD078F"/>
    <w:rsid w:val="00CD121E"/>
    <w:rsid w:val="00CD185D"/>
    <w:rsid w:val="00CD1AC0"/>
    <w:rsid w:val="00CD1E20"/>
    <w:rsid w:val="00CD2568"/>
    <w:rsid w:val="00CD28F0"/>
    <w:rsid w:val="00CD2D53"/>
    <w:rsid w:val="00CD2E7B"/>
    <w:rsid w:val="00CD32A4"/>
    <w:rsid w:val="00CD35BA"/>
    <w:rsid w:val="00CD3EB6"/>
    <w:rsid w:val="00CD3ED8"/>
    <w:rsid w:val="00CD425E"/>
    <w:rsid w:val="00CD4291"/>
    <w:rsid w:val="00CD4453"/>
    <w:rsid w:val="00CD497A"/>
    <w:rsid w:val="00CD5240"/>
    <w:rsid w:val="00CD5BFC"/>
    <w:rsid w:val="00CD6045"/>
    <w:rsid w:val="00CD65DF"/>
    <w:rsid w:val="00CD662F"/>
    <w:rsid w:val="00CD6803"/>
    <w:rsid w:val="00CD6A92"/>
    <w:rsid w:val="00CD724F"/>
    <w:rsid w:val="00CD7275"/>
    <w:rsid w:val="00CD72DF"/>
    <w:rsid w:val="00CD74B5"/>
    <w:rsid w:val="00CD761D"/>
    <w:rsid w:val="00CD76B5"/>
    <w:rsid w:val="00CD78B9"/>
    <w:rsid w:val="00CD78BD"/>
    <w:rsid w:val="00CD7BDA"/>
    <w:rsid w:val="00CE0169"/>
    <w:rsid w:val="00CE05EE"/>
    <w:rsid w:val="00CE0DA6"/>
    <w:rsid w:val="00CE0F14"/>
    <w:rsid w:val="00CE1462"/>
    <w:rsid w:val="00CE1935"/>
    <w:rsid w:val="00CE1D01"/>
    <w:rsid w:val="00CE1F67"/>
    <w:rsid w:val="00CE2323"/>
    <w:rsid w:val="00CE2346"/>
    <w:rsid w:val="00CE2640"/>
    <w:rsid w:val="00CE2777"/>
    <w:rsid w:val="00CE2851"/>
    <w:rsid w:val="00CE2A23"/>
    <w:rsid w:val="00CE2C1E"/>
    <w:rsid w:val="00CE2DC9"/>
    <w:rsid w:val="00CE2E4E"/>
    <w:rsid w:val="00CE2E82"/>
    <w:rsid w:val="00CE2EB0"/>
    <w:rsid w:val="00CE30E8"/>
    <w:rsid w:val="00CE3449"/>
    <w:rsid w:val="00CE345B"/>
    <w:rsid w:val="00CE3C11"/>
    <w:rsid w:val="00CE3ED4"/>
    <w:rsid w:val="00CE41CD"/>
    <w:rsid w:val="00CE4778"/>
    <w:rsid w:val="00CE48A6"/>
    <w:rsid w:val="00CE529D"/>
    <w:rsid w:val="00CE5B5A"/>
    <w:rsid w:val="00CE667F"/>
    <w:rsid w:val="00CE6F0F"/>
    <w:rsid w:val="00CE7505"/>
    <w:rsid w:val="00CE7830"/>
    <w:rsid w:val="00CE7860"/>
    <w:rsid w:val="00CE7E0F"/>
    <w:rsid w:val="00CF002F"/>
    <w:rsid w:val="00CF009D"/>
    <w:rsid w:val="00CF0246"/>
    <w:rsid w:val="00CF037B"/>
    <w:rsid w:val="00CF0C03"/>
    <w:rsid w:val="00CF0FBC"/>
    <w:rsid w:val="00CF11D3"/>
    <w:rsid w:val="00CF167E"/>
    <w:rsid w:val="00CF1A5D"/>
    <w:rsid w:val="00CF2483"/>
    <w:rsid w:val="00CF24E2"/>
    <w:rsid w:val="00CF29B6"/>
    <w:rsid w:val="00CF2C54"/>
    <w:rsid w:val="00CF2F4B"/>
    <w:rsid w:val="00CF31A9"/>
    <w:rsid w:val="00CF3508"/>
    <w:rsid w:val="00CF393D"/>
    <w:rsid w:val="00CF3B6B"/>
    <w:rsid w:val="00CF4ABD"/>
    <w:rsid w:val="00CF4CF2"/>
    <w:rsid w:val="00CF56A6"/>
    <w:rsid w:val="00CF56E1"/>
    <w:rsid w:val="00CF571B"/>
    <w:rsid w:val="00CF5A53"/>
    <w:rsid w:val="00CF5BB0"/>
    <w:rsid w:val="00CF5CE5"/>
    <w:rsid w:val="00CF5D28"/>
    <w:rsid w:val="00CF5E33"/>
    <w:rsid w:val="00CF68B8"/>
    <w:rsid w:val="00CF6A2E"/>
    <w:rsid w:val="00CF6CC2"/>
    <w:rsid w:val="00CF6EAD"/>
    <w:rsid w:val="00CF6F1E"/>
    <w:rsid w:val="00CF6F7C"/>
    <w:rsid w:val="00CF7446"/>
    <w:rsid w:val="00CF75C3"/>
    <w:rsid w:val="00CF764B"/>
    <w:rsid w:val="00CF76F1"/>
    <w:rsid w:val="00CF7863"/>
    <w:rsid w:val="00CF7B8B"/>
    <w:rsid w:val="00CF7E86"/>
    <w:rsid w:val="00D001F9"/>
    <w:rsid w:val="00D00232"/>
    <w:rsid w:val="00D0027C"/>
    <w:rsid w:val="00D0036E"/>
    <w:rsid w:val="00D004F2"/>
    <w:rsid w:val="00D00B14"/>
    <w:rsid w:val="00D00B51"/>
    <w:rsid w:val="00D00B8F"/>
    <w:rsid w:val="00D00BB7"/>
    <w:rsid w:val="00D00E7A"/>
    <w:rsid w:val="00D01483"/>
    <w:rsid w:val="00D0159A"/>
    <w:rsid w:val="00D01625"/>
    <w:rsid w:val="00D018F3"/>
    <w:rsid w:val="00D0199A"/>
    <w:rsid w:val="00D01A25"/>
    <w:rsid w:val="00D01B0F"/>
    <w:rsid w:val="00D01EAD"/>
    <w:rsid w:val="00D020CC"/>
    <w:rsid w:val="00D0223D"/>
    <w:rsid w:val="00D02638"/>
    <w:rsid w:val="00D0263A"/>
    <w:rsid w:val="00D02641"/>
    <w:rsid w:val="00D02AB0"/>
    <w:rsid w:val="00D03092"/>
    <w:rsid w:val="00D030F2"/>
    <w:rsid w:val="00D031A4"/>
    <w:rsid w:val="00D03324"/>
    <w:rsid w:val="00D033AA"/>
    <w:rsid w:val="00D035B9"/>
    <w:rsid w:val="00D040B7"/>
    <w:rsid w:val="00D04B03"/>
    <w:rsid w:val="00D04B1B"/>
    <w:rsid w:val="00D04E52"/>
    <w:rsid w:val="00D052C5"/>
    <w:rsid w:val="00D056A6"/>
    <w:rsid w:val="00D060FF"/>
    <w:rsid w:val="00D0618C"/>
    <w:rsid w:val="00D062A9"/>
    <w:rsid w:val="00D064E8"/>
    <w:rsid w:val="00D06546"/>
    <w:rsid w:val="00D06572"/>
    <w:rsid w:val="00D065CD"/>
    <w:rsid w:val="00D068B3"/>
    <w:rsid w:val="00D069DA"/>
    <w:rsid w:val="00D06EF7"/>
    <w:rsid w:val="00D0724B"/>
    <w:rsid w:val="00D07651"/>
    <w:rsid w:val="00D076B1"/>
    <w:rsid w:val="00D10020"/>
    <w:rsid w:val="00D10083"/>
    <w:rsid w:val="00D1010E"/>
    <w:rsid w:val="00D10608"/>
    <w:rsid w:val="00D11213"/>
    <w:rsid w:val="00D12325"/>
    <w:rsid w:val="00D124C5"/>
    <w:rsid w:val="00D1250A"/>
    <w:rsid w:val="00D12761"/>
    <w:rsid w:val="00D1375B"/>
    <w:rsid w:val="00D13AE7"/>
    <w:rsid w:val="00D13D36"/>
    <w:rsid w:val="00D14127"/>
    <w:rsid w:val="00D14487"/>
    <w:rsid w:val="00D1465C"/>
    <w:rsid w:val="00D15375"/>
    <w:rsid w:val="00D15397"/>
    <w:rsid w:val="00D1547A"/>
    <w:rsid w:val="00D1565B"/>
    <w:rsid w:val="00D15AB8"/>
    <w:rsid w:val="00D15E7E"/>
    <w:rsid w:val="00D15F77"/>
    <w:rsid w:val="00D16058"/>
    <w:rsid w:val="00D163B3"/>
    <w:rsid w:val="00D16417"/>
    <w:rsid w:val="00D16B15"/>
    <w:rsid w:val="00D16FDD"/>
    <w:rsid w:val="00D16FF1"/>
    <w:rsid w:val="00D1736E"/>
    <w:rsid w:val="00D17BE0"/>
    <w:rsid w:val="00D20016"/>
    <w:rsid w:val="00D20228"/>
    <w:rsid w:val="00D2030F"/>
    <w:rsid w:val="00D207A7"/>
    <w:rsid w:val="00D209A5"/>
    <w:rsid w:val="00D20DE3"/>
    <w:rsid w:val="00D21363"/>
    <w:rsid w:val="00D21E3F"/>
    <w:rsid w:val="00D21F75"/>
    <w:rsid w:val="00D225B9"/>
    <w:rsid w:val="00D226D5"/>
    <w:rsid w:val="00D2279F"/>
    <w:rsid w:val="00D22AF1"/>
    <w:rsid w:val="00D22CE3"/>
    <w:rsid w:val="00D22E93"/>
    <w:rsid w:val="00D22EC6"/>
    <w:rsid w:val="00D23380"/>
    <w:rsid w:val="00D23851"/>
    <w:rsid w:val="00D23B9E"/>
    <w:rsid w:val="00D23CCE"/>
    <w:rsid w:val="00D23E4C"/>
    <w:rsid w:val="00D241B6"/>
    <w:rsid w:val="00D242DA"/>
    <w:rsid w:val="00D24380"/>
    <w:rsid w:val="00D243A4"/>
    <w:rsid w:val="00D2446E"/>
    <w:rsid w:val="00D247EC"/>
    <w:rsid w:val="00D24868"/>
    <w:rsid w:val="00D24A55"/>
    <w:rsid w:val="00D24A80"/>
    <w:rsid w:val="00D24F83"/>
    <w:rsid w:val="00D261C4"/>
    <w:rsid w:val="00D2635F"/>
    <w:rsid w:val="00D26448"/>
    <w:rsid w:val="00D264CE"/>
    <w:rsid w:val="00D26670"/>
    <w:rsid w:val="00D2670E"/>
    <w:rsid w:val="00D26910"/>
    <w:rsid w:val="00D27107"/>
    <w:rsid w:val="00D27B8B"/>
    <w:rsid w:val="00D30090"/>
    <w:rsid w:val="00D30948"/>
    <w:rsid w:val="00D30C18"/>
    <w:rsid w:val="00D30C7B"/>
    <w:rsid w:val="00D30CF0"/>
    <w:rsid w:val="00D30D52"/>
    <w:rsid w:val="00D30EE1"/>
    <w:rsid w:val="00D3113B"/>
    <w:rsid w:val="00D31681"/>
    <w:rsid w:val="00D3191C"/>
    <w:rsid w:val="00D31B6E"/>
    <w:rsid w:val="00D3232B"/>
    <w:rsid w:val="00D3239F"/>
    <w:rsid w:val="00D32424"/>
    <w:rsid w:val="00D32452"/>
    <w:rsid w:val="00D324A4"/>
    <w:rsid w:val="00D3250C"/>
    <w:rsid w:val="00D32606"/>
    <w:rsid w:val="00D328F6"/>
    <w:rsid w:val="00D329F7"/>
    <w:rsid w:val="00D32BA9"/>
    <w:rsid w:val="00D33538"/>
    <w:rsid w:val="00D345D4"/>
    <w:rsid w:val="00D3462C"/>
    <w:rsid w:val="00D34A80"/>
    <w:rsid w:val="00D34AA5"/>
    <w:rsid w:val="00D34DEB"/>
    <w:rsid w:val="00D35198"/>
    <w:rsid w:val="00D35511"/>
    <w:rsid w:val="00D35816"/>
    <w:rsid w:val="00D3584B"/>
    <w:rsid w:val="00D358AB"/>
    <w:rsid w:val="00D35A85"/>
    <w:rsid w:val="00D35F97"/>
    <w:rsid w:val="00D36628"/>
    <w:rsid w:val="00D36964"/>
    <w:rsid w:val="00D37117"/>
    <w:rsid w:val="00D372AB"/>
    <w:rsid w:val="00D37A1A"/>
    <w:rsid w:val="00D37C77"/>
    <w:rsid w:val="00D404DC"/>
    <w:rsid w:val="00D40645"/>
    <w:rsid w:val="00D406F6"/>
    <w:rsid w:val="00D4081B"/>
    <w:rsid w:val="00D40A7F"/>
    <w:rsid w:val="00D40B8B"/>
    <w:rsid w:val="00D40E1A"/>
    <w:rsid w:val="00D412BD"/>
    <w:rsid w:val="00D412C3"/>
    <w:rsid w:val="00D413C3"/>
    <w:rsid w:val="00D41484"/>
    <w:rsid w:val="00D42240"/>
    <w:rsid w:val="00D427C3"/>
    <w:rsid w:val="00D42AC3"/>
    <w:rsid w:val="00D42EB8"/>
    <w:rsid w:val="00D42FED"/>
    <w:rsid w:val="00D4359F"/>
    <w:rsid w:val="00D43670"/>
    <w:rsid w:val="00D4385D"/>
    <w:rsid w:val="00D43D3C"/>
    <w:rsid w:val="00D43E0B"/>
    <w:rsid w:val="00D440F4"/>
    <w:rsid w:val="00D441E2"/>
    <w:rsid w:val="00D44698"/>
    <w:rsid w:val="00D44932"/>
    <w:rsid w:val="00D45746"/>
    <w:rsid w:val="00D45980"/>
    <w:rsid w:val="00D46048"/>
    <w:rsid w:val="00D46111"/>
    <w:rsid w:val="00D46432"/>
    <w:rsid w:val="00D4662F"/>
    <w:rsid w:val="00D46808"/>
    <w:rsid w:val="00D4698E"/>
    <w:rsid w:val="00D46A4D"/>
    <w:rsid w:val="00D46F1B"/>
    <w:rsid w:val="00D47463"/>
    <w:rsid w:val="00D474DA"/>
    <w:rsid w:val="00D474FA"/>
    <w:rsid w:val="00D474FB"/>
    <w:rsid w:val="00D475FB"/>
    <w:rsid w:val="00D47C16"/>
    <w:rsid w:val="00D47D22"/>
    <w:rsid w:val="00D47DF7"/>
    <w:rsid w:val="00D5006C"/>
    <w:rsid w:val="00D50282"/>
    <w:rsid w:val="00D502AF"/>
    <w:rsid w:val="00D50546"/>
    <w:rsid w:val="00D50764"/>
    <w:rsid w:val="00D50C12"/>
    <w:rsid w:val="00D50C16"/>
    <w:rsid w:val="00D50E87"/>
    <w:rsid w:val="00D51034"/>
    <w:rsid w:val="00D514A9"/>
    <w:rsid w:val="00D51A77"/>
    <w:rsid w:val="00D52304"/>
    <w:rsid w:val="00D52538"/>
    <w:rsid w:val="00D525CC"/>
    <w:rsid w:val="00D52671"/>
    <w:rsid w:val="00D5267B"/>
    <w:rsid w:val="00D52720"/>
    <w:rsid w:val="00D52BEB"/>
    <w:rsid w:val="00D52D2C"/>
    <w:rsid w:val="00D52D33"/>
    <w:rsid w:val="00D52D77"/>
    <w:rsid w:val="00D53425"/>
    <w:rsid w:val="00D53649"/>
    <w:rsid w:val="00D53830"/>
    <w:rsid w:val="00D53C1C"/>
    <w:rsid w:val="00D548D9"/>
    <w:rsid w:val="00D54DE1"/>
    <w:rsid w:val="00D54FB3"/>
    <w:rsid w:val="00D55084"/>
    <w:rsid w:val="00D55889"/>
    <w:rsid w:val="00D55AB4"/>
    <w:rsid w:val="00D55BCE"/>
    <w:rsid w:val="00D55EED"/>
    <w:rsid w:val="00D5621C"/>
    <w:rsid w:val="00D566E6"/>
    <w:rsid w:val="00D56B5F"/>
    <w:rsid w:val="00D572A4"/>
    <w:rsid w:val="00D57A3F"/>
    <w:rsid w:val="00D57AF0"/>
    <w:rsid w:val="00D57F5D"/>
    <w:rsid w:val="00D6039D"/>
    <w:rsid w:val="00D603AE"/>
    <w:rsid w:val="00D60488"/>
    <w:rsid w:val="00D6073C"/>
    <w:rsid w:val="00D607CC"/>
    <w:rsid w:val="00D607DC"/>
    <w:rsid w:val="00D6088E"/>
    <w:rsid w:val="00D60A8C"/>
    <w:rsid w:val="00D60E90"/>
    <w:rsid w:val="00D61815"/>
    <w:rsid w:val="00D62159"/>
    <w:rsid w:val="00D627D0"/>
    <w:rsid w:val="00D627E3"/>
    <w:rsid w:val="00D62DA7"/>
    <w:rsid w:val="00D62ECD"/>
    <w:rsid w:val="00D632AB"/>
    <w:rsid w:val="00D633EF"/>
    <w:rsid w:val="00D63718"/>
    <w:rsid w:val="00D63A82"/>
    <w:rsid w:val="00D63D2F"/>
    <w:rsid w:val="00D641EA"/>
    <w:rsid w:val="00D6435C"/>
    <w:rsid w:val="00D64426"/>
    <w:rsid w:val="00D64475"/>
    <w:rsid w:val="00D64599"/>
    <w:rsid w:val="00D64A2A"/>
    <w:rsid w:val="00D64AAF"/>
    <w:rsid w:val="00D65514"/>
    <w:rsid w:val="00D6561A"/>
    <w:rsid w:val="00D6573D"/>
    <w:rsid w:val="00D659D2"/>
    <w:rsid w:val="00D65A24"/>
    <w:rsid w:val="00D65A56"/>
    <w:rsid w:val="00D65A7F"/>
    <w:rsid w:val="00D65D78"/>
    <w:rsid w:val="00D6653C"/>
    <w:rsid w:val="00D66571"/>
    <w:rsid w:val="00D66737"/>
    <w:rsid w:val="00D66AAA"/>
    <w:rsid w:val="00D66B04"/>
    <w:rsid w:val="00D66B53"/>
    <w:rsid w:val="00D67409"/>
    <w:rsid w:val="00D6747E"/>
    <w:rsid w:val="00D676CF"/>
    <w:rsid w:val="00D679B9"/>
    <w:rsid w:val="00D67BC5"/>
    <w:rsid w:val="00D67CFB"/>
    <w:rsid w:val="00D7021B"/>
    <w:rsid w:val="00D703A1"/>
    <w:rsid w:val="00D70A04"/>
    <w:rsid w:val="00D70B84"/>
    <w:rsid w:val="00D70D33"/>
    <w:rsid w:val="00D70F3C"/>
    <w:rsid w:val="00D71862"/>
    <w:rsid w:val="00D71986"/>
    <w:rsid w:val="00D71E7F"/>
    <w:rsid w:val="00D71FBA"/>
    <w:rsid w:val="00D721EB"/>
    <w:rsid w:val="00D7239B"/>
    <w:rsid w:val="00D723B7"/>
    <w:rsid w:val="00D724AA"/>
    <w:rsid w:val="00D724B2"/>
    <w:rsid w:val="00D724EB"/>
    <w:rsid w:val="00D72BB0"/>
    <w:rsid w:val="00D72E20"/>
    <w:rsid w:val="00D72FE1"/>
    <w:rsid w:val="00D73077"/>
    <w:rsid w:val="00D736A2"/>
    <w:rsid w:val="00D73981"/>
    <w:rsid w:val="00D73B4B"/>
    <w:rsid w:val="00D73C57"/>
    <w:rsid w:val="00D73D35"/>
    <w:rsid w:val="00D74198"/>
    <w:rsid w:val="00D742FF"/>
    <w:rsid w:val="00D74491"/>
    <w:rsid w:val="00D7471C"/>
    <w:rsid w:val="00D74B82"/>
    <w:rsid w:val="00D74BE2"/>
    <w:rsid w:val="00D74D4C"/>
    <w:rsid w:val="00D74F7D"/>
    <w:rsid w:val="00D75033"/>
    <w:rsid w:val="00D75054"/>
    <w:rsid w:val="00D752C4"/>
    <w:rsid w:val="00D75544"/>
    <w:rsid w:val="00D75580"/>
    <w:rsid w:val="00D75610"/>
    <w:rsid w:val="00D758B3"/>
    <w:rsid w:val="00D75949"/>
    <w:rsid w:val="00D75B3B"/>
    <w:rsid w:val="00D76022"/>
    <w:rsid w:val="00D76074"/>
    <w:rsid w:val="00D7628D"/>
    <w:rsid w:val="00D769CC"/>
    <w:rsid w:val="00D76ADC"/>
    <w:rsid w:val="00D76F06"/>
    <w:rsid w:val="00D76F99"/>
    <w:rsid w:val="00D76FA8"/>
    <w:rsid w:val="00D77413"/>
    <w:rsid w:val="00D7786E"/>
    <w:rsid w:val="00D77A83"/>
    <w:rsid w:val="00D80AA5"/>
    <w:rsid w:val="00D80B04"/>
    <w:rsid w:val="00D80ED4"/>
    <w:rsid w:val="00D80FC6"/>
    <w:rsid w:val="00D81398"/>
    <w:rsid w:val="00D81AB2"/>
    <w:rsid w:val="00D81B7A"/>
    <w:rsid w:val="00D81F10"/>
    <w:rsid w:val="00D824DE"/>
    <w:rsid w:val="00D826B9"/>
    <w:rsid w:val="00D82798"/>
    <w:rsid w:val="00D82939"/>
    <w:rsid w:val="00D82977"/>
    <w:rsid w:val="00D82BF2"/>
    <w:rsid w:val="00D83820"/>
    <w:rsid w:val="00D839E0"/>
    <w:rsid w:val="00D83BA2"/>
    <w:rsid w:val="00D83D43"/>
    <w:rsid w:val="00D843C0"/>
    <w:rsid w:val="00D84507"/>
    <w:rsid w:val="00D84770"/>
    <w:rsid w:val="00D847AA"/>
    <w:rsid w:val="00D84A57"/>
    <w:rsid w:val="00D84B52"/>
    <w:rsid w:val="00D852BA"/>
    <w:rsid w:val="00D8544F"/>
    <w:rsid w:val="00D85CC4"/>
    <w:rsid w:val="00D85E6B"/>
    <w:rsid w:val="00D86738"/>
    <w:rsid w:val="00D86EA8"/>
    <w:rsid w:val="00D86F45"/>
    <w:rsid w:val="00D87307"/>
    <w:rsid w:val="00D874DF"/>
    <w:rsid w:val="00D876EA"/>
    <w:rsid w:val="00D87A12"/>
    <w:rsid w:val="00D87CC5"/>
    <w:rsid w:val="00D87E84"/>
    <w:rsid w:val="00D909E3"/>
    <w:rsid w:val="00D90FEC"/>
    <w:rsid w:val="00D9165B"/>
    <w:rsid w:val="00D9181F"/>
    <w:rsid w:val="00D91F07"/>
    <w:rsid w:val="00D91FCD"/>
    <w:rsid w:val="00D92AB1"/>
    <w:rsid w:val="00D92BF9"/>
    <w:rsid w:val="00D92F0C"/>
    <w:rsid w:val="00D930E1"/>
    <w:rsid w:val="00D9354D"/>
    <w:rsid w:val="00D939BF"/>
    <w:rsid w:val="00D93ED0"/>
    <w:rsid w:val="00D9415C"/>
    <w:rsid w:val="00D941F2"/>
    <w:rsid w:val="00D942CC"/>
    <w:rsid w:val="00D944E4"/>
    <w:rsid w:val="00D94D87"/>
    <w:rsid w:val="00D95227"/>
    <w:rsid w:val="00D958B7"/>
    <w:rsid w:val="00D95B31"/>
    <w:rsid w:val="00D95D0C"/>
    <w:rsid w:val="00D95DCC"/>
    <w:rsid w:val="00D9622A"/>
    <w:rsid w:val="00D962DC"/>
    <w:rsid w:val="00D96339"/>
    <w:rsid w:val="00D96599"/>
    <w:rsid w:val="00D96D90"/>
    <w:rsid w:val="00D97372"/>
    <w:rsid w:val="00D97A8E"/>
    <w:rsid w:val="00DA00C6"/>
    <w:rsid w:val="00DA046E"/>
    <w:rsid w:val="00DA0CB2"/>
    <w:rsid w:val="00DA106D"/>
    <w:rsid w:val="00DA121B"/>
    <w:rsid w:val="00DA1256"/>
    <w:rsid w:val="00DA180C"/>
    <w:rsid w:val="00DA18A2"/>
    <w:rsid w:val="00DA1ECB"/>
    <w:rsid w:val="00DA2378"/>
    <w:rsid w:val="00DA24B4"/>
    <w:rsid w:val="00DA291B"/>
    <w:rsid w:val="00DA36AF"/>
    <w:rsid w:val="00DA3E7B"/>
    <w:rsid w:val="00DA3F17"/>
    <w:rsid w:val="00DA418E"/>
    <w:rsid w:val="00DA4419"/>
    <w:rsid w:val="00DA451D"/>
    <w:rsid w:val="00DA470D"/>
    <w:rsid w:val="00DA4A78"/>
    <w:rsid w:val="00DA4CBB"/>
    <w:rsid w:val="00DA4CC5"/>
    <w:rsid w:val="00DA519B"/>
    <w:rsid w:val="00DA5287"/>
    <w:rsid w:val="00DA55BC"/>
    <w:rsid w:val="00DA56DB"/>
    <w:rsid w:val="00DA6452"/>
    <w:rsid w:val="00DA64ED"/>
    <w:rsid w:val="00DA65F9"/>
    <w:rsid w:val="00DA6A22"/>
    <w:rsid w:val="00DA6FE9"/>
    <w:rsid w:val="00DA78BE"/>
    <w:rsid w:val="00DA7925"/>
    <w:rsid w:val="00DA7D4B"/>
    <w:rsid w:val="00DB02FA"/>
    <w:rsid w:val="00DB031E"/>
    <w:rsid w:val="00DB040B"/>
    <w:rsid w:val="00DB0864"/>
    <w:rsid w:val="00DB09F7"/>
    <w:rsid w:val="00DB0AB8"/>
    <w:rsid w:val="00DB0D2A"/>
    <w:rsid w:val="00DB0F26"/>
    <w:rsid w:val="00DB0F51"/>
    <w:rsid w:val="00DB0FEA"/>
    <w:rsid w:val="00DB11CD"/>
    <w:rsid w:val="00DB1208"/>
    <w:rsid w:val="00DB1797"/>
    <w:rsid w:val="00DB1DAB"/>
    <w:rsid w:val="00DB305A"/>
    <w:rsid w:val="00DB315D"/>
    <w:rsid w:val="00DB38BB"/>
    <w:rsid w:val="00DB3995"/>
    <w:rsid w:val="00DB39D4"/>
    <w:rsid w:val="00DB3A47"/>
    <w:rsid w:val="00DB3AAF"/>
    <w:rsid w:val="00DB3B5F"/>
    <w:rsid w:val="00DB3EC0"/>
    <w:rsid w:val="00DB46D0"/>
    <w:rsid w:val="00DB46DF"/>
    <w:rsid w:val="00DB49B6"/>
    <w:rsid w:val="00DB4DA0"/>
    <w:rsid w:val="00DB4E06"/>
    <w:rsid w:val="00DB4E14"/>
    <w:rsid w:val="00DB5119"/>
    <w:rsid w:val="00DB59AB"/>
    <w:rsid w:val="00DB5A60"/>
    <w:rsid w:val="00DB5C26"/>
    <w:rsid w:val="00DB5E07"/>
    <w:rsid w:val="00DB6930"/>
    <w:rsid w:val="00DB6A80"/>
    <w:rsid w:val="00DB6C06"/>
    <w:rsid w:val="00DB6C27"/>
    <w:rsid w:val="00DB7928"/>
    <w:rsid w:val="00DB7948"/>
    <w:rsid w:val="00DB7B06"/>
    <w:rsid w:val="00DC02A1"/>
    <w:rsid w:val="00DC043D"/>
    <w:rsid w:val="00DC0B0B"/>
    <w:rsid w:val="00DC0E93"/>
    <w:rsid w:val="00DC1640"/>
    <w:rsid w:val="00DC1986"/>
    <w:rsid w:val="00DC1AEA"/>
    <w:rsid w:val="00DC1C06"/>
    <w:rsid w:val="00DC318A"/>
    <w:rsid w:val="00DC391B"/>
    <w:rsid w:val="00DC39D6"/>
    <w:rsid w:val="00DC3A23"/>
    <w:rsid w:val="00DC3A9D"/>
    <w:rsid w:val="00DC3D4C"/>
    <w:rsid w:val="00DC4004"/>
    <w:rsid w:val="00DC4243"/>
    <w:rsid w:val="00DC47A0"/>
    <w:rsid w:val="00DC47E5"/>
    <w:rsid w:val="00DC5191"/>
    <w:rsid w:val="00DC5264"/>
    <w:rsid w:val="00DC5584"/>
    <w:rsid w:val="00DC580D"/>
    <w:rsid w:val="00DC6C1E"/>
    <w:rsid w:val="00DC6CB9"/>
    <w:rsid w:val="00DC707C"/>
    <w:rsid w:val="00DC7255"/>
    <w:rsid w:val="00DC72CE"/>
    <w:rsid w:val="00DC7716"/>
    <w:rsid w:val="00DC7870"/>
    <w:rsid w:val="00DC7951"/>
    <w:rsid w:val="00DD0A7B"/>
    <w:rsid w:val="00DD0AE6"/>
    <w:rsid w:val="00DD1B11"/>
    <w:rsid w:val="00DD1B71"/>
    <w:rsid w:val="00DD1C4B"/>
    <w:rsid w:val="00DD1D6A"/>
    <w:rsid w:val="00DD1F7B"/>
    <w:rsid w:val="00DD229E"/>
    <w:rsid w:val="00DD2845"/>
    <w:rsid w:val="00DD29C6"/>
    <w:rsid w:val="00DD3029"/>
    <w:rsid w:val="00DD36DE"/>
    <w:rsid w:val="00DD3A5B"/>
    <w:rsid w:val="00DD404B"/>
    <w:rsid w:val="00DD4D20"/>
    <w:rsid w:val="00DD5149"/>
    <w:rsid w:val="00DD523D"/>
    <w:rsid w:val="00DD5451"/>
    <w:rsid w:val="00DD55E0"/>
    <w:rsid w:val="00DD671A"/>
    <w:rsid w:val="00DD6A30"/>
    <w:rsid w:val="00DD7161"/>
    <w:rsid w:val="00DD7400"/>
    <w:rsid w:val="00DD74D1"/>
    <w:rsid w:val="00DD7C7A"/>
    <w:rsid w:val="00DD7D62"/>
    <w:rsid w:val="00DD7DC7"/>
    <w:rsid w:val="00DE0442"/>
    <w:rsid w:val="00DE0913"/>
    <w:rsid w:val="00DE18A3"/>
    <w:rsid w:val="00DE1904"/>
    <w:rsid w:val="00DE1DAA"/>
    <w:rsid w:val="00DE2651"/>
    <w:rsid w:val="00DE3597"/>
    <w:rsid w:val="00DE3A19"/>
    <w:rsid w:val="00DE3B9C"/>
    <w:rsid w:val="00DE3DBB"/>
    <w:rsid w:val="00DE43A2"/>
    <w:rsid w:val="00DE4A74"/>
    <w:rsid w:val="00DE4B05"/>
    <w:rsid w:val="00DE4C5D"/>
    <w:rsid w:val="00DE4EE9"/>
    <w:rsid w:val="00DE541C"/>
    <w:rsid w:val="00DE5532"/>
    <w:rsid w:val="00DE5973"/>
    <w:rsid w:val="00DE6821"/>
    <w:rsid w:val="00DE6873"/>
    <w:rsid w:val="00DE6A64"/>
    <w:rsid w:val="00DE6E96"/>
    <w:rsid w:val="00DE6F20"/>
    <w:rsid w:val="00DE737B"/>
    <w:rsid w:val="00DE7BFF"/>
    <w:rsid w:val="00DE7CB8"/>
    <w:rsid w:val="00DE7D3D"/>
    <w:rsid w:val="00DE7F18"/>
    <w:rsid w:val="00DF01F4"/>
    <w:rsid w:val="00DF0439"/>
    <w:rsid w:val="00DF046A"/>
    <w:rsid w:val="00DF100B"/>
    <w:rsid w:val="00DF1080"/>
    <w:rsid w:val="00DF11B7"/>
    <w:rsid w:val="00DF1A84"/>
    <w:rsid w:val="00DF1C98"/>
    <w:rsid w:val="00DF1E33"/>
    <w:rsid w:val="00DF2688"/>
    <w:rsid w:val="00DF269B"/>
    <w:rsid w:val="00DF275A"/>
    <w:rsid w:val="00DF2BA8"/>
    <w:rsid w:val="00DF2ED7"/>
    <w:rsid w:val="00DF30B9"/>
    <w:rsid w:val="00DF3304"/>
    <w:rsid w:val="00DF363C"/>
    <w:rsid w:val="00DF38D1"/>
    <w:rsid w:val="00DF4359"/>
    <w:rsid w:val="00DF438C"/>
    <w:rsid w:val="00DF4ABD"/>
    <w:rsid w:val="00DF5000"/>
    <w:rsid w:val="00DF5070"/>
    <w:rsid w:val="00DF54E5"/>
    <w:rsid w:val="00DF586D"/>
    <w:rsid w:val="00DF59AD"/>
    <w:rsid w:val="00DF5F4B"/>
    <w:rsid w:val="00DF68C5"/>
    <w:rsid w:val="00DF6EC0"/>
    <w:rsid w:val="00DF73C1"/>
    <w:rsid w:val="00DF7511"/>
    <w:rsid w:val="00DF7729"/>
    <w:rsid w:val="00DF7751"/>
    <w:rsid w:val="00DF78B2"/>
    <w:rsid w:val="00DFC41C"/>
    <w:rsid w:val="00E00182"/>
    <w:rsid w:val="00E009B1"/>
    <w:rsid w:val="00E00BC3"/>
    <w:rsid w:val="00E00D89"/>
    <w:rsid w:val="00E011D7"/>
    <w:rsid w:val="00E0162B"/>
    <w:rsid w:val="00E01637"/>
    <w:rsid w:val="00E01687"/>
    <w:rsid w:val="00E021F6"/>
    <w:rsid w:val="00E02532"/>
    <w:rsid w:val="00E031BB"/>
    <w:rsid w:val="00E0385B"/>
    <w:rsid w:val="00E03A90"/>
    <w:rsid w:val="00E03E51"/>
    <w:rsid w:val="00E0417B"/>
    <w:rsid w:val="00E042EB"/>
    <w:rsid w:val="00E04321"/>
    <w:rsid w:val="00E051BE"/>
    <w:rsid w:val="00E0555E"/>
    <w:rsid w:val="00E0576C"/>
    <w:rsid w:val="00E05B97"/>
    <w:rsid w:val="00E05F35"/>
    <w:rsid w:val="00E065AB"/>
    <w:rsid w:val="00E068B6"/>
    <w:rsid w:val="00E068BC"/>
    <w:rsid w:val="00E06932"/>
    <w:rsid w:val="00E069DF"/>
    <w:rsid w:val="00E06C25"/>
    <w:rsid w:val="00E06E30"/>
    <w:rsid w:val="00E06EB9"/>
    <w:rsid w:val="00E06F17"/>
    <w:rsid w:val="00E06F96"/>
    <w:rsid w:val="00E07316"/>
    <w:rsid w:val="00E073F0"/>
    <w:rsid w:val="00E07747"/>
    <w:rsid w:val="00E10112"/>
    <w:rsid w:val="00E10133"/>
    <w:rsid w:val="00E10402"/>
    <w:rsid w:val="00E1061C"/>
    <w:rsid w:val="00E10761"/>
    <w:rsid w:val="00E1087E"/>
    <w:rsid w:val="00E108C1"/>
    <w:rsid w:val="00E1095C"/>
    <w:rsid w:val="00E10A74"/>
    <w:rsid w:val="00E10AC9"/>
    <w:rsid w:val="00E10D3E"/>
    <w:rsid w:val="00E10F00"/>
    <w:rsid w:val="00E11589"/>
    <w:rsid w:val="00E11D7A"/>
    <w:rsid w:val="00E11E27"/>
    <w:rsid w:val="00E11EEB"/>
    <w:rsid w:val="00E11F58"/>
    <w:rsid w:val="00E128F2"/>
    <w:rsid w:val="00E129A5"/>
    <w:rsid w:val="00E12EB2"/>
    <w:rsid w:val="00E136DB"/>
    <w:rsid w:val="00E13AEE"/>
    <w:rsid w:val="00E13BF9"/>
    <w:rsid w:val="00E13C24"/>
    <w:rsid w:val="00E13E5A"/>
    <w:rsid w:val="00E13EE4"/>
    <w:rsid w:val="00E1443F"/>
    <w:rsid w:val="00E14600"/>
    <w:rsid w:val="00E16036"/>
    <w:rsid w:val="00E16370"/>
    <w:rsid w:val="00E16463"/>
    <w:rsid w:val="00E16F82"/>
    <w:rsid w:val="00E1702B"/>
    <w:rsid w:val="00E17872"/>
    <w:rsid w:val="00E17A15"/>
    <w:rsid w:val="00E17F6F"/>
    <w:rsid w:val="00E20494"/>
    <w:rsid w:val="00E20589"/>
    <w:rsid w:val="00E20A52"/>
    <w:rsid w:val="00E20B20"/>
    <w:rsid w:val="00E20DA9"/>
    <w:rsid w:val="00E211D7"/>
    <w:rsid w:val="00E226F7"/>
    <w:rsid w:val="00E22CA9"/>
    <w:rsid w:val="00E2347D"/>
    <w:rsid w:val="00E239D1"/>
    <w:rsid w:val="00E23BE6"/>
    <w:rsid w:val="00E240B2"/>
    <w:rsid w:val="00E246B9"/>
    <w:rsid w:val="00E24B09"/>
    <w:rsid w:val="00E24D09"/>
    <w:rsid w:val="00E250C5"/>
    <w:rsid w:val="00E255FD"/>
    <w:rsid w:val="00E25BAD"/>
    <w:rsid w:val="00E25E7D"/>
    <w:rsid w:val="00E26109"/>
    <w:rsid w:val="00E2628D"/>
    <w:rsid w:val="00E263C8"/>
    <w:rsid w:val="00E26727"/>
    <w:rsid w:val="00E267F8"/>
    <w:rsid w:val="00E26970"/>
    <w:rsid w:val="00E26A30"/>
    <w:rsid w:val="00E26B9F"/>
    <w:rsid w:val="00E26E87"/>
    <w:rsid w:val="00E26FED"/>
    <w:rsid w:val="00E2728F"/>
    <w:rsid w:val="00E27340"/>
    <w:rsid w:val="00E275A2"/>
    <w:rsid w:val="00E27791"/>
    <w:rsid w:val="00E30135"/>
    <w:rsid w:val="00E30166"/>
    <w:rsid w:val="00E301BF"/>
    <w:rsid w:val="00E3052D"/>
    <w:rsid w:val="00E307C6"/>
    <w:rsid w:val="00E30F2D"/>
    <w:rsid w:val="00E311BD"/>
    <w:rsid w:val="00E3179C"/>
    <w:rsid w:val="00E317D2"/>
    <w:rsid w:val="00E319DB"/>
    <w:rsid w:val="00E31AB0"/>
    <w:rsid w:val="00E31AFC"/>
    <w:rsid w:val="00E3248B"/>
    <w:rsid w:val="00E3250F"/>
    <w:rsid w:val="00E32ED7"/>
    <w:rsid w:val="00E333D1"/>
    <w:rsid w:val="00E33841"/>
    <w:rsid w:val="00E33861"/>
    <w:rsid w:val="00E33EAD"/>
    <w:rsid w:val="00E33FB4"/>
    <w:rsid w:val="00E3409E"/>
    <w:rsid w:val="00E342AE"/>
    <w:rsid w:val="00E34613"/>
    <w:rsid w:val="00E34F76"/>
    <w:rsid w:val="00E35984"/>
    <w:rsid w:val="00E35B21"/>
    <w:rsid w:val="00E35F84"/>
    <w:rsid w:val="00E35F87"/>
    <w:rsid w:val="00E3618A"/>
    <w:rsid w:val="00E364CF"/>
    <w:rsid w:val="00E36E4F"/>
    <w:rsid w:val="00E37679"/>
    <w:rsid w:val="00E37807"/>
    <w:rsid w:val="00E3783F"/>
    <w:rsid w:val="00E37BA5"/>
    <w:rsid w:val="00E37BE5"/>
    <w:rsid w:val="00E37C80"/>
    <w:rsid w:val="00E4036F"/>
    <w:rsid w:val="00E40526"/>
    <w:rsid w:val="00E4174B"/>
    <w:rsid w:val="00E41968"/>
    <w:rsid w:val="00E41A27"/>
    <w:rsid w:val="00E41AB4"/>
    <w:rsid w:val="00E425D1"/>
    <w:rsid w:val="00E4261A"/>
    <w:rsid w:val="00E42737"/>
    <w:rsid w:val="00E42752"/>
    <w:rsid w:val="00E4281C"/>
    <w:rsid w:val="00E42929"/>
    <w:rsid w:val="00E42D22"/>
    <w:rsid w:val="00E43421"/>
    <w:rsid w:val="00E4370F"/>
    <w:rsid w:val="00E438C0"/>
    <w:rsid w:val="00E43DFE"/>
    <w:rsid w:val="00E44122"/>
    <w:rsid w:val="00E44906"/>
    <w:rsid w:val="00E44C0C"/>
    <w:rsid w:val="00E44C9E"/>
    <w:rsid w:val="00E44CFC"/>
    <w:rsid w:val="00E45118"/>
    <w:rsid w:val="00E45C77"/>
    <w:rsid w:val="00E4608B"/>
    <w:rsid w:val="00E4621B"/>
    <w:rsid w:val="00E4651F"/>
    <w:rsid w:val="00E466F8"/>
    <w:rsid w:val="00E46D7F"/>
    <w:rsid w:val="00E470D2"/>
    <w:rsid w:val="00E475C2"/>
    <w:rsid w:val="00E50097"/>
    <w:rsid w:val="00E501D3"/>
    <w:rsid w:val="00E50B90"/>
    <w:rsid w:val="00E51022"/>
    <w:rsid w:val="00E51723"/>
    <w:rsid w:val="00E51857"/>
    <w:rsid w:val="00E52280"/>
    <w:rsid w:val="00E52D20"/>
    <w:rsid w:val="00E5306F"/>
    <w:rsid w:val="00E537EC"/>
    <w:rsid w:val="00E5385E"/>
    <w:rsid w:val="00E53970"/>
    <w:rsid w:val="00E53A01"/>
    <w:rsid w:val="00E540CA"/>
    <w:rsid w:val="00E54A46"/>
    <w:rsid w:val="00E55309"/>
    <w:rsid w:val="00E5567C"/>
    <w:rsid w:val="00E55DD5"/>
    <w:rsid w:val="00E55DDA"/>
    <w:rsid w:val="00E55FD4"/>
    <w:rsid w:val="00E564C4"/>
    <w:rsid w:val="00E566CE"/>
    <w:rsid w:val="00E567C9"/>
    <w:rsid w:val="00E56F52"/>
    <w:rsid w:val="00E5721F"/>
    <w:rsid w:val="00E57336"/>
    <w:rsid w:val="00E5758C"/>
    <w:rsid w:val="00E578F6"/>
    <w:rsid w:val="00E5797A"/>
    <w:rsid w:val="00E57E1A"/>
    <w:rsid w:val="00E60170"/>
    <w:rsid w:val="00E604C4"/>
    <w:rsid w:val="00E6063D"/>
    <w:rsid w:val="00E60809"/>
    <w:rsid w:val="00E61257"/>
    <w:rsid w:val="00E612F4"/>
    <w:rsid w:val="00E61300"/>
    <w:rsid w:val="00E620F7"/>
    <w:rsid w:val="00E62336"/>
    <w:rsid w:val="00E6244D"/>
    <w:rsid w:val="00E62510"/>
    <w:rsid w:val="00E62CEA"/>
    <w:rsid w:val="00E633C8"/>
    <w:rsid w:val="00E635B9"/>
    <w:rsid w:val="00E63E04"/>
    <w:rsid w:val="00E646AE"/>
    <w:rsid w:val="00E64CD4"/>
    <w:rsid w:val="00E64E84"/>
    <w:rsid w:val="00E64F0E"/>
    <w:rsid w:val="00E6541C"/>
    <w:rsid w:val="00E6546F"/>
    <w:rsid w:val="00E654C3"/>
    <w:rsid w:val="00E65D15"/>
    <w:rsid w:val="00E66100"/>
    <w:rsid w:val="00E66391"/>
    <w:rsid w:val="00E66847"/>
    <w:rsid w:val="00E66CD8"/>
    <w:rsid w:val="00E66D71"/>
    <w:rsid w:val="00E67700"/>
    <w:rsid w:val="00E67802"/>
    <w:rsid w:val="00E67A69"/>
    <w:rsid w:val="00E67E76"/>
    <w:rsid w:val="00E67EE5"/>
    <w:rsid w:val="00E7013A"/>
    <w:rsid w:val="00E70196"/>
    <w:rsid w:val="00E70267"/>
    <w:rsid w:val="00E70E20"/>
    <w:rsid w:val="00E70F73"/>
    <w:rsid w:val="00E716D9"/>
    <w:rsid w:val="00E722EB"/>
    <w:rsid w:val="00E72779"/>
    <w:rsid w:val="00E72AA9"/>
    <w:rsid w:val="00E72C6B"/>
    <w:rsid w:val="00E734FA"/>
    <w:rsid w:val="00E73A70"/>
    <w:rsid w:val="00E73AB7"/>
    <w:rsid w:val="00E73C16"/>
    <w:rsid w:val="00E7401F"/>
    <w:rsid w:val="00E741AC"/>
    <w:rsid w:val="00E7496C"/>
    <w:rsid w:val="00E74ACC"/>
    <w:rsid w:val="00E74BB6"/>
    <w:rsid w:val="00E74CC1"/>
    <w:rsid w:val="00E74F5D"/>
    <w:rsid w:val="00E75728"/>
    <w:rsid w:val="00E7597A"/>
    <w:rsid w:val="00E7599D"/>
    <w:rsid w:val="00E75E91"/>
    <w:rsid w:val="00E76034"/>
    <w:rsid w:val="00E76146"/>
    <w:rsid w:val="00E764A5"/>
    <w:rsid w:val="00E76C87"/>
    <w:rsid w:val="00E76DA5"/>
    <w:rsid w:val="00E76F9B"/>
    <w:rsid w:val="00E77402"/>
    <w:rsid w:val="00E775B9"/>
    <w:rsid w:val="00E778B5"/>
    <w:rsid w:val="00E77B06"/>
    <w:rsid w:val="00E77C7B"/>
    <w:rsid w:val="00E77E00"/>
    <w:rsid w:val="00E803F2"/>
    <w:rsid w:val="00E80440"/>
    <w:rsid w:val="00E80AB4"/>
    <w:rsid w:val="00E81452"/>
    <w:rsid w:val="00E817E0"/>
    <w:rsid w:val="00E81C33"/>
    <w:rsid w:val="00E825F7"/>
    <w:rsid w:val="00E827E9"/>
    <w:rsid w:val="00E82817"/>
    <w:rsid w:val="00E8283B"/>
    <w:rsid w:val="00E82EE4"/>
    <w:rsid w:val="00E831E7"/>
    <w:rsid w:val="00E843B5"/>
    <w:rsid w:val="00E8459F"/>
    <w:rsid w:val="00E84A3B"/>
    <w:rsid w:val="00E84F46"/>
    <w:rsid w:val="00E85307"/>
    <w:rsid w:val="00E855C9"/>
    <w:rsid w:val="00E857AD"/>
    <w:rsid w:val="00E85B0A"/>
    <w:rsid w:val="00E85FD1"/>
    <w:rsid w:val="00E868DB"/>
    <w:rsid w:val="00E86A6E"/>
    <w:rsid w:val="00E86D87"/>
    <w:rsid w:val="00E87742"/>
    <w:rsid w:val="00E87980"/>
    <w:rsid w:val="00E87CE0"/>
    <w:rsid w:val="00E90404"/>
    <w:rsid w:val="00E907E4"/>
    <w:rsid w:val="00E90A24"/>
    <w:rsid w:val="00E90C34"/>
    <w:rsid w:val="00E919AC"/>
    <w:rsid w:val="00E91E14"/>
    <w:rsid w:val="00E92256"/>
    <w:rsid w:val="00E926EB"/>
    <w:rsid w:val="00E92810"/>
    <w:rsid w:val="00E9321C"/>
    <w:rsid w:val="00E93499"/>
    <w:rsid w:val="00E934DF"/>
    <w:rsid w:val="00E93CB3"/>
    <w:rsid w:val="00E93F2D"/>
    <w:rsid w:val="00E942A9"/>
    <w:rsid w:val="00E94454"/>
    <w:rsid w:val="00E946A6"/>
    <w:rsid w:val="00E947E4"/>
    <w:rsid w:val="00E9480A"/>
    <w:rsid w:val="00E94A71"/>
    <w:rsid w:val="00E952B0"/>
    <w:rsid w:val="00E952F7"/>
    <w:rsid w:val="00E95410"/>
    <w:rsid w:val="00E95A1A"/>
    <w:rsid w:val="00E95D6A"/>
    <w:rsid w:val="00E95F4B"/>
    <w:rsid w:val="00E9616B"/>
    <w:rsid w:val="00E966C8"/>
    <w:rsid w:val="00E96A29"/>
    <w:rsid w:val="00E96B28"/>
    <w:rsid w:val="00E96E1D"/>
    <w:rsid w:val="00E96FE6"/>
    <w:rsid w:val="00E973A1"/>
    <w:rsid w:val="00E97A2A"/>
    <w:rsid w:val="00E97FDB"/>
    <w:rsid w:val="00EA02A1"/>
    <w:rsid w:val="00EA0635"/>
    <w:rsid w:val="00EA0D52"/>
    <w:rsid w:val="00EA0DAB"/>
    <w:rsid w:val="00EA0F54"/>
    <w:rsid w:val="00EA1059"/>
    <w:rsid w:val="00EA19D0"/>
    <w:rsid w:val="00EA19FA"/>
    <w:rsid w:val="00EA1BF7"/>
    <w:rsid w:val="00EA1D43"/>
    <w:rsid w:val="00EA1E47"/>
    <w:rsid w:val="00EA200F"/>
    <w:rsid w:val="00EA2B11"/>
    <w:rsid w:val="00EA2E45"/>
    <w:rsid w:val="00EA2EB0"/>
    <w:rsid w:val="00EA3B19"/>
    <w:rsid w:val="00EA3C3B"/>
    <w:rsid w:val="00EA44E6"/>
    <w:rsid w:val="00EA4B80"/>
    <w:rsid w:val="00EA4BF7"/>
    <w:rsid w:val="00EA4C04"/>
    <w:rsid w:val="00EA4EC9"/>
    <w:rsid w:val="00EA5573"/>
    <w:rsid w:val="00EA568E"/>
    <w:rsid w:val="00EA5E0F"/>
    <w:rsid w:val="00EA6406"/>
    <w:rsid w:val="00EA6F5C"/>
    <w:rsid w:val="00EA6FE4"/>
    <w:rsid w:val="00EA7051"/>
    <w:rsid w:val="00EA7552"/>
    <w:rsid w:val="00EA75B2"/>
    <w:rsid w:val="00EA798D"/>
    <w:rsid w:val="00EA79D3"/>
    <w:rsid w:val="00EA7F4C"/>
    <w:rsid w:val="00EB015A"/>
    <w:rsid w:val="00EB0276"/>
    <w:rsid w:val="00EB0D55"/>
    <w:rsid w:val="00EB0EA5"/>
    <w:rsid w:val="00EB16D3"/>
    <w:rsid w:val="00EB1C84"/>
    <w:rsid w:val="00EB1D47"/>
    <w:rsid w:val="00EB1E25"/>
    <w:rsid w:val="00EB2146"/>
    <w:rsid w:val="00EB21C7"/>
    <w:rsid w:val="00EB2317"/>
    <w:rsid w:val="00EB23AF"/>
    <w:rsid w:val="00EB26C6"/>
    <w:rsid w:val="00EB2784"/>
    <w:rsid w:val="00EB279B"/>
    <w:rsid w:val="00EB2ABB"/>
    <w:rsid w:val="00EB2B18"/>
    <w:rsid w:val="00EB2BB0"/>
    <w:rsid w:val="00EB3AC3"/>
    <w:rsid w:val="00EB3C7D"/>
    <w:rsid w:val="00EB4F83"/>
    <w:rsid w:val="00EB5037"/>
    <w:rsid w:val="00EB580A"/>
    <w:rsid w:val="00EB5817"/>
    <w:rsid w:val="00EB584C"/>
    <w:rsid w:val="00EB5863"/>
    <w:rsid w:val="00EB59FB"/>
    <w:rsid w:val="00EB5D88"/>
    <w:rsid w:val="00EB60FE"/>
    <w:rsid w:val="00EB61D8"/>
    <w:rsid w:val="00EB6A9A"/>
    <w:rsid w:val="00EB6D13"/>
    <w:rsid w:val="00EB6D14"/>
    <w:rsid w:val="00EB7307"/>
    <w:rsid w:val="00EB772D"/>
    <w:rsid w:val="00EB7D26"/>
    <w:rsid w:val="00EC027A"/>
    <w:rsid w:val="00EC0DCD"/>
    <w:rsid w:val="00EC14B0"/>
    <w:rsid w:val="00EC15B3"/>
    <w:rsid w:val="00EC1C97"/>
    <w:rsid w:val="00EC1D64"/>
    <w:rsid w:val="00EC1EBF"/>
    <w:rsid w:val="00EC204E"/>
    <w:rsid w:val="00EC20A7"/>
    <w:rsid w:val="00EC21F3"/>
    <w:rsid w:val="00EC249E"/>
    <w:rsid w:val="00EC2617"/>
    <w:rsid w:val="00EC2C15"/>
    <w:rsid w:val="00EC2CFF"/>
    <w:rsid w:val="00EC2DFB"/>
    <w:rsid w:val="00EC3149"/>
    <w:rsid w:val="00EC354E"/>
    <w:rsid w:val="00EC3599"/>
    <w:rsid w:val="00EC375C"/>
    <w:rsid w:val="00EC37EE"/>
    <w:rsid w:val="00EC42C9"/>
    <w:rsid w:val="00EC431D"/>
    <w:rsid w:val="00EC4904"/>
    <w:rsid w:val="00EC4CD9"/>
    <w:rsid w:val="00EC4DF6"/>
    <w:rsid w:val="00EC5535"/>
    <w:rsid w:val="00EC5906"/>
    <w:rsid w:val="00EC5930"/>
    <w:rsid w:val="00EC5F2F"/>
    <w:rsid w:val="00EC600E"/>
    <w:rsid w:val="00EC630F"/>
    <w:rsid w:val="00EC63A6"/>
    <w:rsid w:val="00EC651E"/>
    <w:rsid w:val="00EC65E5"/>
    <w:rsid w:val="00EC688E"/>
    <w:rsid w:val="00EC692E"/>
    <w:rsid w:val="00EC6E16"/>
    <w:rsid w:val="00EC6F29"/>
    <w:rsid w:val="00EC7394"/>
    <w:rsid w:val="00EC73ED"/>
    <w:rsid w:val="00EC745E"/>
    <w:rsid w:val="00EC775C"/>
    <w:rsid w:val="00EC7CF5"/>
    <w:rsid w:val="00EC7E68"/>
    <w:rsid w:val="00EC7EAF"/>
    <w:rsid w:val="00EC7FCF"/>
    <w:rsid w:val="00ED05AE"/>
    <w:rsid w:val="00ED0778"/>
    <w:rsid w:val="00ED07C9"/>
    <w:rsid w:val="00ED0888"/>
    <w:rsid w:val="00ED0C6E"/>
    <w:rsid w:val="00ED0FEB"/>
    <w:rsid w:val="00ED1327"/>
    <w:rsid w:val="00ED1A2F"/>
    <w:rsid w:val="00ED1B75"/>
    <w:rsid w:val="00ED2664"/>
    <w:rsid w:val="00ED27C3"/>
    <w:rsid w:val="00ED2AE2"/>
    <w:rsid w:val="00ED2C5A"/>
    <w:rsid w:val="00ED2D31"/>
    <w:rsid w:val="00ED2D59"/>
    <w:rsid w:val="00ED32F7"/>
    <w:rsid w:val="00ED33AE"/>
    <w:rsid w:val="00ED35B7"/>
    <w:rsid w:val="00ED3775"/>
    <w:rsid w:val="00ED37D0"/>
    <w:rsid w:val="00ED3C82"/>
    <w:rsid w:val="00ED3F51"/>
    <w:rsid w:val="00ED4305"/>
    <w:rsid w:val="00ED4A6D"/>
    <w:rsid w:val="00ED5F94"/>
    <w:rsid w:val="00ED6A67"/>
    <w:rsid w:val="00ED6AE1"/>
    <w:rsid w:val="00ED6D4A"/>
    <w:rsid w:val="00ED6DE4"/>
    <w:rsid w:val="00ED70B3"/>
    <w:rsid w:val="00ED721A"/>
    <w:rsid w:val="00ED738C"/>
    <w:rsid w:val="00ED749B"/>
    <w:rsid w:val="00ED7918"/>
    <w:rsid w:val="00ED7EB9"/>
    <w:rsid w:val="00ED7ECF"/>
    <w:rsid w:val="00ED7FD3"/>
    <w:rsid w:val="00EE00AC"/>
    <w:rsid w:val="00EE0AFE"/>
    <w:rsid w:val="00EE0E5D"/>
    <w:rsid w:val="00EE11C2"/>
    <w:rsid w:val="00EE1419"/>
    <w:rsid w:val="00EE1C86"/>
    <w:rsid w:val="00EE237A"/>
    <w:rsid w:val="00EE241C"/>
    <w:rsid w:val="00EE27B7"/>
    <w:rsid w:val="00EE289A"/>
    <w:rsid w:val="00EE2A61"/>
    <w:rsid w:val="00EE2AB1"/>
    <w:rsid w:val="00EE2CD1"/>
    <w:rsid w:val="00EE2F7A"/>
    <w:rsid w:val="00EE34ED"/>
    <w:rsid w:val="00EE3663"/>
    <w:rsid w:val="00EE3833"/>
    <w:rsid w:val="00EE3838"/>
    <w:rsid w:val="00EE38B7"/>
    <w:rsid w:val="00EE3944"/>
    <w:rsid w:val="00EE41C4"/>
    <w:rsid w:val="00EE4216"/>
    <w:rsid w:val="00EE451D"/>
    <w:rsid w:val="00EE49E0"/>
    <w:rsid w:val="00EE4CF4"/>
    <w:rsid w:val="00EE5400"/>
    <w:rsid w:val="00EE58B6"/>
    <w:rsid w:val="00EE5A27"/>
    <w:rsid w:val="00EE5E06"/>
    <w:rsid w:val="00EE5F1F"/>
    <w:rsid w:val="00EE6C5A"/>
    <w:rsid w:val="00EE6E77"/>
    <w:rsid w:val="00EE74FE"/>
    <w:rsid w:val="00EE76A9"/>
    <w:rsid w:val="00EE799E"/>
    <w:rsid w:val="00EE7CA8"/>
    <w:rsid w:val="00EE7FA7"/>
    <w:rsid w:val="00EF0099"/>
    <w:rsid w:val="00EF0322"/>
    <w:rsid w:val="00EF0CD9"/>
    <w:rsid w:val="00EF1093"/>
    <w:rsid w:val="00EF10E3"/>
    <w:rsid w:val="00EF12FD"/>
    <w:rsid w:val="00EF1488"/>
    <w:rsid w:val="00EF1BE8"/>
    <w:rsid w:val="00EF1FCB"/>
    <w:rsid w:val="00EF21C3"/>
    <w:rsid w:val="00EF2676"/>
    <w:rsid w:val="00EF2C14"/>
    <w:rsid w:val="00EF2E6B"/>
    <w:rsid w:val="00EF2F36"/>
    <w:rsid w:val="00EF371B"/>
    <w:rsid w:val="00EF400E"/>
    <w:rsid w:val="00EF448F"/>
    <w:rsid w:val="00EF49DE"/>
    <w:rsid w:val="00EF4E55"/>
    <w:rsid w:val="00EF53DC"/>
    <w:rsid w:val="00EF54D1"/>
    <w:rsid w:val="00EF5908"/>
    <w:rsid w:val="00EF5F77"/>
    <w:rsid w:val="00EF6158"/>
    <w:rsid w:val="00EF6255"/>
    <w:rsid w:val="00EF6508"/>
    <w:rsid w:val="00EF67BB"/>
    <w:rsid w:val="00EF6C9A"/>
    <w:rsid w:val="00EF7219"/>
    <w:rsid w:val="00EF72F9"/>
    <w:rsid w:val="00EF744C"/>
    <w:rsid w:val="00EF7C93"/>
    <w:rsid w:val="00EF7F65"/>
    <w:rsid w:val="00F0021E"/>
    <w:rsid w:val="00F002DC"/>
    <w:rsid w:val="00F0030E"/>
    <w:rsid w:val="00F0033D"/>
    <w:rsid w:val="00F004B1"/>
    <w:rsid w:val="00F007D0"/>
    <w:rsid w:val="00F00A1F"/>
    <w:rsid w:val="00F00C70"/>
    <w:rsid w:val="00F00CD1"/>
    <w:rsid w:val="00F01205"/>
    <w:rsid w:val="00F0123F"/>
    <w:rsid w:val="00F0144D"/>
    <w:rsid w:val="00F01476"/>
    <w:rsid w:val="00F01A0F"/>
    <w:rsid w:val="00F01E6B"/>
    <w:rsid w:val="00F0241C"/>
    <w:rsid w:val="00F02DF7"/>
    <w:rsid w:val="00F02DFA"/>
    <w:rsid w:val="00F02E03"/>
    <w:rsid w:val="00F031EE"/>
    <w:rsid w:val="00F033C2"/>
    <w:rsid w:val="00F03835"/>
    <w:rsid w:val="00F03914"/>
    <w:rsid w:val="00F03C4B"/>
    <w:rsid w:val="00F03DF0"/>
    <w:rsid w:val="00F03E79"/>
    <w:rsid w:val="00F0503F"/>
    <w:rsid w:val="00F05615"/>
    <w:rsid w:val="00F05658"/>
    <w:rsid w:val="00F05759"/>
    <w:rsid w:val="00F06061"/>
    <w:rsid w:val="00F064EC"/>
    <w:rsid w:val="00F065F1"/>
    <w:rsid w:val="00F06E9C"/>
    <w:rsid w:val="00F07441"/>
    <w:rsid w:val="00F075F0"/>
    <w:rsid w:val="00F07C69"/>
    <w:rsid w:val="00F07CA2"/>
    <w:rsid w:val="00F07F39"/>
    <w:rsid w:val="00F10CB9"/>
    <w:rsid w:val="00F110CD"/>
    <w:rsid w:val="00F110D5"/>
    <w:rsid w:val="00F113C2"/>
    <w:rsid w:val="00F1140B"/>
    <w:rsid w:val="00F1147E"/>
    <w:rsid w:val="00F11780"/>
    <w:rsid w:val="00F117C1"/>
    <w:rsid w:val="00F1193E"/>
    <w:rsid w:val="00F12006"/>
    <w:rsid w:val="00F120A4"/>
    <w:rsid w:val="00F12351"/>
    <w:rsid w:val="00F12507"/>
    <w:rsid w:val="00F1283C"/>
    <w:rsid w:val="00F136A0"/>
    <w:rsid w:val="00F13924"/>
    <w:rsid w:val="00F14153"/>
    <w:rsid w:val="00F143A1"/>
    <w:rsid w:val="00F14DF4"/>
    <w:rsid w:val="00F14F1B"/>
    <w:rsid w:val="00F15193"/>
    <w:rsid w:val="00F15BCC"/>
    <w:rsid w:val="00F16323"/>
    <w:rsid w:val="00F16739"/>
    <w:rsid w:val="00F16A05"/>
    <w:rsid w:val="00F16C5B"/>
    <w:rsid w:val="00F16DE2"/>
    <w:rsid w:val="00F170ED"/>
    <w:rsid w:val="00F17A9A"/>
    <w:rsid w:val="00F2052B"/>
    <w:rsid w:val="00F211A9"/>
    <w:rsid w:val="00F212E9"/>
    <w:rsid w:val="00F21339"/>
    <w:rsid w:val="00F21341"/>
    <w:rsid w:val="00F2159C"/>
    <w:rsid w:val="00F216F7"/>
    <w:rsid w:val="00F21828"/>
    <w:rsid w:val="00F22183"/>
    <w:rsid w:val="00F2257B"/>
    <w:rsid w:val="00F2260B"/>
    <w:rsid w:val="00F2260F"/>
    <w:rsid w:val="00F2354D"/>
    <w:rsid w:val="00F237C4"/>
    <w:rsid w:val="00F2387C"/>
    <w:rsid w:val="00F23B39"/>
    <w:rsid w:val="00F23FB5"/>
    <w:rsid w:val="00F242AD"/>
    <w:rsid w:val="00F24609"/>
    <w:rsid w:val="00F247F2"/>
    <w:rsid w:val="00F248FB"/>
    <w:rsid w:val="00F24A92"/>
    <w:rsid w:val="00F24ED3"/>
    <w:rsid w:val="00F2518F"/>
    <w:rsid w:val="00F252A8"/>
    <w:rsid w:val="00F25437"/>
    <w:rsid w:val="00F255D9"/>
    <w:rsid w:val="00F26382"/>
    <w:rsid w:val="00F263A0"/>
    <w:rsid w:val="00F265F7"/>
    <w:rsid w:val="00F2757D"/>
    <w:rsid w:val="00F27FA6"/>
    <w:rsid w:val="00F30503"/>
    <w:rsid w:val="00F30CD0"/>
    <w:rsid w:val="00F30EE8"/>
    <w:rsid w:val="00F311BF"/>
    <w:rsid w:val="00F323E8"/>
    <w:rsid w:val="00F325C1"/>
    <w:rsid w:val="00F32D8B"/>
    <w:rsid w:val="00F33AF9"/>
    <w:rsid w:val="00F33B86"/>
    <w:rsid w:val="00F33DC8"/>
    <w:rsid w:val="00F33FE2"/>
    <w:rsid w:val="00F34444"/>
    <w:rsid w:val="00F34E3F"/>
    <w:rsid w:val="00F34EF8"/>
    <w:rsid w:val="00F34F1D"/>
    <w:rsid w:val="00F3643F"/>
    <w:rsid w:val="00F3686F"/>
    <w:rsid w:val="00F373DB"/>
    <w:rsid w:val="00F37418"/>
    <w:rsid w:val="00F376FB"/>
    <w:rsid w:val="00F378F1"/>
    <w:rsid w:val="00F403A1"/>
    <w:rsid w:val="00F403DB"/>
    <w:rsid w:val="00F4065A"/>
    <w:rsid w:val="00F406B7"/>
    <w:rsid w:val="00F40B55"/>
    <w:rsid w:val="00F419EA"/>
    <w:rsid w:val="00F41F09"/>
    <w:rsid w:val="00F42091"/>
    <w:rsid w:val="00F4275C"/>
    <w:rsid w:val="00F427C1"/>
    <w:rsid w:val="00F43103"/>
    <w:rsid w:val="00F4313A"/>
    <w:rsid w:val="00F434B2"/>
    <w:rsid w:val="00F4399E"/>
    <w:rsid w:val="00F442C9"/>
    <w:rsid w:val="00F44B05"/>
    <w:rsid w:val="00F44F65"/>
    <w:rsid w:val="00F452C6"/>
    <w:rsid w:val="00F45680"/>
    <w:rsid w:val="00F45693"/>
    <w:rsid w:val="00F45B63"/>
    <w:rsid w:val="00F45D06"/>
    <w:rsid w:val="00F46722"/>
    <w:rsid w:val="00F469E3"/>
    <w:rsid w:val="00F50C81"/>
    <w:rsid w:val="00F511F0"/>
    <w:rsid w:val="00F512B2"/>
    <w:rsid w:val="00F51583"/>
    <w:rsid w:val="00F51664"/>
    <w:rsid w:val="00F51EF2"/>
    <w:rsid w:val="00F51F67"/>
    <w:rsid w:val="00F52339"/>
    <w:rsid w:val="00F5277A"/>
    <w:rsid w:val="00F52A24"/>
    <w:rsid w:val="00F53144"/>
    <w:rsid w:val="00F532E8"/>
    <w:rsid w:val="00F53782"/>
    <w:rsid w:val="00F537FF"/>
    <w:rsid w:val="00F53944"/>
    <w:rsid w:val="00F54087"/>
    <w:rsid w:val="00F543BE"/>
    <w:rsid w:val="00F54563"/>
    <w:rsid w:val="00F54873"/>
    <w:rsid w:val="00F549BA"/>
    <w:rsid w:val="00F54E36"/>
    <w:rsid w:val="00F55B29"/>
    <w:rsid w:val="00F560FE"/>
    <w:rsid w:val="00F561E2"/>
    <w:rsid w:val="00F56513"/>
    <w:rsid w:val="00F56DA5"/>
    <w:rsid w:val="00F57C3C"/>
    <w:rsid w:val="00F57CA3"/>
    <w:rsid w:val="00F600B3"/>
    <w:rsid w:val="00F60170"/>
    <w:rsid w:val="00F60981"/>
    <w:rsid w:val="00F60CD6"/>
    <w:rsid w:val="00F6111C"/>
    <w:rsid w:val="00F611DB"/>
    <w:rsid w:val="00F61297"/>
    <w:rsid w:val="00F614C0"/>
    <w:rsid w:val="00F6160A"/>
    <w:rsid w:val="00F61647"/>
    <w:rsid w:val="00F61FEB"/>
    <w:rsid w:val="00F62750"/>
    <w:rsid w:val="00F62ABE"/>
    <w:rsid w:val="00F63C05"/>
    <w:rsid w:val="00F64279"/>
    <w:rsid w:val="00F6512D"/>
    <w:rsid w:val="00F65415"/>
    <w:rsid w:val="00F654AC"/>
    <w:rsid w:val="00F657CF"/>
    <w:rsid w:val="00F65808"/>
    <w:rsid w:val="00F6587D"/>
    <w:rsid w:val="00F658B1"/>
    <w:rsid w:val="00F659E8"/>
    <w:rsid w:val="00F661ED"/>
    <w:rsid w:val="00F66711"/>
    <w:rsid w:val="00F66975"/>
    <w:rsid w:val="00F66A00"/>
    <w:rsid w:val="00F66CFB"/>
    <w:rsid w:val="00F67C51"/>
    <w:rsid w:val="00F702BF"/>
    <w:rsid w:val="00F7036C"/>
    <w:rsid w:val="00F70C73"/>
    <w:rsid w:val="00F713A3"/>
    <w:rsid w:val="00F71705"/>
    <w:rsid w:val="00F719E0"/>
    <w:rsid w:val="00F71A8F"/>
    <w:rsid w:val="00F71F37"/>
    <w:rsid w:val="00F7272A"/>
    <w:rsid w:val="00F730C4"/>
    <w:rsid w:val="00F73247"/>
    <w:rsid w:val="00F73E55"/>
    <w:rsid w:val="00F74B74"/>
    <w:rsid w:val="00F75330"/>
    <w:rsid w:val="00F75714"/>
    <w:rsid w:val="00F757DA"/>
    <w:rsid w:val="00F75B66"/>
    <w:rsid w:val="00F75CF6"/>
    <w:rsid w:val="00F7654B"/>
    <w:rsid w:val="00F76739"/>
    <w:rsid w:val="00F76BD9"/>
    <w:rsid w:val="00F773A3"/>
    <w:rsid w:val="00F77491"/>
    <w:rsid w:val="00F80318"/>
    <w:rsid w:val="00F803D0"/>
    <w:rsid w:val="00F80423"/>
    <w:rsid w:val="00F80458"/>
    <w:rsid w:val="00F80703"/>
    <w:rsid w:val="00F80948"/>
    <w:rsid w:val="00F80C5E"/>
    <w:rsid w:val="00F81387"/>
    <w:rsid w:val="00F817B5"/>
    <w:rsid w:val="00F82134"/>
    <w:rsid w:val="00F822E3"/>
    <w:rsid w:val="00F82866"/>
    <w:rsid w:val="00F82B3D"/>
    <w:rsid w:val="00F830F3"/>
    <w:rsid w:val="00F83415"/>
    <w:rsid w:val="00F83978"/>
    <w:rsid w:val="00F83BA5"/>
    <w:rsid w:val="00F83F60"/>
    <w:rsid w:val="00F841FB"/>
    <w:rsid w:val="00F84421"/>
    <w:rsid w:val="00F8449B"/>
    <w:rsid w:val="00F846FE"/>
    <w:rsid w:val="00F8473A"/>
    <w:rsid w:val="00F84B44"/>
    <w:rsid w:val="00F84C49"/>
    <w:rsid w:val="00F84CFE"/>
    <w:rsid w:val="00F851E7"/>
    <w:rsid w:val="00F854AA"/>
    <w:rsid w:val="00F85691"/>
    <w:rsid w:val="00F856E5"/>
    <w:rsid w:val="00F861F6"/>
    <w:rsid w:val="00F8639E"/>
    <w:rsid w:val="00F86E9C"/>
    <w:rsid w:val="00F87032"/>
    <w:rsid w:val="00F87094"/>
    <w:rsid w:val="00F872C5"/>
    <w:rsid w:val="00F87819"/>
    <w:rsid w:val="00F87AB3"/>
    <w:rsid w:val="00F87AC9"/>
    <w:rsid w:val="00F87B9D"/>
    <w:rsid w:val="00F87D4C"/>
    <w:rsid w:val="00F90DFD"/>
    <w:rsid w:val="00F90EA5"/>
    <w:rsid w:val="00F913DC"/>
    <w:rsid w:val="00F9184A"/>
    <w:rsid w:val="00F91962"/>
    <w:rsid w:val="00F91ACE"/>
    <w:rsid w:val="00F91DDA"/>
    <w:rsid w:val="00F91E40"/>
    <w:rsid w:val="00F923DF"/>
    <w:rsid w:val="00F92CDA"/>
    <w:rsid w:val="00F93218"/>
    <w:rsid w:val="00F9397A"/>
    <w:rsid w:val="00F93A37"/>
    <w:rsid w:val="00F93A7F"/>
    <w:rsid w:val="00F93DBB"/>
    <w:rsid w:val="00F94182"/>
    <w:rsid w:val="00F9431F"/>
    <w:rsid w:val="00F944D9"/>
    <w:rsid w:val="00F94744"/>
    <w:rsid w:val="00F94DB3"/>
    <w:rsid w:val="00F95C9C"/>
    <w:rsid w:val="00F95F76"/>
    <w:rsid w:val="00F95FE6"/>
    <w:rsid w:val="00F96490"/>
    <w:rsid w:val="00F96500"/>
    <w:rsid w:val="00F96AC8"/>
    <w:rsid w:val="00F96DEE"/>
    <w:rsid w:val="00F96E2E"/>
    <w:rsid w:val="00F96F58"/>
    <w:rsid w:val="00F97A56"/>
    <w:rsid w:val="00F97F32"/>
    <w:rsid w:val="00F9DC1E"/>
    <w:rsid w:val="00FA0008"/>
    <w:rsid w:val="00FA01CD"/>
    <w:rsid w:val="00FA04B8"/>
    <w:rsid w:val="00FA07CA"/>
    <w:rsid w:val="00FA0C8A"/>
    <w:rsid w:val="00FA0F0E"/>
    <w:rsid w:val="00FA1463"/>
    <w:rsid w:val="00FA17EF"/>
    <w:rsid w:val="00FA1807"/>
    <w:rsid w:val="00FA192C"/>
    <w:rsid w:val="00FA209F"/>
    <w:rsid w:val="00FA229D"/>
    <w:rsid w:val="00FA271A"/>
    <w:rsid w:val="00FA2806"/>
    <w:rsid w:val="00FA2C35"/>
    <w:rsid w:val="00FA31E7"/>
    <w:rsid w:val="00FA3368"/>
    <w:rsid w:val="00FA3570"/>
    <w:rsid w:val="00FA413A"/>
    <w:rsid w:val="00FA4144"/>
    <w:rsid w:val="00FA4DDF"/>
    <w:rsid w:val="00FA5102"/>
    <w:rsid w:val="00FA5C71"/>
    <w:rsid w:val="00FA61AA"/>
    <w:rsid w:val="00FA622E"/>
    <w:rsid w:val="00FA645E"/>
    <w:rsid w:val="00FA6A01"/>
    <w:rsid w:val="00FA6CD7"/>
    <w:rsid w:val="00FA6D4E"/>
    <w:rsid w:val="00FA6E7F"/>
    <w:rsid w:val="00FA7114"/>
    <w:rsid w:val="00FB0182"/>
    <w:rsid w:val="00FB052D"/>
    <w:rsid w:val="00FB0630"/>
    <w:rsid w:val="00FB0BE7"/>
    <w:rsid w:val="00FB0CEF"/>
    <w:rsid w:val="00FB1202"/>
    <w:rsid w:val="00FB153B"/>
    <w:rsid w:val="00FB1A44"/>
    <w:rsid w:val="00FB1BE4"/>
    <w:rsid w:val="00FB1F5C"/>
    <w:rsid w:val="00FB2066"/>
    <w:rsid w:val="00FB22D7"/>
    <w:rsid w:val="00FB2379"/>
    <w:rsid w:val="00FB3CB7"/>
    <w:rsid w:val="00FB3E96"/>
    <w:rsid w:val="00FB409D"/>
    <w:rsid w:val="00FB44B5"/>
    <w:rsid w:val="00FB4A8B"/>
    <w:rsid w:val="00FB4B8A"/>
    <w:rsid w:val="00FB5152"/>
    <w:rsid w:val="00FB5326"/>
    <w:rsid w:val="00FB5B0A"/>
    <w:rsid w:val="00FB5F8F"/>
    <w:rsid w:val="00FB602F"/>
    <w:rsid w:val="00FB6058"/>
    <w:rsid w:val="00FB6451"/>
    <w:rsid w:val="00FB680E"/>
    <w:rsid w:val="00FB6A75"/>
    <w:rsid w:val="00FB6B73"/>
    <w:rsid w:val="00FB6E3E"/>
    <w:rsid w:val="00FB71B6"/>
    <w:rsid w:val="00FB7935"/>
    <w:rsid w:val="00FB796F"/>
    <w:rsid w:val="00FB7A0B"/>
    <w:rsid w:val="00FB7F78"/>
    <w:rsid w:val="00FC0065"/>
    <w:rsid w:val="00FC0257"/>
    <w:rsid w:val="00FC062F"/>
    <w:rsid w:val="00FC0754"/>
    <w:rsid w:val="00FC0E12"/>
    <w:rsid w:val="00FC1B68"/>
    <w:rsid w:val="00FC298C"/>
    <w:rsid w:val="00FC2F3D"/>
    <w:rsid w:val="00FC3257"/>
    <w:rsid w:val="00FC3518"/>
    <w:rsid w:val="00FC351D"/>
    <w:rsid w:val="00FC3709"/>
    <w:rsid w:val="00FC3741"/>
    <w:rsid w:val="00FC3AEE"/>
    <w:rsid w:val="00FC3B9F"/>
    <w:rsid w:val="00FC3D81"/>
    <w:rsid w:val="00FC40DE"/>
    <w:rsid w:val="00FC41D2"/>
    <w:rsid w:val="00FC41E5"/>
    <w:rsid w:val="00FC436B"/>
    <w:rsid w:val="00FC4E13"/>
    <w:rsid w:val="00FC53A4"/>
    <w:rsid w:val="00FC53F5"/>
    <w:rsid w:val="00FC5C33"/>
    <w:rsid w:val="00FC5F30"/>
    <w:rsid w:val="00FC6238"/>
    <w:rsid w:val="00FC62CA"/>
    <w:rsid w:val="00FC640E"/>
    <w:rsid w:val="00FC64AA"/>
    <w:rsid w:val="00FC65F0"/>
    <w:rsid w:val="00FC687B"/>
    <w:rsid w:val="00FC6A03"/>
    <w:rsid w:val="00FC6AD4"/>
    <w:rsid w:val="00FC749F"/>
    <w:rsid w:val="00FC750C"/>
    <w:rsid w:val="00FC77AF"/>
    <w:rsid w:val="00FC78AA"/>
    <w:rsid w:val="00FC7951"/>
    <w:rsid w:val="00FC7C47"/>
    <w:rsid w:val="00FC7EAE"/>
    <w:rsid w:val="00FD077D"/>
    <w:rsid w:val="00FD15C3"/>
    <w:rsid w:val="00FD1689"/>
    <w:rsid w:val="00FD16E7"/>
    <w:rsid w:val="00FD1C2D"/>
    <w:rsid w:val="00FD2030"/>
    <w:rsid w:val="00FD236B"/>
    <w:rsid w:val="00FD2785"/>
    <w:rsid w:val="00FD296A"/>
    <w:rsid w:val="00FD29DC"/>
    <w:rsid w:val="00FD2D31"/>
    <w:rsid w:val="00FD3228"/>
    <w:rsid w:val="00FD33FC"/>
    <w:rsid w:val="00FD3730"/>
    <w:rsid w:val="00FD3ADE"/>
    <w:rsid w:val="00FD3B08"/>
    <w:rsid w:val="00FD3E26"/>
    <w:rsid w:val="00FD42F5"/>
    <w:rsid w:val="00FD4806"/>
    <w:rsid w:val="00FD4BA4"/>
    <w:rsid w:val="00FD4E79"/>
    <w:rsid w:val="00FD5138"/>
    <w:rsid w:val="00FD5206"/>
    <w:rsid w:val="00FD534E"/>
    <w:rsid w:val="00FD56C7"/>
    <w:rsid w:val="00FD585C"/>
    <w:rsid w:val="00FD587F"/>
    <w:rsid w:val="00FD5AD7"/>
    <w:rsid w:val="00FD5CBB"/>
    <w:rsid w:val="00FD5D3F"/>
    <w:rsid w:val="00FD6252"/>
    <w:rsid w:val="00FD6564"/>
    <w:rsid w:val="00FD6AE8"/>
    <w:rsid w:val="00FD6B74"/>
    <w:rsid w:val="00FD6F02"/>
    <w:rsid w:val="00FD70AE"/>
    <w:rsid w:val="00FD7125"/>
    <w:rsid w:val="00FD718E"/>
    <w:rsid w:val="00FD75EB"/>
    <w:rsid w:val="00FD79B9"/>
    <w:rsid w:val="00FD7DA6"/>
    <w:rsid w:val="00FD7EDB"/>
    <w:rsid w:val="00FE002E"/>
    <w:rsid w:val="00FE06E3"/>
    <w:rsid w:val="00FE0A09"/>
    <w:rsid w:val="00FE0A6E"/>
    <w:rsid w:val="00FE0BF8"/>
    <w:rsid w:val="00FE0DCB"/>
    <w:rsid w:val="00FE188A"/>
    <w:rsid w:val="00FE1AEF"/>
    <w:rsid w:val="00FE2398"/>
    <w:rsid w:val="00FE2418"/>
    <w:rsid w:val="00FE2524"/>
    <w:rsid w:val="00FE26B8"/>
    <w:rsid w:val="00FE2B9C"/>
    <w:rsid w:val="00FE3566"/>
    <w:rsid w:val="00FE35DA"/>
    <w:rsid w:val="00FE36A7"/>
    <w:rsid w:val="00FE38F7"/>
    <w:rsid w:val="00FE3979"/>
    <w:rsid w:val="00FE3C08"/>
    <w:rsid w:val="00FE41BE"/>
    <w:rsid w:val="00FE41CB"/>
    <w:rsid w:val="00FE4525"/>
    <w:rsid w:val="00FE45D5"/>
    <w:rsid w:val="00FE4B71"/>
    <w:rsid w:val="00FE4ED8"/>
    <w:rsid w:val="00FE515A"/>
    <w:rsid w:val="00FE5238"/>
    <w:rsid w:val="00FE5287"/>
    <w:rsid w:val="00FE5421"/>
    <w:rsid w:val="00FE54BD"/>
    <w:rsid w:val="00FE5624"/>
    <w:rsid w:val="00FE5B52"/>
    <w:rsid w:val="00FE5D2C"/>
    <w:rsid w:val="00FE5FBF"/>
    <w:rsid w:val="00FE6AE9"/>
    <w:rsid w:val="00FE6C25"/>
    <w:rsid w:val="00FE701A"/>
    <w:rsid w:val="00FE73F1"/>
    <w:rsid w:val="00FE747D"/>
    <w:rsid w:val="00FE7855"/>
    <w:rsid w:val="00FF021B"/>
    <w:rsid w:val="00FF033A"/>
    <w:rsid w:val="00FF0620"/>
    <w:rsid w:val="00FF067A"/>
    <w:rsid w:val="00FF0964"/>
    <w:rsid w:val="00FF0F67"/>
    <w:rsid w:val="00FF16DB"/>
    <w:rsid w:val="00FF16F2"/>
    <w:rsid w:val="00FF1720"/>
    <w:rsid w:val="00FF1F9B"/>
    <w:rsid w:val="00FF2988"/>
    <w:rsid w:val="00FF2B42"/>
    <w:rsid w:val="00FF2D5B"/>
    <w:rsid w:val="00FF2E58"/>
    <w:rsid w:val="00FF2F18"/>
    <w:rsid w:val="00FF2F85"/>
    <w:rsid w:val="00FF33AB"/>
    <w:rsid w:val="00FF363C"/>
    <w:rsid w:val="00FF3699"/>
    <w:rsid w:val="00FF3B7F"/>
    <w:rsid w:val="00FF47BE"/>
    <w:rsid w:val="00FF4F92"/>
    <w:rsid w:val="00FF5313"/>
    <w:rsid w:val="00FF54EB"/>
    <w:rsid w:val="00FF5FCA"/>
    <w:rsid w:val="00FF61AE"/>
    <w:rsid w:val="00FF6667"/>
    <w:rsid w:val="00FF6822"/>
    <w:rsid w:val="00FF6EC5"/>
    <w:rsid w:val="00FF73D0"/>
    <w:rsid w:val="00FF77DE"/>
    <w:rsid w:val="01005E14"/>
    <w:rsid w:val="010249C9"/>
    <w:rsid w:val="0102C2AC"/>
    <w:rsid w:val="010EC288"/>
    <w:rsid w:val="0116A9CC"/>
    <w:rsid w:val="0127F007"/>
    <w:rsid w:val="012AA13A"/>
    <w:rsid w:val="012D20D2"/>
    <w:rsid w:val="0135A03D"/>
    <w:rsid w:val="01453FCB"/>
    <w:rsid w:val="015A264C"/>
    <w:rsid w:val="0162DBB3"/>
    <w:rsid w:val="0166017E"/>
    <w:rsid w:val="0168F5DB"/>
    <w:rsid w:val="016ABA6B"/>
    <w:rsid w:val="016B1ECF"/>
    <w:rsid w:val="016B5332"/>
    <w:rsid w:val="0172991E"/>
    <w:rsid w:val="0173E410"/>
    <w:rsid w:val="0175703F"/>
    <w:rsid w:val="0178696D"/>
    <w:rsid w:val="017A53D3"/>
    <w:rsid w:val="017D0D2A"/>
    <w:rsid w:val="01808ED3"/>
    <w:rsid w:val="018AD8D2"/>
    <w:rsid w:val="018DA053"/>
    <w:rsid w:val="01952BE4"/>
    <w:rsid w:val="0197AE05"/>
    <w:rsid w:val="019A49FC"/>
    <w:rsid w:val="019FA48C"/>
    <w:rsid w:val="01B19BC0"/>
    <w:rsid w:val="01B80AF8"/>
    <w:rsid w:val="01BB11E9"/>
    <w:rsid w:val="01C2A741"/>
    <w:rsid w:val="01D18EC4"/>
    <w:rsid w:val="01D1EF8E"/>
    <w:rsid w:val="01E0528B"/>
    <w:rsid w:val="01E4E810"/>
    <w:rsid w:val="01EC3FF1"/>
    <w:rsid w:val="01F347D7"/>
    <w:rsid w:val="01FF65CD"/>
    <w:rsid w:val="02026E53"/>
    <w:rsid w:val="02063E09"/>
    <w:rsid w:val="0206AE43"/>
    <w:rsid w:val="0215524A"/>
    <w:rsid w:val="021710A2"/>
    <w:rsid w:val="021C42BE"/>
    <w:rsid w:val="0221102B"/>
    <w:rsid w:val="0226C8F0"/>
    <w:rsid w:val="02292DAF"/>
    <w:rsid w:val="022DDA9C"/>
    <w:rsid w:val="02304386"/>
    <w:rsid w:val="02412800"/>
    <w:rsid w:val="02484581"/>
    <w:rsid w:val="025798C3"/>
    <w:rsid w:val="025C78C1"/>
    <w:rsid w:val="025CAB92"/>
    <w:rsid w:val="02609B07"/>
    <w:rsid w:val="0268F1B1"/>
    <w:rsid w:val="026A8C6A"/>
    <w:rsid w:val="02708938"/>
    <w:rsid w:val="0273C395"/>
    <w:rsid w:val="027C8422"/>
    <w:rsid w:val="0288548F"/>
    <w:rsid w:val="0289366C"/>
    <w:rsid w:val="02897643"/>
    <w:rsid w:val="028B31E4"/>
    <w:rsid w:val="02912631"/>
    <w:rsid w:val="029C10D9"/>
    <w:rsid w:val="029C57A4"/>
    <w:rsid w:val="029DF117"/>
    <w:rsid w:val="029E647B"/>
    <w:rsid w:val="02A03C73"/>
    <w:rsid w:val="02A62ED5"/>
    <w:rsid w:val="02A8253B"/>
    <w:rsid w:val="02A902B5"/>
    <w:rsid w:val="02B95C11"/>
    <w:rsid w:val="02BABFA2"/>
    <w:rsid w:val="02BD7090"/>
    <w:rsid w:val="02BF9E51"/>
    <w:rsid w:val="02C27045"/>
    <w:rsid w:val="02C65CE7"/>
    <w:rsid w:val="02CA44BC"/>
    <w:rsid w:val="02CEC4CA"/>
    <w:rsid w:val="02CFDD15"/>
    <w:rsid w:val="02D0CFEC"/>
    <w:rsid w:val="02D47E0F"/>
    <w:rsid w:val="02D47E14"/>
    <w:rsid w:val="02D8DB04"/>
    <w:rsid w:val="02EA3F1B"/>
    <w:rsid w:val="02F1C95D"/>
    <w:rsid w:val="02F7762C"/>
    <w:rsid w:val="02F7B44C"/>
    <w:rsid w:val="02FEAC14"/>
    <w:rsid w:val="0305FFB3"/>
    <w:rsid w:val="03089D52"/>
    <w:rsid w:val="030F6B9B"/>
    <w:rsid w:val="0311F64F"/>
    <w:rsid w:val="03184ED8"/>
    <w:rsid w:val="031EF117"/>
    <w:rsid w:val="031F581F"/>
    <w:rsid w:val="03259A10"/>
    <w:rsid w:val="0326C793"/>
    <w:rsid w:val="032AB6AC"/>
    <w:rsid w:val="0337518C"/>
    <w:rsid w:val="033C31BB"/>
    <w:rsid w:val="03493E3C"/>
    <w:rsid w:val="034F4AF9"/>
    <w:rsid w:val="0355CD16"/>
    <w:rsid w:val="035A58CA"/>
    <w:rsid w:val="035DB3B7"/>
    <w:rsid w:val="035FD38A"/>
    <w:rsid w:val="0362C030"/>
    <w:rsid w:val="036684C9"/>
    <w:rsid w:val="036F924D"/>
    <w:rsid w:val="03745BF0"/>
    <w:rsid w:val="0376E1E8"/>
    <w:rsid w:val="0377C80E"/>
    <w:rsid w:val="03794D2E"/>
    <w:rsid w:val="037DCEAC"/>
    <w:rsid w:val="037F65C1"/>
    <w:rsid w:val="0381EDEB"/>
    <w:rsid w:val="0387F41C"/>
    <w:rsid w:val="038B3FD3"/>
    <w:rsid w:val="039E254B"/>
    <w:rsid w:val="03A1665F"/>
    <w:rsid w:val="03A606D1"/>
    <w:rsid w:val="03AEB716"/>
    <w:rsid w:val="03B21637"/>
    <w:rsid w:val="03B32203"/>
    <w:rsid w:val="03B5ADD3"/>
    <w:rsid w:val="03B83D55"/>
    <w:rsid w:val="03BC945A"/>
    <w:rsid w:val="03BE1B64"/>
    <w:rsid w:val="03C379CA"/>
    <w:rsid w:val="03C858E9"/>
    <w:rsid w:val="03CA0C85"/>
    <w:rsid w:val="03D26EDD"/>
    <w:rsid w:val="03D28C60"/>
    <w:rsid w:val="03D486C7"/>
    <w:rsid w:val="03D91CFD"/>
    <w:rsid w:val="03D96FC2"/>
    <w:rsid w:val="03E0C0BB"/>
    <w:rsid w:val="03EBAA97"/>
    <w:rsid w:val="03F53B50"/>
    <w:rsid w:val="03F69834"/>
    <w:rsid w:val="03FD5DE5"/>
    <w:rsid w:val="03FFDB04"/>
    <w:rsid w:val="040D126F"/>
    <w:rsid w:val="041295A8"/>
    <w:rsid w:val="041765CC"/>
    <w:rsid w:val="04188552"/>
    <w:rsid w:val="041AF442"/>
    <w:rsid w:val="0423D8FE"/>
    <w:rsid w:val="042584D9"/>
    <w:rsid w:val="04259881"/>
    <w:rsid w:val="0426B92B"/>
    <w:rsid w:val="042ADAC3"/>
    <w:rsid w:val="0434FE01"/>
    <w:rsid w:val="0437C0EC"/>
    <w:rsid w:val="043ABBBF"/>
    <w:rsid w:val="043BAE52"/>
    <w:rsid w:val="043C9B1A"/>
    <w:rsid w:val="0444D359"/>
    <w:rsid w:val="0447A70C"/>
    <w:rsid w:val="0449A4C4"/>
    <w:rsid w:val="04544662"/>
    <w:rsid w:val="04580A1B"/>
    <w:rsid w:val="0459D34C"/>
    <w:rsid w:val="045EF951"/>
    <w:rsid w:val="046C5266"/>
    <w:rsid w:val="046E3479"/>
    <w:rsid w:val="047A5EFB"/>
    <w:rsid w:val="047BDD60"/>
    <w:rsid w:val="048368F5"/>
    <w:rsid w:val="04842CCA"/>
    <w:rsid w:val="048FBC34"/>
    <w:rsid w:val="049026E9"/>
    <w:rsid w:val="04949523"/>
    <w:rsid w:val="0499C4B8"/>
    <w:rsid w:val="049A37E5"/>
    <w:rsid w:val="049B9EC2"/>
    <w:rsid w:val="049BCA66"/>
    <w:rsid w:val="04AF7056"/>
    <w:rsid w:val="04B56055"/>
    <w:rsid w:val="04BF9076"/>
    <w:rsid w:val="04C6E3FD"/>
    <w:rsid w:val="04C8C7E8"/>
    <w:rsid w:val="04D037C1"/>
    <w:rsid w:val="04D09ED8"/>
    <w:rsid w:val="04E14FF7"/>
    <w:rsid w:val="04E30B3E"/>
    <w:rsid w:val="04E3C54C"/>
    <w:rsid w:val="04E525F7"/>
    <w:rsid w:val="04EA0AE5"/>
    <w:rsid w:val="04F000F1"/>
    <w:rsid w:val="04F0D4EB"/>
    <w:rsid w:val="04F4DD8D"/>
    <w:rsid w:val="04F980BD"/>
    <w:rsid w:val="05013312"/>
    <w:rsid w:val="0508F9AA"/>
    <w:rsid w:val="0510F59F"/>
    <w:rsid w:val="05160C35"/>
    <w:rsid w:val="051B400A"/>
    <w:rsid w:val="051C2CB6"/>
    <w:rsid w:val="0522983E"/>
    <w:rsid w:val="05262C85"/>
    <w:rsid w:val="052AD042"/>
    <w:rsid w:val="05334D39"/>
    <w:rsid w:val="05334FE3"/>
    <w:rsid w:val="05339113"/>
    <w:rsid w:val="05369790"/>
    <w:rsid w:val="0536D391"/>
    <w:rsid w:val="0538A7E5"/>
    <w:rsid w:val="0538D0F7"/>
    <w:rsid w:val="053AEF2A"/>
    <w:rsid w:val="05441FDD"/>
    <w:rsid w:val="0544D88B"/>
    <w:rsid w:val="054A31ED"/>
    <w:rsid w:val="05522788"/>
    <w:rsid w:val="055941B5"/>
    <w:rsid w:val="055A997B"/>
    <w:rsid w:val="056A0434"/>
    <w:rsid w:val="056DA5C4"/>
    <w:rsid w:val="056DD5FF"/>
    <w:rsid w:val="0575BC34"/>
    <w:rsid w:val="05774A14"/>
    <w:rsid w:val="057CDBE5"/>
    <w:rsid w:val="0581BFF5"/>
    <w:rsid w:val="05849808"/>
    <w:rsid w:val="0587FC9F"/>
    <w:rsid w:val="058B613D"/>
    <w:rsid w:val="058BED1B"/>
    <w:rsid w:val="059194AF"/>
    <w:rsid w:val="05972C5E"/>
    <w:rsid w:val="059F3F39"/>
    <w:rsid w:val="059F906A"/>
    <w:rsid w:val="05A785D3"/>
    <w:rsid w:val="05ABC1E4"/>
    <w:rsid w:val="05C12103"/>
    <w:rsid w:val="05CC8DEC"/>
    <w:rsid w:val="05CD9B90"/>
    <w:rsid w:val="05D10218"/>
    <w:rsid w:val="05D7F83E"/>
    <w:rsid w:val="05D9807D"/>
    <w:rsid w:val="05D985D6"/>
    <w:rsid w:val="05DC7E61"/>
    <w:rsid w:val="05E07118"/>
    <w:rsid w:val="05E39EC9"/>
    <w:rsid w:val="05EF5B8E"/>
    <w:rsid w:val="05EF7648"/>
    <w:rsid w:val="05EFF2C3"/>
    <w:rsid w:val="05F04C49"/>
    <w:rsid w:val="05F479DA"/>
    <w:rsid w:val="05F89FA6"/>
    <w:rsid w:val="05FC524D"/>
    <w:rsid w:val="05FDD521"/>
    <w:rsid w:val="0603E52D"/>
    <w:rsid w:val="0603F1F6"/>
    <w:rsid w:val="060D4BE6"/>
    <w:rsid w:val="06176560"/>
    <w:rsid w:val="061FE0F7"/>
    <w:rsid w:val="062905D4"/>
    <w:rsid w:val="062E3B52"/>
    <w:rsid w:val="0633058F"/>
    <w:rsid w:val="063BB783"/>
    <w:rsid w:val="0646BC59"/>
    <w:rsid w:val="0647ED33"/>
    <w:rsid w:val="064D4320"/>
    <w:rsid w:val="0658062C"/>
    <w:rsid w:val="065C5EC4"/>
    <w:rsid w:val="065FF051"/>
    <w:rsid w:val="06614322"/>
    <w:rsid w:val="066501F2"/>
    <w:rsid w:val="06682AF5"/>
    <w:rsid w:val="066B8F06"/>
    <w:rsid w:val="06744A29"/>
    <w:rsid w:val="0675A14A"/>
    <w:rsid w:val="067A40A2"/>
    <w:rsid w:val="067C81B4"/>
    <w:rsid w:val="067D84FF"/>
    <w:rsid w:val="0682CE07"/>
    <w:rsid w:val="0685BA6A"/>
    <w:rsid w:val="06909EAE"/>
    <w:rsid w:val="069792D3"/>
    <w:rsid w:val="069AA612"/>
    <w:rsid w:val="069B65C3"/>
    <w:rsid w:val="069C410D"/>
    <w:rsid w:val="06A82FD8"/>
    <w:rsid w:val="06A8AF23"/>
    <w:rsid w:val="06ADA93C"/>
    <w:rsid w:val="06AE6AC8"/>
    <w:rsid w:val="06AF703E"/>
    <w:rsid w:val="06B2ED1E"/>
    <w:rsid w:val="06B4CCEC"/>
    <w:rsid w:val="06B71835"/>
    <w:rsid w:val="06BB6D2E"/>
    <w:rsid w:val="06BBF8C0"/>
    <w:rsid w:val="06BD8ECA"/>
    <w:rsid w:val="06C16789"/>
    <w:rsid w:val="06C3BDDC"/>
    <w:rsid w:val="06C9D101"/>
    <w:rsid w:val="06CFF81F"/>
    <w:rsid w:val="06D08667"/>
    <w:rsid w:val="06DD1965"/>
    <w:rsid w:val="06E35BA7"/>
    <w:rsid w:val="06E507AB"/>
    <w:rsid w:val="06E8F8B5"/>
    <w:rsid w:val="06F218D3"/>
    <w:rsid w:val="06F544E7"/>
    <w:rsid w:val="06F57B52"/>
    <w:rsid w:val="07003A3B"/>
    <w:rsid w:val="0702931F"/>
    <w:rsid w:val="070FA0EB"/>
    <w:rsid w:val="07122434"/>
    <w:rsid w:val="0717F077"/>
    <w:rsid w:val="071D9B78"/>
    <w:rsid w:val="071E36D2"/>
    <w:rsid w:val="07221470"/>
    <w:rsid w:val="07230FC2"/>
    <w:rsid w:val="0725D316"/>
    <w:rsid w:val="072A25F4"/>
    <w:rsid w:val="072D5EA7"/>
    <w:rsid w:val="0733577E"/>
    <w:rsid w:val="07425B32"/>
    <w:rsid w:val="0747BF91"/>
    <w:rsid w:val="07482DE5"/>
    <w:rsid w:val="074BF05C"/>
    <w:rsid w:val="074E54E3"/>
    <w:rsid w:val="0757C9D7"/>
    <w:rsid w:val="07596C93"/>
    <w:rsid w:val="075FB808"/>
    <w:rsid w:val="07601892"/>
    <w:rsid w:val="076F1CE3"/>
    <w:rsid w:val="077780A6"/>
    <w:rsid w:val="077AB617"/>
    <w:rsid w:val="077C5185"/>
    <w:rsid w:val="0780BC61"/>
    <w:rsid w:val="078B5991"/>
    <w:rsid w:val="078DE1C3"/>
    <w:rsid w:val="079BA005"/>
    <w:rsid w:val="07A29EF3"/>
    <w:rsid w:val="07A8DA25"/>
    <w:rsid w:val="07AAD996"/>
    <w:rsid w:val="07AD6314"/>
    <w:rsid w:val="07B2C5DE"/>
    <w:rsid w:val="07B83C1C"/>
    <w:rsid w:val="07B93254"/>
    <w:rsid w:val="07B99910"/>
    <w:rsid w:val="07BA9919"/>
    <w:rsid w:val="07C9475A"/>
    <w:rsid w:val="07D5B579"/>
    <w:rsid w:val="07D5C2EC"/>
    <w:rsid w:val="07DA9D85"/>
    <w:rsid w:val="07DC0E75"/>
    <w:rsid w:val="07E0EE33"/>
    <w:rsid w:val="07E22315"/>
    <w:rsid w:val="07E9FF39"/>
    <w:rsid w:val="07EE36B6"/>
    <w:rsid w:val="07F2FD29"/>
    <w:rsid w:val="07F3E8A5"/>
    <w:rsid w:val="07F3F5D1"/>
    <w:rsid w:val="07F6C729"/>
    <w:rsid w:val="07F96705"/>
    <w:rsid w:val="07FC3F47"/>
    <w:rsid w:val="08067B53"/>
    <w:rsid w:val="08081236"/>
    <w:rsid w:val="081644CD"/>
    <w:rsid w:val="082187BA"/>
    <w:rsid w:val="0823556C"/>
    <w:rsid w:val="08254BD2"/>
    <w:rsid w:val="0826228A"/>
    <w:rsid w:val="08277B9A"/>
    <w:rsid w:val="0831B374"/>
    <w:rsid w:val="08339666"/>
    <w:rsid w:val="083627A0"/>
    <w:rsid w:val="083DD2CF"/>
    <w:rsid w:val="0843EF66"/>
    <w:rsid w:val="0847EF25"/>
    <w:rsid w:val="0848C3C0"/>
    <w:rsid w:val="08493356"/>
    <w:rsid w:val="084F980E"/>
    <w:rsid w:val="0853AA1A"/>
    <w:rsid w:val="0856D838"/>
    <w:rsid w:val="085A8556"/>
    <w:rsid w:val="085C4FDB"/>
    <w:rsid w:val="085F99E7"/>
    <w:rsid w:val="085FF856"/>
    <w:rsid w:val="08644E74"/>
    <w:rsid w:val="08658A7C"/>
    <w:rsid w:val="0867C039"/>
    <w:rsid w:val="0871CB13"/>
    <w:rsid w:val="0873434D"/>
    <w:rsid w:val="087CA9E0"/>
    <w:rsid w:val="087CD181"/>
    <w:rsid w:val="08829CF8"/>
    <w:rsid w:val="08835098"/>
    <w:rsid w:val="08842694"/>
    <w:rsid w:val="08865CAD"/>
    <w:rsid w:val="088A7584"/>
    <w:rsid w:val="088EA3D0"/>
    <w:rsid w:val="08921AE2"/>
    <w:rsid w:val="08937328"/>
    <w:rsid w:val="089987F8"/>
    <w:rsid w:val="089AE024"/>
    <w:rsid w:val="089B1AF4"/>
    <w:rsid w:val="089ECF27"/>
    <w:rsid w:val="08A19546"/>
    <w:rsid w:val="08A1EB78"/>
    <w:rsid w:val="08A5A786"/>
    <w:rsid w:val="08AAB46E"/>
    <w:rsid w:val="08ACD2DF"/>
    <w:rsid w:val="08AD7967"/>
    <w:rsid w:val="08AE43C9"/>
    <w:rsid w:val="08B729E8"/>
    <w:rsid w:val="08BF05E9"/>
    <w:rsid w:val="08C3E8CB"/>
    <w:rsid w:val="08C95054"/>
    <w:rsid w:val="08CC5EF9"/>
    <w:rsid w:val="08D8CDA1"/>
    <w:rsid w:val="08E86C03"/>
    <w:rsid w:val="08EFEAB7"/>
    <w:rsid w:val="08F84170"/>
    <w:rsid w:val="08FBE8F3"/>
    <w:rsid w:val="08FC38F3"/>
    <w:rsid w:val="090425DA"/>
    <w:rsid w:val="0907F961"/>
    <w:rsid w:val="090B84BC"/>
    <w:rsid w:val="0914F0A7"/>
    <w:rsid w:val="0916AE84"/>
    <w:rsid w:val="091A4533"/>
    <w:rsid w:val="09231C77"/>
    <w:rsid w:val="09285601"/>
    <w:rsid w:val="09294F55"/>
    <w:rsid w:val="092C77AF"/>
    <w:rsid w:val="092C7964"/>
    <w:rsid w:val="092E76B5"/>
    <w:rsid w:val="09336FAF"/>
    <w:rsid w:val="0933A280"/>
    <w:rsid w:val="093ADABA"/>
    <w:rsid w:val="0942B42E"/>
    <w:rsid w:val="0955A8DE"/>
    <w:rsid w:val="097A4211"/>
    <w:rsid w:val="097BC1A6"/>
    <w:rsid w:val="097C6D25"/>
    <w:rsid w:val="097E935A"/>
    <w:rsid w:val="09818851"/>
    <w:rsid w:val="098D2E45"/>
    <w:rsid w:val="0990B74C"/>
    <w:rsid w:val="099C5515"/>
    <w:rsid w:val="099D3B2B"/>
    <w:rsid w:val="09A6DF47"/>
    <w:rsid w:val="09B1C007"/>
    <w:rsid w:val="09B92D9C"/>
    <w:rsid w:val="09BA8686"/>
    <w:rsid w:val="09C27CF9"/>
    <w:rsid w:val="09C7A7F8"/>
    <w:rsid w:val="09C98CCB"/>
    <w:rsid w:val="09CD2D4E"/>
    <w:rsid w:val="09D2096B"/>
    <w:rsid w:val="09D49D1E"/>
    <w:rsid w:val="09D56E02"/>
    <w:rsid w:val="09DF2DE3"/>
    <w:rsid w:val="09E44631"/>
    <w:rsid w:val="09E72949"/>
    <w:rsid w:val="09E7F88C"/>
    <w:rsid w:val="09EB1B9A"/>
    <w:rsid w:val="09ED86C3"/>
    <w:rsid w:val="09EE7E5C"/>
    <w:rsid w:val="09EEA86A"/>
    <w:rsid w:val="09EF654B"/>
    <w:rsid w:val="09F2867E"/>
    <w:rsid w:val="09F2D7B7"/>
    <w:rsid w:val="09F65EBB"/>
    <w:rsid w:val="09FC86A1"/>
    <w:rsid w:val="09FD93C2"/>
    <w:rsid w:val="09FF871A"/>
    <w:rsid w:val="0A029783"/>
    <w:rsid w:val="0A0CCCE0"/>
    <w:rsid w:val="0A0F2B49"/>
    <w:rsid w:val="0A1A18B7"/>
    <w:rsid w:val="0A21E50D"/>
    <w:rsid w:val="0A34DED6"/>
    <w:rsid w:val="0A36753B"/>
    <w:rsid w:val="0A385509"/>
    <w:rsid w:val="0A41244D"/>
    <w:rsid w:val="0A42F053"/>
    <w:rsid w:val="0A497852"/>
    <w:rsid w:val="0A4D591E"/>
    <w:rsid w:val="0A4E64EA"/>
    <w:rsid w:val="0A4FD50C"/>
    <w:rsid w:val="0A511129"/>
    <w:rsid w:val="0A526C0E"/>
    <w:rsid w:val="0A5684E8"/>
    <w:rsid w:val="0A578BDF"/>
    <w:rsid w:val="0A595629"/>
    <w:rsid w:val="0A5DFD78"/>
    <w:rsid w:val="0A65528B"/>
    <w:rsid w:val="0A66C4A4"/>
    <w:rsid w:val="0A67023F"/>
    <w:rsid w:val="0A89BB99"/>
    <w:rsid w:val="0A8E3E45"/>
    <w:rsid w:val="0A9C7C67"/>
    <w:rsid w:val="0A9D774C"/>
    <w:rsid w:val="0A9D9DD3"/>
    <w:rsid w:val="0AA0AC71"/>
    <w:rsid w:val="0AA569BC"/>
    <w:rsid w:val="0AAEA100"/>
    <w:rsid w:val="0AB05637"/>
    <w:rsid w:val="0AB265DE"/>
    <w:rsid w:val="0AB54B97"/>
    <w:rsid w:val="0AC84FA4"/>
    <w:rsid w:val="0AD73BF1"/>
    <w:rsid w:val="0AD83938"/>
    <w:rsid w:val="0AD8B76F"/>
    <w:rsid w:val="0ADD720A"/>
    <w:rsid w:val="0AE04911"/>
    <w:rsid w:val="0AEE20CD"/>
    <w:rsid w:val="0AF4F006"/>
    <w:rsid w:val="0AFB6AFB"/>
    <w:rsid w:val="0AFF9B3E"/>
    <w:rsid w:val="0B0BD177"/>
    <w:rsid w:val="0B0D7964"/>
    <w:rsid w:val="0B0E53E3"/>
    <w:rsid w:val="0B10B788"/>
    <w:rsid w:val="0B1FD46E"/>
    <w:rsid w:val="0B21C461"/>
    <w:rsid w:val="0B24BB23"/>
    <w:rsid w:val="0B2C8C50"/>
    <w:rsid w:val="0B34C122"/>
    <w:rsid w:val="0B36BDD9"/>
    <w:rsid w:val="0B36DF7E"/>
    <w:rsid w:val="0B451C3A"/>
    <w:rsid w:val="0B472AA6"/>
    <w:rsid w:val="0B496E3E"/>
    <w:rsid w:val="0B4ACCA6"/>
    <w:rsid w:val="0B4C97B1"/>
    <w:rsid w:val="0B51B69E"/>
    <w:rsid w:val="0B52548A"/>
    <w:rsid w:val="0B58FCF5"/>
    <w:rsid w:val="0B5B408D"/>
    <w:rsid w:val="0B5D367F"/>
    <w:rsid w:val="0B5EEC9C"/>
    <w:rsid w:val="0B5FF861"/>
    <w:rsid w:val="0B6452D8"/>
    <w:rsid w:val="0B6BC2A0"/>
    <w:rsid w:val="0B6EB10B"/>
    <w:rsid w:val="0B7010DE"/>
    <w:rsid w:val="0B70F662"/>
    <w:rsid w:val="0B7AC1DE"/>
    <w:rsid w:val="0B7F53F7"/>
    <w:rsid w:val="0B8BC0B4"/>
    <w:rsid w:val="0B8DDF97"/>
    <w:rsid w:val="0B8E0B69"/>
    <w:rsid w:val="0B93E6E2"/>
    <w:rsid w:val="0B95D65D"/>
    <w:rsid w:val="0B96D179"/>
    <w:rsid w:val="0B9F4AB1"/>
    <w:rsid w:val="0BA33671"/>
    <w:rsid w:val="0BA677E7"/>
    <w:rsid w:val="0BAC8B91"/>
    <w:rsid w:val="0BAF5450"/>
    <w:rsid w:val="0BB02476"/>
    <w:rsid w:val="0BB508C0"/>
    <w:rsid w:val="0BB87EDC"/>
    <w:rsid w:val="0BBACF51"/>
    <w:rsid w:val="0BBC146F"/>
    <w:rsid w:val="0BBFB8CD"/>
    <w:rsid w:val="0BC15AEC"/>
    <w:rsid w:val="0BC72828"/>
    <w:rsid w:val="0BC7CDBC"/>
    <w:rsid w:val="0BC85540"/>
    <w:rsid w:val="0BCA804F"/>
    <w:rsid w:val="0BCBB217"/>
    <w:rsid w:val="0BCD1937"/>
    <w:rsid w:val="0BDEDD0D"/>
    <w:rsid w:val="0BE0BDEC"/>
    <w:rsid w:val="0BE2AD67"/>
    <w:rsid w:val="0BF10179"/>
    <w:rsid w:val="0BF46EA6"/>
    <w:rsid w:val="0BF4E0B5"/>
    <w:rsid w:val="0BF606E0"/>
    <w:rsid w:val="0BFE7788"/>
    <w:rsid w:val="0C04328C"/>
    <w:rsid w:val="0C074FCD"/>
    <w:rsid w:val="0C08AC47"/>
    <w:rsid w:val="0C0B0652"/>
    <w:rsid w:val="0C104261"/>
    <w:rsid w:val="0C104C1F"/>
    <w:rsid w:val="0C122BED"/>
    <w:rsid w:val="0C159084"/>
    <w:rsid w:val="0C2E5FA9"/>
    <w:rsid w:val="0C3472D6"/>
    <w:rsid w:val="0C3827E3"/>
    <w:rsid w:val="0C3C8EC5"/>
    <w:rsid w:val="0C51395D"/>
    <w:rsid w:val="0C5331DF"/>
    <w:rsid w:val="0C56FFB8"/>
    <w:rsid w:val="0C575B87"/>
    <w:rsid w:val="0C608556"/>
    <w:rsid w:val="0C620704"/>
    <w:rsid w:val="0C63F15B"/>
    <w:rsid w:val="0C67A1F2"/>
    <w:rsid w:val="0C6F63EE"/>
    <w:rsid w:val="0C6F8335"/>
    <w:rsid w:val="0C75E7CB"/>
    <w:rsid w:val="0C7814A0"/>
    <w:rsid w:val="0C7DD9A6"/>
    <w:rsid w:val="0C7F410B"/>
    <w:rsid w:val="0C98D5DB"/>
    <w:rsid w:val="0C99D8FE"/>
    <w:rsid w:val="0CA12B46"/>
    <w:rsid w:val="0CA44029"/>
    <w:rsid w:val="0CAFF30A"/>
    <w:rsid w:val="0CB1C40A"/>
    <w:rsid w:val="0CB1F6DB"/>
    <w:rsid w:val="0CB853E6"/>
    <w:rsid w:val="0CB9ED24"/>
    <w:rsid w:val="0CBB20B7"/>
    <w:rsid w:val="0CBC1FFD"/>
    <w:rsid w:val="0CBF7EA2"/>
    <w:rsid w:val="0CC2B068"/>
    <w:rsid w:val="0CC6E12E"/>
    <w:rsid w:val="0CCAB3FF"/>
    <w:rsid w:val="0CD281C7"/>
    <w:rsid w:val="0CE8CCB9"/>
    <w:rsid w:val="0CF00ADA"/>
    <w:rsid w:val="0CF0D31C"/>
    <w:rsid w:val="0CF34797"/>
    <w:rsid w:val="0CF54071"/>
    <w:rsid w:val="0CFB7B9F"/>
    <w:rsid w:val="0D0B9495"/>
    <w:rsid w:val="0D13BDD9"/>
    <w:rsid w:val="0D189A2A"/>
    <w:rsid w:val="0D193A65"/>
    <w:rsid w:val="0D1ABBEE"/>
    <w:rsid w:val="0D288796"/>
    <w:rsid w:val="0D291F0E"/>
    <w:rsid w:val="0D316955"/>
    <w:rsid w:val="0D371117"/>
    <w:rsid w:val="0D3CFCB5"/>
    <w:rsid w:val="0D40C044"/>
    <w:rsid w:val="0D415D6D"/>
    <w:rsid w:val="0D440E27"/>
    <w:rsid w:val="0D4585A1"/>
    <w:rsid w:val="0D47C2BB"/>
    <w:rsid w:val="0D558BAC"/>
    <w:rsid w:val="0D5AC12A"/>
    <w:rsid w:val="0D647C5F"/>
    <w:rsid w:val="0D67A2C1"/>
    <w:rsid w:val="0D6AA7D7"/>
    <w:rsid w:val="0D720679"/>
    <w:rsid w:val="0D720A26"/>
    <w:rsid w:val="0D756B10"/>
    <w:rsid w:val="0D77B10D"/>
    <w:rsid w:val="0D796225"/>
    <w:rsid w:val="0D7E6FA0"/>
    <w:rsid w:val="0D7EFA74"/>
    <w:rsid w:val="0D84E454"/>
    <w:rsid w:val="0D8772A8"/>
    <w:rsid w:val="0D8E3273"/>
    <w:rsid w:val="0D90199E"/>
    <w:rsid w:val="0D913CFC"/>
    <w:rsid w:val="0D991D19"/>
    <w:rsid w:val="0DA034F6"/>
    <w:rsid w:val="0DA6C44E"/>
    <w:rsid w:val="0DA8E0FC"/>
    <w:rsid w:val="0DB041A5"/>
    <w:rsid w:val="0DB27CFB"/>
    <w:rsid w:val="0DB4E38A"/>
    <w:rsid w:val="0DB7E457"/>
    <w:rsid w:val="0DBCE6E5"/>
    <w:rsid w:val="0DBD2FF3"/>
    <w:rsid w:val="0DBD5757"/>
    <w:rsid w:val="0DC4AC6A"/>
    <w:rsid w:val="0DC7244F"/>
    <w:rsid w:val="0DCA70B9"/>
    <w:rsid w:val="0DCB2CCB"/>
    <w:rsid w:val="0DE3873D"/>
    <w:rsid w:val="0DEA5F87"/>
    <w:rsid w:val="0DECC4D8"/>
    <w:rsid w:val="0DF2032F"/>
    <w:rsid w:val="0DFD55D5"/>
    <w:rsid w:val="0DFEB930"/>
    <w:rsid w:val="0E09FF3D"/>
    <w:rsid w:val="0E0EC53C"/>
    <w:rsid w:val="0E1779A8"/>
    <w:rsid w:val="0E185A85"/>
    <w:rsid w:val="0E2DD197"/>
    <w:rsid w:val="0E2E90D0"/>
    <w:rsid w:val="0E2F264C"/>
    <w:rsid w:val="0E353E86"/>
    <w:rsid w:val="0E36A0DB"/>
    <w:rsid w:val="0E3A3127"/>
    <w:rsid w:val="0E44A920"/>
    <w:rsid w:val="0E45499B"/>
    <w:rsid w:val="0E492904"/>
    <w:rsid w:val="0E494C41"/>
    <w:rsid w:val="0E497A67"/>
    <w:rsid w:val="0E4EE421"/>
    <w:rsid w:val="0E50193A"/>
    <w:rsid w:val="0E587377"/>
    <w:rsid w:val="0E59FAAA"/>
    <w:rsid w:val="0E5C494A"/>
    <w:rsid w:val="0E5CA08B"/>
    <w:rsid w:val="0E5EB67B"/>
    <w:rsid w:val="0E5F7EEA"/>
    <w:rsid w:val="0E66CEBD"/>
    <w:rsid w:val="0E7185B5"/>
    <w:rsid w:val="0E74E980"/>
    <w:rsid w:val="0E7570AC"/>
    <w:rsid w:val="0E782F42"/>
    <w:rsid w:val="0E83B8FE"/>
    <w:rsid w:val="0E8A11F2"/>
    <w:rsid w:val="0E903007"/>
    <w:rsid w:val="0E976188"/>
    <w:rsid w:val="0E987FE1"/>
    <w:rsid w:val="0E9AE64A"/>
    <w:rsid w:val="0E9C6035"/>
    <w:rsid w:val="0E9E78B8"/>
    <w:rsid w:val="0EA3224C"/>
    <w:rsid w:val="0EA40F30"/>
    <w:rsid w:val="0EA5D2C5"/>
    <w:rsid w:val="0EB02368"/>
    <w:rsid w:val="0EB7D928"/>
    <w:rsid w:val="0EBA679B"/>
    <w:rsid w:val="0EBAC865"/>
    <w:rsid w:val="0EBBB5E1"/>
    <w:rsid w:val="0EBBCC0E"/>
    <w:rsid w:val="0EBC92AA"/>
    <w:rsid w:val="0EC1F51D"/>
    <w:rsid w:val="0EC57DCB"/>
    <w:rsid w:val="0ECAF528"/>
    <w:rsid w:val="0ECCED26"/>
    <w:rsid w:val="0ED5F870"/>
    <w:rsid w:val="0ED8306E"/>
    <w:rsid w:val="0EDB8AC8"/>
    <w:rsid w:val="0EDDF43B"/>
    <w:rsid w:val="0EE00622"/>
    <w:rsid w:val="0EE15724"/>
    <w:rsid w:val="0EE8493E"/>
    <w:rsid w:val="0EE86EEA"/>
    <w:rsid w:val="0EEB082A"/>
    <w:rsid w:val="0EECF262"/>
    <w:rsid w:val="0EEFA11F"/>
    <w:rsid w:val="0EF70AF7"/>
    <w:rsid w:val="0EFF5E8A"/>
    <w:rsid w:val="0F0130D0"/>
    <w:rsid w:val="0F01D738"/>
    <w:rsid w:val="0F068991"/>
    <w:rsid w:val="0F06E66E"/>
    <w:rsid w:val="0F0DA438"/>
    <w:rsid w:val="0F10AC7B"/>
    <w:rsid w:val="0F1516BD"/>
    <w:rsid w:val="0F179CA8"/>
    <w:rsid w:val="0F1B13CF"/>
    <w:rsid w:val="0F1BC06E"/>
    <w:rsid w:val="0F1D3124"/>
    <w:rsid w:val="0F1F0DAA"/>
    <w:rsid w:val="0F23E6D7"/>
    <w:rsid w:val="0F265975"/>
    <w:rsid w:val="0F2B98F6"/>
    <w:rsid w:val="0F2D2E1F"/>
    <w:rsid w:val="0F2F6290"/>
    <w:rsid w:val="0F34778B"/>
    <w:rsid w:val="0F3A7E2D"/>
    <w:rsid w:val="0F413023"/>
    <w:rsid w:val="0F4728D0"/>
    <w:rsid w:val="0F4B3823"/>
    <w:rsid w:val="0F4BE006"/>
    <w:rsid w:val="0F4F6BA9"/>
    <w:rsid w:val="0F50BD1B"/>
    <w:rsid w:val="0F5D411D"/>
    <w:rsid w:val="0F5FD9EF"/>
    <w:rsid w:val="0F62F4B0"/>
    <w:rsid w:val="0F638CF1"/>
    <w:rsid w:val="0F6EE0AE"/>
    <w:rsid w:val="0F6EE66D"/>
    <w:rsid w:val="0F742F87"/>
    <w:rsid w:val="0F758C75"/>
    <w:rsid w:val="0F7C7120"/>
    <w:rsid w:val="0F7DFCC2"/>
    <w:rsid w:val="0F7E5AB9"/>
    <w:rsid w:val="0F820C25"/>
    <w:rsid w:val="0F8ABCDB"/>
    <w:rsid w:val="0F8CD771"/>
    <w:rsid w:val="0F8E045F"/>
    <w:rsid w:val="0F9163BB"/>
    <w:rsid w:val="0F917E3E"/>
    <w:rsid w:val="0F922CE1"/>
    <w:rsid w:val="0F9238BF"/>
    <w:rsid w:val="0F9250DB"/>
    <w:rsid w:val="0F95F517"/>
    <w:rsid w:val="0F9F5FB6"/>
    <w:rsid w:val="0FA503AF"/>
    <w:rsid w:val="0FADFB6A"/>
    <w:rsid w:val="0FAF2E77"/>
    <w:rsid w:val="0FB0DF3D"/>
    <w:rsid w:val="0FB2F20E"/>
    <w:rsid w:val="0FB44C9B"/>
    <w:rsid w:val="0FB60755"/>
    <w:rsid w:val="0FBF787F"/>
    <w:rsid w:val="0FC02D0D"/>
    <w:rsid w:val="0FC65A8A"/>
    <w:rsid w:val="0FC86490"/>
    <w:rsid w:val="0FD1099C"/>
    <w:rsid w:val="0FD38A01"/>
    <w:rsid w:val="0FD9FCE3"/>
    <w:rsid w:val="0FDD56CC"/>
    <w:rsid w:val="0FE7DEA0"/>
    <w:rsid w:val="0FEFAF0E"/>
    <w:rsid w:val="100A4B9F"/>
    <w:rsid w:val="100FDF40"/>
    <w:rsid w:val="1011162F"/>
    <w:rsid w:val="1022B031"/>
    <w:rsid w:val="1025EFC2"/>
    <w:rsid w:val="102B8A26"/>
    <w:rsid w:val="102F5432"/>
    <w:rsid w:val="10337DE1"/>
    <w:rsid w:val="1039A663"/>
    <w:rsid w:val="103E5320"/>
    <w:rsid w:val="1040C135"/>
    <w:rsid w:val="1042FB29"/>
    <w:rsid w:val="10441046"/>
    <w:rsid w:val="1045D98D"/>
    <w:rsid w:val="1046AB1D"/>
    <w:rsid w:val="104CAA74"/>
    <w:rsid w:val="104EB94A"/>
    <w:rsid w:val="104F3088"/>
    <w:rsid w:val="10593A07"/>
    <w:rsid w:val="1061A37F"/>
    <w:rsid w:val="1067CA9D"/>
    <w:rsid w:val="106FA87D"/>
    <w:rsid w:val="1072C6C8"/>
    <w:rsid w:val="10777AFC"/>
    <w:rsid w:val="108691BF"/>
    <w:rsid w:val="1087F218"/>
    <w:rsid w:val="1089875A"/>
    <w:rsid w:val="108D442B"/>
    <w:rsid w:val="109B09C8"/>
    <w:rsid w:val="10B82CF6"/>
    <w:rsid w:val="10BA0A73"/>
    <w:rsid w:val="10BE9D40"/>
    <w:rsid w:val="10C2399C"/>
    <w:rsid w:val="10C2A004"/>
    <w:rsid w:val="10C97803"/>
    <w:rsid w:val="10CD7DF7"/>
    <w:rsid w:val="10CE582E"/>
    <w:rsid w:val="10CFEEEC"/>
    <w:rsid w:val="10E807B4"/>
    <w:rsid w:val="10F31941"/>
    <w:rsid w:val="10F4644E"/>
    <w:rsid w:val="10FBBB52"/>
    <w:rsid w:val="1109E603"/>
    <w:rsid w:val="1116E5FC"/>
    <w:rsid w:val="1118FBD3"/>
    <w:rsid w:val="11190DCE"/>
    <w:rsid w:val="1119EFA5"/>
    <w:rsid w:val="111AD436"/>
    <w:rsid w:val="111CF3AF"/>
    <w:rsid w:val="111EAF41"/>
    <w:rsid w:val="111EB9ED"/>
    <w:rsid w:val="111FE3F2"/>
    <w:rsid w:val="111FFAFC"/>
    <w:rsid w:val="112DB8CF"/>
    <w:rsid w:val="112E9CEA"/>
    <w:rsid w:val="113510C3"/>
    <w:rsid w:val="113593F0"/>
    <w:rsid w:val="113B74C7"/>
    <w:rsid w:val="1142A104"/>
    <w:rsid w:val="11436B4D"/>
    <w:rsid w:val="11490B83"/>
    <w:rsid w:val="114998C5"/>
    <w:rsid w:val="114B083A"/>
    <w:rsid w:val="114F3339"/>
    <w:rsid w:val="1156165A"/>
    <w:rsid w:val="1158D8E1"/>
    <w:rsid w:val="116810E7"/>
    <w:rsid w:val="116AD8FF"/>
    <w:rsid w:val="1171757E"/>
    <w:rsid w:val="1182829C"/>
    <w:rsid w:val="118A9F64"/>
    <w:rsid w:val="118D2B76"/>
    <w:rsid w:val="1193430D"/>
    <w:rsid w:val="11971FAC"/>
    <w:rsid w:val="119AA7A7"/>
    <w:rsid w:val="119F1C33"/>
    <w:rsid w:val="11A5EE60"/>
    <w:rsid w:val="11AA8390"/>
    <w:rsid w:val="11AF54EE"/>
    <w:rsid w:val="11BCFCAB"/>
    <w:rsid w:val="11BDABE0"/>
    <w:rsid w:val="11BE3638"/>
    <w:rsid w:val="11C374A3"/>
    <w:rsid w:val="11C55A52"/>
    <w:rsid w:val="11CD6978"/>
    <w:rsid w:val="11D238E5"/>
    <w:rsid w:val="11D4EF84"/>
    <w:rsid w:val="11D9CF11"/>
    <w:rsid w:val="11EC4304"/>
    <w:rsid w:val="11ED179E"/>
    <w:rsid w:val="11F09ECE"/>
    <w:rsid w:val="11F40DDF"/>
    <w:rsid w:val="11F68374"/>
    <w:rsid w:val="12014EA3"/>
    <w:rsid w:val="1203EBDD"/>
    <w:rsid w:val="120CF83D"/>
    <w:rsid w:val="121BF912"/>
    <w:rsid w:val="122D1FC4"/>
    <w:rsid w:val="122F29C9"/>
    <w:rsid w:val="123568C2"/>
    <w:rsid w:val="12366699"/>
    <w:rsid w:val="123BA3FF"/>
    <w:rsid w:val="1244CAF4"/>
    <w:rsid w:val="1248F694"/>
    <w:rsid w:val="12495F2B"/>
    <w:rsid w:val="12515C83"/>
    <w:rsid w:val="125AEC94"/>
    <w:rsid w:val="125C9D01"/>
    <w:rsid w:val="1260AB34"/>
    <w:rsid w:val="12623E51"/>
    <w:rsid w:val="1264F8ED"/>
    <w:rsid w:val="1266A8B8"/>
    <w:rsid w:val="1273293C"/>
    <w:rsid w:val="127902BB"/>
    <w:rsid w:val="1287C665"/>
    <w:rsid w:val="1289579E"/>
    <w:rsid w:val="129095A9"/>
    <w:rsid w:val="1295F456"/>
    <w:rsid w:val="129910E9"/>
    <w:rsid w:val="1299B4D1"/>
    <w:rsid w:val="129A6272"/>
    <w:rsid w:val="129D7C3A"/>
    <w:rsid w:val="12A02F11"/>
    <w:rsid w:val="12A27FEA"/>
    <w:rsid w:val="12A295C7"/>
    <w:rsid w:val="12B18AF7"/>
    <w:rsid w:val="12B37B91"/>
    <w:rsid w:val="12B73EF0"/>
    <w:rsid w:val="12B8202B"/>
    <w:rsid w:val="12B9F6C9"/>
    <w:rsid w:val="12BDEC6E"/>
    <w:rsid w:val="12C3B4B9"/>
    <w:rsid w:val="12C4138C"/>
    <w:rsid w:val="12CBE03B"/>
    <w:rsid w:val="12CC30E6"/>
    <w:rsid w:val="12D1BF7D"/>
    <w:rsid w:val="12D6A8A6"/>
    <w:rsid w:val="12D7EF1B"/>
    <w:rsid w:val="12D7F016"/>
    <w:rsid w:val="12EBF61B"/>
    <w:rsid w:val="12EDEA69"/>
    <w:rsid w:val="12F2889D"/>
    <w:rsid w:val="12F557C2"/>
    <w:rsid w:val="12F78CB5"/>
    <w:rsid w:val="12F7DB08"/>
    <w:rsid w:val="12F9EDA7"/>
    <w:rsid w:val="12FEA474"/>
    <w:rsid w:val="1300009C"/>
    <w:rsid w:val="13028A1A"/>
    <w:rsid w:val="13053D64"/>
    <w:rsid w:val="13110104"/>
    <w:rsid w:val="1315EC23"/>
    <w:rsid w:val="1317DB61"/>
    <w:rsid w:val="131BE44D"/>
    <w:rsid w:val="131CBD64"/>
    <w:rsid w:val="131FE234"/>
    <w:rsid w:val="1320DF3D"/>
    <w:rsid w:val="13214ACC"/>
    <w:rsid w:val="13228F81"/>
    <w:rsid w:val="1324051F"/>
    <w:rsid w:val="1324220A"/>
    <w:rsid w:val="13297EE1"/>
    <w:rsid w:val="1331DBBE"/>
    <w:rsid w:val="133293FC"/>
    <w:rsid w:val="133B9EE5"/>
    <w:rsid w:val="133ECB8D"/>
    <w:rsid w:val="13439CFD"/>
    <w:rsid w:val="1344BE82"/>
    <w:rsid w:val="13467784"/>
    <w:rsid w:val="13473ADD"/>
    <w:rsid w:val="134B5998"/>
    <w:rsid w:val="134F7FA0"/>
    <w:rsid w:val="134FA23D"/>
    <w:rsid w:val="13552075"/>
    <w:rsid w:val="1355874C"/>
    <w:rsid w:val="13598034"/>
    <w:rsid w:val="1363A170"/>
    <w:rsid w:val="1365A1E8"/>
    <w:rsid w:val="136C6107"/>
    <w:rsid w:val="1376AE3D"/>
    <w:rsid w:val="138735F1"/>
    <w:rsid w:val="138DC8CD"/>
    <w:rsid w:val="1394DC44"/>
    <w:rsid w:val="13996DAF"/>
    <w:rsid w:val="139D4F77"/>
    <w:rsid w:val="139F4289"/>
    <w:rsid w:val="13A04632"/>
    <w:rsid w:val="13A47DD5"/>
    <w:rsid w:val="13A70129"/>
    <w:rsid w:val="13AC277A"/>
    <w:rsid w:val="13AECC06"/>
    <w:rsid w:val="13BA2998"/>
    <w:rsid w:val="13C3EDDE"/>
    <w:rsid w:val="13CBD559"/>
    <w:rsid w:val="13CD352C"/>
    <w:rsid w:val="13D3CC23"/>
    <w:rsid w:val="13D53DE2"/>
    <w:rsid w:val="13D55E97"/>
    <w:rsid w:val="13E3CAD6"/>
    <w:rsid w:val="13E6475E"/>
    <w:rsid w:val="13E6F191"/>
    <w:rsid w:val="13ED79C0"/>
    <w:rsid w:val="13F5778B"/>
    <w:rsid w:val="13F626EF"/>
    <w:rsid w:val="13F81818"/>
    <w:rsid w:val="13F9088A"/>
    <w:rsid w:val="13FC5846"/>
    <w:rsid w:val="13FEF67B"/>
    <w:rsid w:val="14018375"/>
    <w:rsid w:val="1408AC22"/>
    <w:rsid w:val="140AD40B"/>
    <w:rsid w:val="140B7829"/>
    <w:rsid w:val="141204DA"/>
    <w:rsid w:val="14159F3A"/>
    <w:rsid w:val="1415A43F"/>
    <w:rsid w:val="1421EAA6"/>
    <w:rsid w:val="1426154D"/>
    <w:rsid w:val="142AFB86"/>
    <w:rsid w:val="142D7ECF"/>
    <w:rsid w:val="142E92F6"/>
    <w:rsid w:val="143D1A95"/>
    <w:rsid w:val="14451893"/>
    <w:rsid w:val="1446FE3E"/>
    <w:rsid w:val="1454A5F9"/>
    <w:rsid w:val="1454A666"/>
    <w:rsid w:val="1457167A"/>
    <w:rsid w:val="145A7C51"/>
    <w:rsid w:val="1462FBB1"/>
    <w:rsid w:val="14663F0D"/>
    <w:rsid w:val="14675595"/>
    <w:rsid w:val="146C696E"/>
    <w:rsid w:val="146F74F1"/>
    <w:rsid w:val="1472F62E"/>
    <w:rsid w:val="14752637"/>
    <w:rsid w:val="147A05F5"/>
    <w:rsid w:val="148C323A"/>
    <w:rsid w:val="149A3234"/>
    <w:rsid w:val="149A6CB1"/>
    <w:rsid w:val="149BDE94"/>
    <w:rsid w:val="149D22C8"/>
    <w:rsid w:val="14AC1FA7"/>
    <w:rsid w:val="14ADD85E"/>
    <w:rsid w:val="14B1CFCC"/>
    <w:rsid w:val="14B380E4"/>
    <w:rsid w:val="14B484BD"/>
    <w:rsid w:val="14B6BD8B"/>
    <w:rsid w:val="14BAAEF1"/>
    <w:rsid w:val="14BB28F2"/>
    <w:rsid w:val="14C11EC3"/>
    <w:rsid w:val="14C1639A"/>
    <w:rsid w:val="14C537CF"/>
    <w:rsid w:val="14C5E7BB"/>
    <w:rsid w:val="14CF326C"/>
    <w:rsid w:val="14CF3F8C"/>
    <w:rsid w:val="14D391BA"/>
    <w:rsid w:val="14D639E0"/>
    <w:rsid w:val="14D651E3"/>
    <w:rsid w:val="14D8A1F4"/>
    <w:rsid w:val="14DBCB5E"/>
    <w:rsid w:val="14E18E24"/>
    <w:rsid w:val="14E6519A"/>
    <w:rsid w:val="14E71AA8"/>
    <w:rsid w:val="14E95508"/>
    <w:rsid w:val="14F7278A"/>
    <w:rsid w:val="14FAC17B"/>
    <w:rsid w:val="14FC7F83"/>
    <w:rsid w:val="15019D45"/>
    <w:rsid w:val="1503C102"/>
    <w:rsid w:val="15068D76"/>
    <w:rsid w:val="15069BF9"/>
    <w:rsid w:val="150C2107"/>
    <w:rsid w:val="15175BFE"/>
    <w:rsid w:val="15192B2B"/>
    <w:rsid w:val="151ACEDA"/>
    <w:rsid w:val="151BBA6F"/>
    <w:rsid w:val="151D7CA4"/>
    <w:rsid w:val="151E40F5"/>
    <w:rsid w:val="151E9566"/>
    <w:rsid w:val="152C3809"/>
    <w:rsid w:val="15348B23"/>
    <w:rsid w:val="153B7674"/>
    <w:rsid w:val="153B87DE"/>
    <w:rsid w:val="153CA154"/>
    <w:rsid w:val="1540A66D"/>
    <w:rsid w:val="15560EE6"/>
    <w:rsid w:val="15569DDE"/>
    <w:rsid w:val="155877A1"/>
    <w:rsid w:val="1562C3E4"/>
    <w:rsid w:val="15638C55"/>
    <w:rsid w:val="1567489A"/>
    <w:rsid w:val="1567AFA2"/>
    <w:rsid w:val="15687C9D"/>
    <w:rsid w:val="156C412C"/>
    <w:rsid w:val="157559A2"/>
    <w:rsid w:val="15756251"/>
    <w:rsid w:val="157A0B91"/>
    <w:rsid w:val="157B52F1"/>
    <w:rsid w:val="15807FCE"/>
    <w:rsid w:val="158D0E6D"/>
    <w:rsid w:val="158FF639"/>
    <w:rsid w:val="15956142"/>
    <w:rsid w:val="159563E1"/>
    <w:rsid w:val="159971B1"/>
    <w:rsid w:val="159B7150"/>
    <w:rsid w:val="159F75AB"/>
    <w:rsid w:val="15B15BD0"/>
    <w:rsid w:val="15BCC0BD"/>
    <w:rsid w:val="15BE5454"/>
    <w:rsid w:val="15C65793"/>
    <w:rsid w:val="15C743B7"/>
    <w:rsid w:val="15C8924F"/>
    <w:rsid w:val="15CAA4E2"/>
    <w:rsid w:val="15CE8DF9"/>
    <w:rsid w:val="15D50988"/>
    <w:rsid w:val="15D51B24"/>
    <w:rsid w:val="15D5B755"/>
    <w:rsid w:val="15D5CF42"/>
    <w:rsid w:val="15D68466"/>
    <w:rsid w:val="15E34EFE"/>
    <w:rsid w:val="15EC0002"/>
    <w:rsid w:val="15ECD8FD"/>
    <w:rsid w:val="15FF47AA"/>
    <w:rsid w:val="1600D79F"/>
    <w:rsid w:val="160DF6A8"/>
    <w:rsid w:val="160DFC46"/>
    <w:rsid w:val="1611F48F"/>
    <w:rsid w:val="1616F179"/>
    <w:rsid w:val="161E6E26"/>
    <w:rsid w:val="161E9600"/>
    <w:rsid w:val="1621FF99"/>
    <w:rsid w:val="162A218B"/>
    <w:rsid w:val="16336C46"/>
    <w:rsid w:val="16387CCE"/>
    <w:rsid w:val="163DEBC4"/>
    <w:rsid w:val="163E7322"/>
    <w:rsid w:val="1643650E"/>
    <w:rsid w:val="164768D8"/>
    <w:rsid w:val="1648C897"/>
    <w:rsid w:val="1648D39C"/>
    <w:rsid w:val="164DDD2E"/>
    <w:rsid w:val="164ECA4A"/>
    <w:rsid w:val="164EFD1B"/>
    <w:rsid w:val="1650430F"/>
    <w:rsid w:val="16512788"/>
    <w:rsid w:val="165EF079"/>
    <w:rsid w:val="1663841A"/>
    <w:rsid w:val="166A0FC2"/>
    <w:rsid w:val="166ADD4A"/>
    <w:rsid w:val="16718ACC"/>
    <w:rsid w:val="16733DD4"/>
    <w:rsid w:val="1674F053"/>
    <w:rsid w:val="1675B1DF"/>
    <w:rsid w:val="167D75C4"/>
    <w:rsid w:val="16853493"/>
    <w:rsid w:val="1695D99C"/>
    <w:rsid w:val="1696F77D"/>
    <w:rsid w:val="16971150"/>
    <w:rsid w:val="16A0CFDB"/>
    <w:rsid w:val="16A2EB62"/>
    <w:rsid w:val="16AE599C"/>
    <w:rsid w:val="16B010C4"/>
    <w:rsid w:val="16B0ADDA"/>
    <w:rsid w:val="16B79C55"/>
    <w:rsid w:val="16BD5A24"/>
    <w:rsid w:val="16C0F18C"/>
    <w:rsid w:val="16C101C2"/>
    <w:rsid w:val="16C26192"/>
    <w:rsid w:val="16CC6EA5"/>
    <w:rsid w:val="16DFE19D"/>
    <w:rsid w:val="16E5356C"/>
    <w:rsid w:val="16E798CC"/>
    <w:rsid w:val="16EB23AB"/>
    <w:rsid w:val="16F0D983"/>
    <w:rsid w:val="16F4178A"/>
    <w:rsid w:val="16F44428"/>
    <w:rsid w:val="16F78289"/>
    <w:rsid w:val="16FFEB12"/>
    <w:rsid w:val="170426B6"/>
    <w:rsid w:val="170ABFE6"/>
    <w:rsid w:val="17184D6A"/>
    <w:rsid w:val="171DFADB"/>
    <w:rsid w:val="17204B3D"/>
    <w:rsid w:val="1725042A"/>
    <w:rsid w:val="1726943E"/>
    <w:rsid w:val="17346124"/>
    <w:rsid w:val="17456C43"/>
    <w:rsid w:val="1745A572"/>
    <w:rsid w:val="17477AD3"/>
    <w:rsid w:val="1750672A"/>
    <w:rsid w:val="17564A08"/>
    <w:rsid w:val="17568599"/>
    <w:rsid w:val="175B801E"/>
    <w:rsid w:val="175C4354"/>
    <w:rsid w:val="175C4C17"/>
    <w:rsid w:val="17621DDF"/>
    <w:rsid w:val="176B0F3B"/>
    <w:rsid w:val="176E3DC3"/>
    <w:rsid w:val="177766BA"/>
    <w:rsid w:val="177EAE29"/>
    <w:rsid w:val="1780AD26"/>
    <w:rsid w:val="1781ECA0"/>
    <w:rsid w:val="17897C6A"/>
    <w:rsid w:val="1793AFCD"/>
    <w:rsid w:val="17954364"/>
    <w:rsid w:val="17A442F6"/>
    <w:rsid w:val="17A5EC45"/>
    <w:rsid w:val="17A857F8"/>
    <w:rsid w:val="17AADEF1"/>
    <w:rsid w:val="17B106EC"/>
    <w:rsid w:val="17B8663D"/>
    <w:rsid w:val="17BB59AA"/>
    <w:rsid w:val="17C15F7C"/>
    <w:rsid w:val="17C1BC99"/>
    <w:rsid w:val="17C22DE2"/>
    <w:rsid w:val="17C5CBC5"/>
    <w:rsid w:val="17D93A6E"/>
    <w:rsid w:val="17DDB56F"/>
    <w:rsid w:val="17E5BA80"/>
    <w:rsid w:val="17EF3E68"/>
    <w:rsid w:val="17F0BA85"/>
    <w:rsid w:val="17F5D35D"/>
    <w:rsid w:val="18044D1A"/>
    <w:rsid w:val="1805277B"/>
    <w:rsid w:val="18207814"/>
    <w:rsid w:val="18213FBC"/>
    <w:rsid w:val="1821AE61"/>
    <w:rsid w:val="1828FB94"/>
    <w:rsid w:val="182D9367"/>
    <w:rsid w:val="183128DE"/>
    <w:rsid w:val="183A9C90"/>
    <w:rsid w:val="184104E0"/>
    <w:rsid w:val="184CD1D3"/>
    <w:rsid w:val="18592E32"/>
    <w:rsid w:val="185C44BA"/>
    <w:rsid w:val="185FE91B"/>
    <w:rsid w:val="18607FC7"/>
    <w:rsid w:val="1872D656"/>
    <w:rsid w:val="187507B1"/>
    <w:rsid w:val="1877545E"/>
    <w:rsid w:val="187D193F"/>
    <w:rsid w:val="187D817F"/>
    <w:rsid w:val="18826961"/>
    <w:rsid w:val="188ACACE"/>
    <w:rsid w:val="188EFB81"/>
    <w:rsid w:val="188F836A"/>
    <w:rsid w:val="189036DE"/>
    <w:rsid w:val="18914F38"/>
    <w:rsid w:val="18954921"/>
    <w:rsid w:val="18A76BE3"/>
    <w:rsid w:val="18AE1AAD"/>
    <w:rsid w:val="18B37DC5"/>
    <w:rsid w:val="18BD3436"/>
    <w:rsid w:val="18C9CD81"/>
    <w:rsid w:val="18CFE800"/>
    <w:rsid w:val="18D4B13F"/>
    <w:rsid w:val="18D5A8E5"/>
    <w:rsid w:val="18E3FCF1"/>
    <w:rsid w:val="18F12C0C"/>
    <w:rsid w:val="18F34E58"/>
    <w:rsid w:val="18FB176E"/>
    <w:rsid w:val="1901E970"/>
    <w:rsid w:val="19044734"/>
    <w:rsid w:val="1904A21B"/>
    <w:rsid w:val="190C2569"/>
    <w:rsid w:val="1910AD5D"/>
    <w:rsid w:val="191136FD"/>
    <w:rsid w:val="19178A91"/>
    <w:rsid w:val="1928D499"/>
    <w:rsid w:val="192B3058"/>
    <w:rsid w:val="1933E1C1"/>
    <w:rsid w:val="1933F7C2"/>
    <w:rsid w:val="19349BD4"/>
    <w:rsid w:val="193B8F10"/>
    <w:rsid w:val="193C47B8"/>
    <w:rsid w:val="1950C607"/>
    <w:rsid w:val="195582A7"/>
    <w:rsid w:val="1958A43C"/>
    <w:rsid w:val="195A840A"/>
    <w:rsid w:val="195FDE43"/>
    <w:rsid w:val="1963B9CD"/>
    <w:rsid w:val="1963E9FA"/>
    <w:rsid w:val="1978D8B0"/>
    <w:rsid w:val="197A1B2A"/>
    <w:rsid w:val="1982749B"/>
    <w:rsid w:val="198CC2D4"/>
    <w:rsid w:val="198E59F2"/>
    <w:rsid w:val="1997DFFA"/>
    <w:rsid w:val="19990F8A"/>
    <w:rsid w:val="199FD3E3"/>
    <w:rsid w:val="19AA5F21"/>
    <w:rsid w:val="19B4FDFD"/>
    <w:rsid w:val="19B9FA8B"/>
    <w:rsid w:val="19BCFCFA"/>
    <w:rsid w:val="19C1A470"/>
    <w:rsid w:val="19C1D14C"/>
    <w:rsid w:val="19D121DB"/>
    <w:rsid w:val="19D1CA9F"/>
    <w:rsid w:val="19D8541F"/>
    <w:rsid w:val="19ED326F"/>
    <w:rsid w:val="19EFE1F8"/>
    <w:rsid w:val="19F0A011"/>
    <w:rsid w:val="19FC1921"/>
    <w:rsid w:val="19FCD241"/>
    <w:rsid w:val="19FDE1EA"/>
    <w:rsid w:val="19FF93EB"/>
    <w:rsid w:val="19FFBA52"/>
    <w:rsid w:val="1A059558"/>
    <w:rsid w:val="1A0732F8"/>
    <w:rsid w:val="1A09C462"/>
    <w:rsid w:val="1A0D1D3C"/>
    <w:rsid w:val="1A101AB5"/>
    <w:rsid w:val="1A1C0E79"/>
    <w:rsid w:val="1A1C5392"/>
    <w:rsid w:val="1A1CDAD4"/>
    <w:rsid w:val="1A1F5FEF"/>
    <w:rsid w:val="1A219784"/>
    <w:rsid w:val="1A277F4B"/>
    <w:rsid w:val="1A2E0A52"/>
    <w:rsid w:val="1A2FCED7"/>
    <w:rsid w:val="1A338A26"/>
    <w:rsid w:val="1A395E0A"/>
    <w:rsid w:val="1A398D2E"/>
    <w:rsid w:val="1A39F192"/>
    <w:rsid w:val="1A41ADD9"/>
    <w:rsid w:val="1A4479A9"/>
    <w:rsid w:val="1A495967"/>
    <w:rsid w:val="1A4D7DE2"/>
    <w:rsid w:val="1A4E1F36"/>
    <w:rsid w:val="1A51E765"/>
    <w:rsid w:val="1A5295BE"/>
    <w:rsid w:val="1A59981F"/>
    <w:rsid w:val="1A5C0D74"/>
    <w:rsid w:val="1A5FC70F"/>
    <w:rsid w:val="1A62C698"/>
    <w:rsid w:val="1A6E4063"/>
    <w:rsid w:val="1A7E841D"/>
    <w:rsid w:val="1A7F1CE4"/>
    <w:rsid w:val="1A89C3A3"/>
    <w:rsid w:val="1A8D8EE3"/>
    <w:rsid w:val="1A926882"/>
    <w:rsid w:val="1A9FBD03"/>
    <w:rsid w:val="1AA438B7"/>
    <w:rsid w:val="1AA4B41F"/>
    <w:rsid w:val="1AA58850"/>
    <w:rsid w:val="1AA670C7"/>
    <w:rsid w:val="1AAC301F"/>
    <w:rsid w:val="1AAE73B7"/>
    <w:rsid w:val="1AB2AC87"/>
    <w:rsid w:val="1AB36BC9"/>
    <w:rsid w:val="1AB6E32A"/>
    <w:rsid w:val="1ABE7026"/>
    <w:rsid w:val="1AC50EA3"/>
    <w:rsid w:val="1AC978C4"/>
    <w:rsid w:val="1ACC02BC"/>
    <w:rsid w:val="1AD0284E"/>
    <w:rsid w:val="1AD36053"/>
    <w:rsid w:val="1ADBBE52"/>
    <w:rsid w:val="1AE0A055"/>
    <w:rsid w:val="1AE17806"/>
    <w:rsid w:val="1AE2DAB8"/>
    <w:rsid w:val="1AF89939"/>
    <w:rsid w:val="1AFFB625"/>
    <w:rsid w:val="1B04E703"/>
    <w:rsid w:val="1B0DB8A5"/>
    <w:rsid w:val="1B1A80B8"/>
    <w:rsid w:val="1B1F6076"/>
    <w:rsid w:val="1B265EBA"/>
    <w:rsid w:val="1B272A7F"/>
    <w:rsid w:val="1B282543"/>
    <w:rsid w:val="1B3E01F2"/>
    <w:rsid w:val="1B495F03"/>
    <w:rsid w:val="1B4E6AA7"/>
    <w:rsid w:val="1B586C6D"/>
    <w:rsid w:val="1B5FED7F"/>
    <w:rsid w:val="1B62A473"/>
    <w:rsid w:val="1B65121D"/>
    <w:rsid w:val="1B6E8B1C"/>
    <w:rsid w:val="1B6F356F"/>
    <w:rsid w:val="1B77A3E5"/>
    <w:rsid w:val="1B7A2635"/>
    <w:rsid w:val="1B805858"/>
    <w:rsid w:val="1B8D2B1C"/>
    <w:rsid w:val="1B917CC4"/>
    <w:rsid w:val="1B95AB05"/>
    <w:rsid w:val="1B9984CF"/>
    <w:rsid w:val="1B9D9130"/>
    <w:rsid w:val="1B9F5145"/>
    <w:rsid w:val="1BA1166F"/>
    <w:rsid w:val="1BA1AC0F"/>
    <w:rsid w:val="1BA522B4"/>
    <w:rsid w:val="1BAB823B"/>
    <w:rsid w:val="1BB328F7"/>
    <w:rsid w:val="1BB7D0D0"/>
    <w:rsid w:val="1BD8C85E"/>
    <w:rsid w:val="1BE05042"/>
    <w:rsid w:val="1BE131A9"/>
    <w:rsid w:val="1BE37138"/>
    <w:rsid w:val="1BE3CA7B"/>
    <w:rsid w:val="1BE6F23C"/>
    <w:rsid w:val="1BEA19A3"/>
    <w:rsid w:val="1BEE2AE2"/>
    <w:rsid w:val="1BF5DC7B"/>
    <w:rsid w:val="1BF62DCA"/>
    <w:rsid w:val="1BF8D1D3"/>
    <w:rsid w:val="1C02BFB8"/>
    <w:rsid w:val="1C05F018"/>
    <w:rsid w:val="1C110566"/>
    <w:rsid w:val="1C1136A2"/>
    <w:rsid w:val="1C1877EB"/>
    <w:rsid w:val="1C1F2C71"/>
    <w:rsid w:val="1C237C69"/>
    <w:rsid w:val="1C37F93C"/>
    <w:rsid w:val="1C479502"/>
    <w:rsid w:val="1C52B453"/>
    <w:rsid w:val="1C55FC55"/>
    <w:rsid w:val="1C5C0FE9"/>
    <w:rsid w:val="1C6D968A"/>
    <w:rsid w:val="1C6DB9D5"/>
    <w:rsid w:val="1C6EBFDC"/>
    <w:rsid w:val="1C7125F3"/>
    <w:rsid w:val="1C7A863C"/>
    <w:rsid w:val="1C845F16"/>
    <w:rsid w:val="1C85EDAF"/>
    <w:rsid w:val="1C8B7140"/>
    <w:rsid w:val="1C9044FE"/>
    <w:rsid w:val="1C9E30DA"/>
    <w:rsid w:val="1C9F18D9"/>
    <w:rsid w:val="1C9F3C56"/>
    <w:rsid w:val="1CA27DCC"/>
    <w:rsid w:val="1CA35A8F"/>
    <w:rsid w:val="1CA735ED"/>
    <w:rsid w:val="1CAFC27A"/>
    <w:rsid w:val="1CB3B6CB"/>
    <w:rsid w:val="1CB64244"/>
    <w:rsid w:val="1CB8F200"/>
    <w:rsid w:val="1CBB0EEA"/>
    <w:rsid w:val="1CBB2736"/>
    <w:rsid w:val="1CBCAB08"/>
    <w:rsid w:val="1CBEE557"/>
    <w:rsid w:val="1CC35548"/>
    <w:rsid w:val="1CC988D6"/>
    <w:rsid w:val="1CCCB004"/>
    <w:rsid w:val="1CCEAC6F"/>
    <w:rsid w:val="1CD2EE43"/>
    <w:rsid w:val="1CD8EEAA"/>
    <w:rsid w:val="1CD95A38"/>
    <w:rsid w:val="1CE214D5"/>
    <w:rsid w:val="1CEA02FF"/>
    <w:rsid w:val="1CEC9424"/>
    <w:rsid w:val="1CF7E82A"/>
    <w:rsid w:val="1CF9E91A"/>
    <w:rsid w:val="1CFED4D8"/>
    <w:rsid w:val="1D03BD95"/>
    <w:rsid w:val="1D0EED2F"/>
    <w:rsid w:val="1D11FAB4"/>
    <w:rsid w:val="1D1340A1"/>
    <w:rsid w:val="1D1BE21E"/>
    <w:rsid w:val="1D1EF8FB"/>
    <w:rsid w:val="1D27BE5E"/>
    <w:rsid w:val="1D2C2D19"/>
    <w:rsid w:val="1D2EE280"/>
    <w:rsid w:val="1D2F4F50"/>
    <w:rsid w:val="1D3582AC"/>
    <w:rsid w:val="1D376F6B"/>
    <w:rsid w:val="1D3B123C"/>
    <w:rsid w:val="1D3B6BC2"/>
    <w:rsid w:val="1D3E0ACC"/>
    <w:rsid w:val="1D4EB842"/>
    <w:rsid w:val="1D4F04BD"/>
    <w:rsid w:val="1D500098"/>
    <w:rsid w:val="1D546B49"/>
    <w:rsid w:val="1D566698"/>
    <w:rsid w:val="1D589D0B"/>
    <w:rsid w:val="1D59291F"/>
    <w:rsid w:val="1D5E7AC7"/>
    <w:rsid w:val="1D6052BE"/>
    <w:rsid w:val="1D60D90D"/>
    <w:rsid w:val="1D6AA7C9"/>
    <w:rsid w:val="1D6B2BCB"/>
    <w:rsid w:val="1D6F81E9"/>
    <w:rsid w:val="1D70FADC"/>
    <w:rsid w:val="1D7102E9"/>
    <w:rsid w:val="1D712408"/>
    <w:rsid w:val="1D76568E"/>
    <w:rsid w:val="1DA2A689"/>
    <w:rsid w:val="1DA88237"/>
    <w:rsid w:val="1DACCF13"/>
    <w:rsid w:val="1DAE3B06"/>
    <w:rsid w:val="1DAF09D9"/>
    <w:rsid w:val="1DAF6A18"/>
    <w:rsid w:val="1DB720FE"/>
    <w:rsid w:val="1DB7629D"/>
    <w:rsid w:val="1DB95444"/>
    <w:rsid w:val="1DBB1EE5"/>
    <w:rsid w:val="1DC02396"/>
    <w:rsid w:val="1DC24377"/>
    <w:rsid w:val="1DD55A93"/>
    <w:rsid w:val="1DDD0E5D"/>
    <w:rsid w:val="1DE2144A"/>
    <w:rsid w:val="1DEF948E"/>
    <w:rsid w:val="1DF33DB5"/>
    <w:rsid w:val="1DF44D02"/>
    <w:rsid w:val="1DFC17ED"/>
    <w:rsid w:val="1DFD5FD0"/>
    <w:rsid w:val="1DFFE763"/>
    <w:rsid w:val="1E0181E1"/>
    <w:rsid w:val="1E0AB950"/>
    <w:rsid w:val="1E0AD344"/>
    <w:rsid w:val="1E0DA126"/>
    <w:rsid w:val="1E11D020"/>
    <w:rsid w:val="1E1BF00D"/>
    <w:rsid w:val="1E1F4C51"/>
    <w:rsid w:val="1E27FE82"/>
    <w:rsid w:val="1E2DE391"/>
    <w:rsid w:val="1E313647"/>
    <w:rsid w:val="1E38D878"/>
    <w:rsid w:val="1E3D6255"/>
    <w:rsid w:val="1E4067DE"/>
    <w:rsid w:val="1E47E47A"/>
    <w:rsid w:val="1E4E8B0D"/>
    <w:rsid w:val="1E5F700B"/>
    <w:rsid w:val="1E5F8E19"/>
    <w:rsid w:val="1E665C41"/>
    <w:rsid w:val="1E67120A"/>
    <w:rsid w:val="1E69871C"/>
    <w:rsid w:val="1E6B3AA7"/>
    <w:rsid w:val="1E6EBD50"/>
    <w:rsid w:val="1E710B53"/>
    <w:rsid w:val="1E711286"/>
    <w:rsid w:val="1E767081"/>
    <w:rsid w:val="1E846400"/>
    <w:rsid w:val="1E868F6B"/>
    <w:rsid w:val="1E8B00AB"/>
    <w:rsid w:val="1E940F8C"/>
    <w:rsid w:val="1E94661D"/>
    <w:rsid w:val="1E97744D"/>
    <w:rsid w:val="1E996C61"/>
    <w:rsid w:val="1EA130FE"/>
    <w:rsid w:val="1EA4C50A"/>
    <w:rsid w:val="1EAE0892"/>
    <w:rsid w:val="1EB467C0"/>
    <w:rsid w:val="1EB4BD83"/>
    <w:rsid w:val="1EB83D30"/>
    <w:rsid w:val="1EBFEFD0"/>
    <w:rsid w:val="1EC07F7E"/>
    <w:rsid w:val="1EC80C05"/>
    <w:rsid w:val="1ECAFD94"/>
    <w:rsid w:val="1ECB3928"/>
    <w:rsid w:val="1ECB6BF9"/>
    <w:rsid w:val="1ED65FFB"/>
    <w:rsid w:val="1ED6846B"/>
    <w:rsid w:val="1ED6ED69"/>
    <w:rsid w:val="1EDACD0D"/>
    <w:rsid w:val="1EDCAB73"/>
    <w:rsid w:val="1EDE31A4"/>
    <w:rsid w:val="1EE2F66E"/>
    <w:rsid w:val="1EE2FFC4"/>
    <w:rsid w:val="1EE36566"/>
    <w:rsid w:val="1EE7C122"/>
    <w:rsid w:val="1EF22ACC"/>
    <w:rsid w:val="1EF47536"/>
    <w:rsid w:val="1EF7CDA0"/>
    <w:rsid w:val="1EFA8926"/>
    <w:rsid w:val="1F0B5C6E"/>
    <w:rsid w:val="1F1286C7"/>
    <w:rsid w:val="1F204BDF"/>
    <w:rsid w:val="1F28AAD1"/>
    <w:rsid w:val="1F28B73E"/>
    <w:rsid w:val="1F2C96AA"/>
    <w:rsid w:val="1F2CF466"/>
    <w:rsid w:val="1F2F2475"/>
    <w:rsid w:val="1F3273EF"/>
    <w:rsid w:val="1F34339E"/>
    <w:rsid w:val="1F357691"/>
    <w:rsid w:val="1F387E64"/>
    <w:rsid w:val="1F3A0AA1"/>
    <w:rsid w:val="1F3A71AB"/>
    <w:rsid w:val="1F4A4BB7"/>
    <w:rsid w:val="1F4C2CEC"/>
    <w:rsid w:val="1F52A609"/>
    <w:rsid w:val="1F576CF9"/>
    <w:rsid w:val="1F591F9E"/>
    <w:rsid w:val="1F5F70A5"/>
    <w:rsid w:val="1F63D1A9"/>
    <w:rsid w:val="1F64512F"/>
    <w:rsid w:val="1F69C211"/>
    <w:rsid w:val="1F79187A"/>
    <w:rsid w:val="1F7BE343"/>
    <w:rsid w:val="1F7F20BB"/>
    <w:rsid w:val="1F8F0E16"/>
    <w:rsid w:val="1F92A647"/>
    <w:rsid w:val="1F96CBD3"/>
    <w:rsid w:val="1F9A2D35"/>
    <w:rsid w:val="1FA34963"/>
    <w:rsid w:val="1FA5CB03"/>
    <w:rsid w:val="1FA8A331"/>
    <w:rsid w:val="1FAAA8E4"/>
    <w:rsid w:val="1FAF1395"/>
    <w:rsid w:val="1FAF755B"/>
    <w:rsid w:val="1FB0422C"/>
    <w:rsid w:val="1FB05B78"/>
    <w:rsid w:val="1FB401C8"/>
    <w:rsid w:val="1FB4ACB6"/>
    <w:rsid w:val="1FC2383B"/>
    <w:rsid w:val="1FC53D22"/>
    <w:rsid w:val="1FCB6C93"/>
    <w:rsid w:val="1FCEA735"/>
    <w:rsid w:val="1FCED62C"/>
    <w:rsid w:val="1FD352BC"/>
    <w:rsid w:val="1FDA5BF7"/>
    <w:rsid w:val="1FDBFA26"/>
    <w:rsid w:val="1FDE8CBD"/>
    <w:rsid w:val="1FE02BE7"/>
    <w:rsid w:val="1FE27481"/>
    <w:rsid w:val="1FE3AEE0"/>
    <w:rsid w:val="1FEADA39"/>
    <w:rsid w:val="1FF0D385"/>
    <w:rsid w:val="1FF4A755"/>
    <w:rsid w:val="1FF4A81B"/>
    <w:rsid w:val="1FF5B03D"/>
    <w:rsid w:val="1FF83C46"/>
    <w:rsid w:val="2000A433"/>
    <w:rsid w:val="2000FF8A"/>
    <w:rsid w:val="2005C8B2"/>
    <w:rsid w:val="2006ABD3"/>
    <w:rsid w:val="200D105D"/>
    <w:rsid w:val="2010C343"/>
    <w:rsid w:val="2013FD8B"/>
    <w:rsid w:val="2018ACD9"/>
    <w:rsid w:val="201A3F02"/>
    <w:rsid w:val="20380A80"/>
    <w:rsid w:val="203AD2D2"/>
    <w:rsid w:val="204212F3"/>
    <w:rsid w:val="2048BD44"/>
    <w:rsid w:val="204A3F5B"/>
    <w:rsid w:val="20571708"/>
    <w:rsid w:val="205B3F78"/>
    <w:rsid w:val="205D3E26"/>
    <w:rsid w:val="20633663"/>
    <w:rsid w:val="206E0277"/>
    <w:rsid w:val="20707AA7"/>
    <w:rsid w:val="20726B73"/>
    <w:rsid w:val="207ADFD7"/>
    <w:rsid w:val="207AEC19"/>
    <w:rsid w:val="20800BC8"/>
    <w:rsid w:val="2082B7B4"/>
    <w:rsid w:val="20873CB3"/>
    <w:rsid w:val="2089DB1B"/>
    <w:rsid w:val="208A3BA8"/>
    <w:rsid w:val="2092EC79"/>
    <w:rsid w:val="20982E05"/>
    <w:rsid w:val="20A542DD"/>
    <w:rsid w:val="20AB061B"/>
    <w:rsid w:val="20B10516"/>
    <w:rsid w:val="20B54C69"/>
    <w:rsid w:val="20B7BBE4"/>
    <w:rsid w:val="20BCAB0A"/>
    <w:rsid w:val="20BCD447"/>
    <w:rsid w:val="20C3CCB2"/>
    <w:rsid w:val="20C4478B"/>
    <w:rsid w:val="20C9CC92"/>
    <w:rsid w:val="20CCD624"/>
    <w:rsid w:val="20D9AFD3"/>
    <w:rsid w:val="20DEAC1B"/>
    <w:rsid w:val="20DF3188"/>
    <w:rsid w:val="20E3DADB"/>
    <w:rsid w:val="20ED0AA9"/>
    <w:rsid w:val="20EF9879"/>
    <w:rsid w:val="20F1596D"/>
    <w:rsid w:val="20F204B7"/>
    <w:rsid w:val="20F3FCF0"/>
    <w:rsid w:val="20F71E85"/>
    <w:rsid w:val="20FB6FCB"/>
    <w:rsid w:val="2101CB36"/>
    <w:rsid w:val="2102890A"/>
    <w:rsid w:val="21053608"/>
    <w:rsid w:val="210689D8"/>
    <w:rsid w:val="2106B145"/>
    <w:rsid w:val="2107F254"/>
    <w:rsid w:val="210D2021"/>
    <w:rsid w:val="210E3539"/>
    <w:rsid w:val="21152FA0"/>
    <w:rsid w:val="21169F21"/>
    <w:rsid w:val="2119199C"/>
    <w:rsid w:val="2119D811"/>
    <w:rsid w:val="211B8894"/>
    <w:rsid w:val="211C0C5B"/>
    <w:rsid w:val="2121D8FA"/>
    <w:rsid w:val="2122AD4D"/>
    <w:rsid w:val="2130CB21"/>
    <w:rsid w:val="2139AE4B"/>
    <w:rsid w:val="213E7F0C"/>
    <w:rsid w:val="21417EB9"/>
    <w:rsid w:val="21440097"/>
    <w:rsid w:val="214778A4"/>
    <w:rsid w:val="2148342B"/>
    <w:rsid w:val="214CAB6D"/>
    <w:rsid w:val="2157D1A1"/>
    <w:rsid w:val="215A813B"/>
    <w:rsid w:val="215D0F1E"/>
    <w:rsid w:val="215D23B0"/>
    <w:rsid w:val="21647D0E"/>
    <w:rsid w:val="2164B7C2"/>
    <w:rsid w:val="21654DD2"/>
    <w:rsid w:val="216B2595"/>
    <w:rsid w:val="216EAA23"/>
    <w:rsid w:val="21715B0C"/>
    <w:rsid w:val="2177822A"/>
    <w:rsid w:val="2178D1CD"/>
    <w:rsid w:val="217FA186"/>
    <w:rsid w:val="21816B98"/>
    <w:rsid w:val="218675A8"/>
    <w:rsid w:val="218BA993"/>
    <w:rsid w:val="219080D2"/>
    <w:rsid w:val="219457A2"/>
    <w:rsid w:val="21957632"/>
    <w:rsid w:val="219A99BB"/>
    <w:rsid w:val="219B9838"/>
    <w:rsid w:val="219F7D3F"/>
    <w:rsid w:val="21A2D46E"/>
    <w:rsid w:val="21A87A3F"/>
    <w:rsid w:val="21AD4376"/>
    <w:rsid w:val="21B2C4AA"/>
    <w:rsid w:val="21B4AFEF"/>
    <w:rsid w:val="21B57029"/>
    <w:rsid w:val="21BD7E54"/>
    <w:rsid w:val="21BFC7D0"/>
    <w:rsid w:val="21C073AC"/>
    <w:rsid w:val="21C4E0D2"/>
    <w:rsid w:val="21CC9F4D"/>
    <w:rsid w:val="21CE8B02"/>
    <w:rsid w:val="21E24E05"/>
    <w:rsid w:val="21E4EE08"/>
    <w:rsid w:val="21E589E0"/>
    <w:rsid w:val="21E9E636"/>
    <w:rsid w:val="21EA9A27"/>
    <w:rsid w:val="21EBF6FD"/>
    <w:rsid w:val="21F81658"/>
    <w:rsid w:val="21F84953"/>
    <w:rsid w:val="21FE2C90"/>
    <w:rsid w:val="22058F0B"/>
    <w:rsid w:val="2205D2EF"/>
    <w:rsid w:val="2210E6A8"/>
    <w:rsid w:val="22119276"/>
    <w:rsid w:val="221BE9D7"/>
    <w:rsid w:val="221CFE20"/>
    <w:rsid w:val="221DDACE"/>
    <w:rsid w:val="222337A3"/>
    <w:rsid w:val="2224B91B"/>
    <w:rsid w:val="2233EB38"/>
    <w:rsid w:val="223CA8A0"/>
    <w:rsid w:val="224471E0"/>
    <w:rsid w:val="22483556"/>
    <w:rsid w:val="2248A953"/>
    <w:rsid w:val="224B4F5D"/>
    <w:rsid w:val="224E0007"/>
    <w:rsid w:val="2250C9BE"/>
    <w:rsid w:val="2254C6C3"/>
    <w:rsid w:val="225834FC"/>
    <w:rsid w:val="225BD8CF"/>
    <w:rsid w:val="225E150F"/>
    <w:rsid w:val="225E5D21"/>
    <w:rsid w:val="225EC469"/>
    <w:rsid w:val="225FB41B"/>
    <w:rsid w:val="2270EFFA"/>
    <w:rsid w:val="22826767"/>
    <w:rsid w:val="2283610C"/>
    <w:rsid w:val="2287F7C6"/>
    <w:rsid w:val="2294401A"/>
    <w:rsid w:val="22A0855C"/>
    <w:rsid w:val="22A2E25D"/>
    <w:rsid w:val="22ACD32B"/>
    <w:rsid w:val="22C0B5B6"/>
    <w:rsid w:val="22CB0021"/>
    <w:rsid w:val="22D640CC"/>
    <w:rsid w:val="22E3ECEA"/>
    <w:rsid w:val="22E8B52B"/>
    <w:rsid w:val="22ED4E91"/>
    <w:rsid w:val="22F129DD"/>
    <w:rsid w:val="22FEB9D8"/>
    <w:rsid w:val="2302D59E"/>
    <w:rsid w:val="23096EF8"/>
    <w:rsid w:val="230D7D30"/>
    <w:rsid w:val="231A744C"/>
    <w:rsid w:val="232048A2"/>
    <w:rsid w:val="232AA503"/>
    <w:rsid w:val="232D4F2A"/>
    <w:rsid w:val="233729B6"/>
    <w:rsid w:val="233FC845"/>
    <w:rsid w:val="234419A7"/>
    <w:rsid w:val="2348531F"/>
    <w:rsid w:val="234B6F41"/>
    <w:rsid w:val="234E6A04"/>
    <w:rsid w:val="234FE337"/>
    <w:rsid w:val="2357BB1E"/>
    <w:rsid w:val="235C75E3"/>
    <w:rsid w:val="2363B6F6"/>
    <w:rsid w:val="236AD6A6"/>
    <w:rsid w:val="236F2F21"/>
    <w:rsid w:val="23746F50"/>
    <w:rsid w:val="237BC463"/>
    <w:rsid w:val="237CAB52"/>
    <w:rsid w:val="237CD023"/>
    <w:rsid w:val="23821E52"/>
    <w:rsid w:val="2387D8E3"/>
    <w:rsid w:val="238B4197"/>
    <w:rsid w:val="238B6DA7"/>
    <w:rsid w:val="238C425C"/>
    <w:rsid w:val="2399E89B"/>
    <w:rsid w:val="239A6F00"/>
    <w:rsid w:val="239D5575"/>
    <w:rsid w:val="23AB6B25"/>
    <w:rsid w:val="23B0D448"/>
    <w:rsid w:val="23B115EA"/>
    <w:rsid w:val="23B1BACA"/>
    <w:rsid w:val="23B1C47D"/>
    <w:rsid w:val="23B764E5"/>
    <w:rsid w:val="23BEA07E"/>
    <w:rsid w:val="23C452BA"/>
    <w:rsid w:val="23C49FD0"/>
    <w:rsid w:val="23C5CDE1"/>
    <w:rsid w:val="23C78712"/>
    <w:rsid w:val="23CE6A54"/>
    <w:rsid w:val="23CED410"/>
    <w:rsid w:val="23D5913E"/>
    <w:rsid w:val="23E00F70"/>
    <w:rsid w:val="23E9EA9C"/>
    <w:rsid w:val="23EE0BB0"/>
    <w:rsid w:val="23EE9CF5"/>
    <w:rsid w:val="23F412C3"/>
    <w:rsid w:val="23F7FA7C"/>
    <w:rsid w:val="23FB67D6"/>
    <w:rsid w:val="2413AB1C"/>
    <w:rsid w:val="24184101"/>
    <w:rsid w:val="2419593D"/>
    <w:rsid w:val="241DDE7F"/>
    <w:rsid w:val="24224DE7"/>
    <w:rsid w:val="2423B29C"/>
    <w:rsid w:val="2423DF3C"/>
    <w:rsid w:val="242D4F1C"/>
    <w:rsid w:val="242D9295"/>
    <w:rsid w:val="24378F81"/>
    <w:rsid w:val="243A8465"/>
    <w:rsid w:val="244423CC"/>
    <w:rsid w:val="2444269D"/>
    <w:rsid w:val="244440DE"/>
    <w:rsid w:val="24450BB2"/>
    <w:rsid w:val="2448A734"/>
    <w:rsid w:val="244C98AB"/>
    <w:rsid w:val="24531803"/>
    <w:rsid w:val="245BFFD0"/>
    <w:rsid w:val="24669ACB"/>
    <w:rsid w:val="2467E947"/>
    <w:rsid w:val="246A133C"/>
    <w:rsid w:val="246A7797"/>
    <w:rsid w:val="246DC1E9"/>
    <w:rsid w:val="24732096"/>
    <w:rsid w:val="247AA6A2"/>
    <w:rsid w:val="2488B551"/>
    <w:rsid w:val="248B3C9B"/>
    <w:rsid w:val="248E6087"/>
    <w:rsid w:val="24A6A632"/>
    <w:rsid w:val="24A73CAF"/>
    <w:rsid w:val="24B25336"/>
    <w:rsid w:val="24CA7F74"/>
    <w:rsid w:val="24D52E43"/>
    <w:rsid w:val="24D812AD"/>
    <w:rsid w:val="24E9FF87"/>
    <w:rsid w:val="24EB0364"/>
    <w:rsid w:val="24EC340B"/>
    <w:rsid w:val="24ED0FF0"/>
    <w:rsid w:val="24EE57BD"/>
    <w:rsid w:val="24F1E3BF"/>
    <w:rsid w:val="24F2EF64"/>
    <w:rsid w:val="24FD3C11"/>
    <w:rsid w:val="24FD7E4C"/>
    <w:rsid w:val="2501E465"/>
    <w:rsid w:val="25037EF6"/>
    <w:rsid w:val="2503B1C7"/>
    <w:rsid w:val="250F2D8B"/>
    <w:rsid w:val="25199D4E"/>
    <w:rsid w:val="2520FED9"/>
    <w:rsid w:val="2525FD93"/>
    <w:rsid w:val="2526BF6F"/>
    <w:rsid w:val="2527DA15"/>
    <w:rsid w:val="252A63EA"/>
    <w:rsid w:val="252AB5E9"/>
    <w:rsid w:val="253018B0"/>
    <w:rsid w:val="25342390"/>
    <w:rsid w:val="25360C90"/>
    <w:rsid w:val="253D47BD"/>
    <w:rsid w:val="25451BEC"/>
    <w:rsid w:val="25489BC0"/>
    <w:rsid w:val="254A53F1"/>
    <w:rsid w:val="254CA4A9"/>
    <w:rsid w:val="254CFE61"/>
    <w:rsid w:val="2551D13D"/>
    <w:rsid w:val="2559038B"/>
    <w:rsid w:val="255B2CC5"/>
    <w:rsid w:val="255C9473"/>
    <w:rsid w:val="2564D155"/>
    <w:rsid w:val="256AD1E7"/>
    <w:rsid w:val="2576C7C8"/>
    <w:rsid w:val="25788D8E"/>
    <w:rsid w:val="257AEF40"/>
    <w:rsid w:val="257B43B6"/>
    <w:rsid w:val="2585FD60"/>
    <w:rsid w:val="25906E3D"/>
    <w:rsid w:val="2594DF2C"/>
    <w:rsid w:val="259A97D4"/>
    <w:rsid w:val="25A066CC"/>
    <w:rsid w:val="25A5AF21"/>
    <w:rsid w:val="25A872CB"/>
    <w:rsid w:val="25AE8EC8"/>
    <w:rsid w:val="25B6B942"/>
    <w:rsid w:val="25BB7FE0"/>
    <w:rsid w:val="25C03AA5"/>
    <w:rsid w:val="25C0EBF5"/>
    <w:rsid w:val="25C307C4"/>
    <w:rsid w:val="25CB8966"/>
    <w:rsid w:val="25CD2136"/>
    <w:rsid w:val="25CDE21A"/>
    <w:rsid w:val="25D2FF55"/>
    <w:rsid w:val="25D414DF"/>
    <w:rsid w:val="25D4ACE0"/>
    <w:rsid w:val="25D8126D"/>
    <w:rsid w:val="25DD01F8"/>
    <w:rsid w:val="25DFF6FE"/>
    <w:rsid w:val="25EBD3C5"/>
    <w:rsid w:val="25EFD44D"/>
    <w:rsid w:val="25F26403"/>
    <w:rsid w:val="25F96CF8"/>
    <w:rsid w:val="25FC9EBE"/>
    <w:rsid w:val="26062F2C"/>
    <w:rsid w:val="261A35A9"/>
    <w:rsid w:val="261BF739"/>
    <w:rsid w:val="261D095C"/>
    <w:rsid w:val="261F1567"/>
    <w:rsid w:val="2620A35F"/>
    <w:rsid w:val="262630B3"/>
    <w:rsid w:val="26266A7A"/>
    <w:rsid w:val="26269416"/>
    <w:rsid w:val="2630657B"/>
    <w:rsid w:val="26338FDC"/>
    <w:rsid w:val="263758F0"/>
    <w:rsid w:val="2646464C"/>
    <w:rsid w:val="2659661A"/>
    <w:rsid w:val="26674DCC"/>
    <w:rsid w:val="266A3409"/>
    <w:rsid w:val="266E1C3E"/>
    <w:rsid w:val="2675E9AF"/>
    <w:rsid w:val="2678DD9A"/>
    <w:rsid w:val="267E283C"/>
    <w:rsid w:val="267F072C"/>
    <w:rsid w:val="267FD9B8"/>
    <w:rsid w:val="26834D3B"/>
    <w:rsid w:val="2685107F"/>
    <w:rsid w:val="269501DF"/>
    <w:rsid w:val="26952192"/>
    <w:rsid w:val="26964C4C"/>
    <w:rsid w:val="2696D54F"/>
    <w:rsid w:val="26984324"/>
    <w:rsid w:val="2699A9F8"/>
    <w:rsid w:val="269A4170"/>
    <w:rsid w:val="269A53CB"/>
    <w:rsid w:val="269C06DD"/>
    <w:rsid w:val="269DFC69"/>
    <w:rsid w:val="26A11A8E"/>
    <w:rsid w:val="26A8F824"/>
    <w:rsid w:val="26B17094"/>
    <w:rsid w:val="26B66515"/>
    <w:rsid w:val="26B69EBC"/>
    <w:rsid w:val="26B7E03C"/>
    <w:rsid w:val="26BD469A"/>
    <w:rsid w:val="26D335ED"/>
    <w:rsid w:val="26DD55DA"/>
    <w:rsid w:val="26DD88AB"/>
    <w:rsid w:val="26E380E8"/>
    <w:rsid w:val="26E708BA"/>
    <w:rsid w:val="26E8B1C0"/>
    <w:rsid w:val="26EA7B3C"/>
    <w:rsid w:val="26F46937"/>
    <w:rsid w:val="2702D573"/>
    <w:rsid w:val="2707730E"/>
    <w:rsid w:val="2708F686"/>
    <w:rsid w:val="270DD27E"/>
    <w:rsid w:val="270FF0DA"/>
    <w:rsid w:val="271FD2B5"/>
    <w:rsid w:val="272C4EAA"/>
    <w:rsid w:val="272FD2F5"/>
    <w:rsid w:val="272FFBCB"/>
    <w:rsid w:val="27308034"/>
    <w:rsid w:val="2731E958"/>
    <w:rsid w:val="273388E5"/>
    <w:rsid w:val="273A558A"/>
    <w:rsid w:val="273ADA53"/>
    <w:rsid w:val="273C9615"/>
    <w:rsid w:val="273CF3FA"/>
    <w:rsid w:val="273D12E2"/>
    <w:rsid w:val="274CBEAF"/>
    <w:rsid w:val="274EF37C"/>
    <w:rsid w:val="27557EFE"/>
    <w:rsid w:val="275B32FB"/>
    <w:rsid w:val="275CF94D"/>
    <w:rsid w:val="276CB8FD"/>
    <w:rsid w:val="277326B6"/>
    <w:rsid w:val="277B6E21"/>
    <w:rsid w:val="27842A5F"/>
    <w:rsid w:val="27849EB6"/>
    <w:rsid w:val="27852B82"/>
    <w:rsid w:val="2785AC28"/>
    <w:rsid w:val="278AC6F1"/>
    <w:rsid w:val="279090FC"/>
    <w:rsid w:val="2799BD13"/>
    <w:rsid w:val="279C480D"/>
    <w:rsid w:val="279C9E78"/>
    <w:rsid w:val="279FC91D"/>
    <w:rsid w:val="27A1669C"/>
    <w:rsid w:val="27A8CA6D"/>
    <w:rsid w:val="27A9A1C1"/>
    <w:rsid w:val="27B6C49F"/>
    <w:rsid w:val="27BD131C"/>
    <w:rsid w:val="27C26397"/>
    <w:rsid w:val="27D22440"/>
    <w:rsid w:val="27D44FA8"/>
    <w:rsid w:val="27D84FD7"/>
    <w:rsid w:val="27DFBC82"/>
    <w:rsid w:val="27E63BE6"/>
    <w:rsid w:val="27E9602D"/>
    <w:rsid w:val="27EB3507"/>
    <w:rsid w:val="27EEA4D5"/>
    <w:rsid w:val="27F56395"/>
    <w:rsid w:val="27F7CD75"/>
    <w:rsid w:val="2804375F"/>
    <w:rsid w:val="2808C4A8"/>
    <w:rsid w:val="280A0BF5"/>
    <w:rsid w:val="280D432F"/>
    <w:rsid w:val="28159336"/>
    <w:rsid w:val="28223804"/>
    <w:rsid w:val="2828A1D3"/>
    <w:rsid w:val="28302BF6"/>
    <w:rsid w:val="28307EBD"/>
    <w:rsid w:val="2830F456"/>
    <w:rsid w:val="2830FD6A"/>
    <w:rsid w:val="283B72B7"/>
    <w:rsid w:val="283B7CC2"/>
    <w:rsid w:val="284216F8"/>
    <w:rsid w:val="2845063D"/>
    <w:rsid w:val="28489491"/>
    <w:rsid w:val="284A92C4"/>
    <w:rsid w:val="284DB19C"/>
    <w:rsid w:val="2852B47E"/>
    <w:rsid w:val="285434E7"/>
    <w:rsid w:val="2854AD5B"/>
    <w:rsid w:val="2854B521"/>
    <w:rsid w:val="285BDD05"/>
    <w:rsid w:val="286C5034"/>
    <w:rsid w:val="286D5611"/>
    <w:rsid w:val="28709717"/>
    <w:rsid w:val="28754D95"/>
    <w:rsid w:val="287FDDDF"/>
    <w:rsid w:val="288083A1"/>
    <w:rsid w:val="28854F7E"/>
    <w:rsid w:val="288DCCA3"/>
    <w:rsid w:val="28911678"/>
    <w:rsid w:val="2894FE88"/>
    <w:rsid w:val="2895C6DB"/>
    <w:rsid w:val="289AECF6"/>
    <w:rsid w:val="28ACF7F5"/>
    <w:rsid w:val="28B37718"/>
    <w:rsid w:val="28B5907B"/>
    <w:rsid w:val="28B874FB"/>
    <w:rsid w:val="28B9A213"/>
    <w:rsid w:val="28BCA897"/>
    <w:rsid w:val="28BD397B"/>
    <w:rsid w:val="28C222DE"/>
    <w:rsid w:val="28C29CE4"/>
    <w:rsid w:val="28C5BC42"/>
    <w:rsid w:val="28C7AA58"/>
    <w:rsid w:val="28CF3F78"/>
    <w:rsid w:val="28DE0322"/>
    <w:rsid w:val="290C2664"/>
    <w:rsid w:val="2910E5FE"/>
    <w:rsid w:val="291FFAC0"/>
    <w:rsid w:val="292B9684"/>
    <w:rsid w:val="292BC955"/>
    <w:rsid w:val="2934D91C"/>
    <w:rsid w:val="294AEFC6"/>
    <w:rsid w:val="294DD67F"/>
    <w:rsid w:val="2951CB6E"/>
    <w:rsid w:val="29568748"/>
    <w:rsid w:val="295BC3F9"/>
    <w:rsid w:val="29610B9E"/>
    <w:rsid w:val="2966C3E6"/>
    <w:rsid w:val="2966C6B0"/>
    <w:rsid w:val="29695DCB"/>
    <w:rsid w:val="296E181E"/>
    <w:rsid w:val="296E394F"/>
    <w:rsid w:val="297D046F"/>
    <w:rsid w:val="297DCE10"/>
    <w:rsid w:val="2981B0B9"/>
    <w:rsid w:val="2988B9B1"/>
    <w:rsid w:val="298FED1F"/>
    <w:rsid w:val="2996EBE1"/>
    <w:rsid w:val="299B8211"/>
    <w:rsid w:val="299DBDC6"/>
    <w:rsid w:val="29A2ACD8"/>
    <w:rsid w:val="29A8A1FD"/>
    <w:rsid w:val="29AA4F09"/>
    <w:rsid w:val="29ABA24B"/>
    <w:rsid w:val="29B05469"/>
    <w:rsid w:val="29B717F9"/>
    <w:rsid w:val="29B8FB21"/>
    <w:rsid w:val="29BD0C46"/>
    <w:rsid w:val="29C012CA"/>
    <w:rsid w:val="29C596E2"/>
    <w:rsid w:val="29C7F1D6"/>
    <w:rsid w:val="29CC461C"/>
    <w:rsid w:val="29D4E40E"/>
    <w:rsid w:val="29DB824D"/>
    <w:rsid w:val="29DD4E22"/>
    <w:rsid w:val="29DDF04D"/>
    <w:rsid w:val="29DF2CFA"/>
    <w:rsid w:val="29E1A427"/>
    <w:rsid w:val="29E4A18F"/>
    <w:rsid w:val="29EB05AB"/>
    <w:rsid w:val="29F510A4"/>
    <w:rsid w:val="29FC65B7"/>
    <w:rsid w:val="29FC81D4"/>
    <w:rsid w:val="29FFA72D"/>
    <w:rsid w:val="2A00F571"/>
    <w:rsid w:val="2A0389D3"/>
    <w:rsid w:val="2A04FEC2"/>
    <w:rsid w:val="2A06424B"/>
    <w:rsid w:val="2A083993"/>
    <w:rsid w:val="2A0DB03B"/>
    <w:rsid w:val="2A0E113A"/>
    <w:rsid w:val="2A0E75E1"/>
    <w:rsid w:val="2A0FB237"/>
    <w:rsid w:val="2A12D0A2"/>
    <w:rsid w:val="2A1FCE6A"/>
    <w:rsid w:val="2A243D4F"/>
    <w:rsid w:val="2A25B618"/>
    <w:rsid w:val="2A35A47F"/>
    <w:rsid w:val="2A3FD30A"/>
    <w:rsid w:val="2A40D5BD"/>
    <w:rsid w:val="2A426C9D"/>
    <w:rsid w:val="2A4AB5FC"/>
    <w:rsid w:val="2A596567"/>
    <w:rsid w:val="2A6079D3"/>
    <w:rsid w:val="2A6BF04D"/>
    <w:rsid w:val="2A748536"/>
    <w:rsid w:val="2A76FD34"/>
    <w:rsid w:val="2A77D13C"/>
    <w:rsid w:val="2A79C96E"/>
    <w:rsid w:val="2A7CBD48"/>
    <w:rsid w:val="2A7FE466"/>
    <w:rsid w:val="2A816B14"/>
    <w:rsid w:val="2A90E6E0"/>
    <w:rsid w:val="2A924E4F"/>
    <w:rsid w:val="2A963453"/>
    <w:rsid w:val="2AA3FBAC"/>
    <w:rsid w:val="2AA7A85A"/>
    <w:rsid w:val="2AAADE99"/>
    <w:rsid w:val="2AAD5CCA"/>
    <w:rsid w:val="2AAFBD5B"/>
    <w:rsid w:val="2AB0D3DC"/>
    <w:rsid w:val="2ABAD99A"/>
    <w:rsid w:val="2ABBB969"/>
    <w:rsid w:val="2ABBEE85"/>
    <w:rsid w:val="2ABCB8B0"/>
    <w:rsid w:val="2AC125F4"/>
    <w:rsid w:val="2AC4C5F1"/>
    <w:rsid w:val="2AC607F7"/>
    <w:rsid w:val="2AC8B27B"/>
    <w:rsid w:val="2ACA9745"/>
    <w:rsid w:val="2ACADF5C"/>
    <w:rsid w:val="2ACB1852"/>
    <w:rsid w:val="2AD2D268"/>
    <w:rsid w:val="2AD30539"/>
    <w:rsid w:val="2AD3F4A6"/>
    <w:rsid w:val="2AD646AF"/>
    <w:rsid w:val="2AD984F8"/>
    <w:rsid w:val="2ADD12AD"/>
    <w:rsid w:val="2AF398B8"/>
    <w:rsid w:val="2AF51668"/>
    <w:rsid w:val="2AF60B18"/>
    <w:rsid w:val="2AF66EA6"/>
    <w:rsid w:val="2AF93AF5"/>
    <w:rsid w:val="2AFE0E6D"/>
    <w:rsid w:val="2AFFCFEA"/>
    <w:rsid w:val="2B0298AC"/>
    <w:rsid w:val="2B1397FC"/>
    <w:rsid w:val="2B15B1BE"/>
    <w:rsid w:val="2B1C3A19"/>
    <w:rsid w:val="2B1F0B3C"/>
    <w:rsid w:val="2B2FC431"/>
    <w:rsid w:val="2B303477"/>
    <w:rsid w:val="2B317AA9"/>
    <w:rsid w:val="2B3449A6"/>
    <w:rsid w:val="2B3C9AC0"/>
    <w:rsid w:val="2B3CAE77"/>
    <w:rsid w:val="2B4019EC"/>
    <w:rsid w:val="2B447F45"/>
    <w:rsid w:val="2B4545C8"/>
    <w:rsid w:val="2B4D6447"/>
    <w:rsid w:val="2B5025D3"/>
    <w:rsid w:val="2B521C06"/>
    <w:rsid w:val="2B5910C7"/>
    <w:rsid w:val="2B6157E7"/>
    <w:rsid w:val="2B629DDF"/>
    <w:rsid w:val="2B67BC71"/>
    <w:rsid w:val="2B6D4A3F"/>
    <w:rsid w:val="2B6DE7B8"/>
    <w:rsid w:val="2B7449EB"/>
    <w:rsid w:val="2B75CBE1"/>
    <w:rsid w:val="2B78C78A"/>
    <w:rsid w:val="2B7AECE2"/>
    <w:rsid w:val="2B8424F2"/>
    <w:rsid w:val="2B8510DB"/>
    <w:rsid w:val="2B860437"/>
    <w:rsid w:val="2B9AA57D"/>
    <w:rsid w:val="2B9B0E9E"/>
    <w:rsid w:val="2B9D1A7E"/>
    <w:rsid w:val="2BA971EA"/>
    <w:rsid w:val="2BAFA7C2"/>
    <w:rsid w:val="2BB0346E"/>
    <w:rsid w:val="2BB0CBF9"/>
    <w:rsid w:val="2BB0F099"/>
    <w:rsid w:val="2BB7961D"/>
    <w:rsid w:val="2BB80657"/>
    <w:rsid w:val="2BB900A1"/>
    <w:rsid w:val="2BBAEA9C"/>
    <w:rsid w:val="2BBD96F8"/>
    <w:rsid w:val="2BC03146"/>
    <w:rsid w:val="2BDCA669"/>
    <w:rsid w:val="2BDF8D2C"/>
    <w:rsid w:val="2BE0B9D7"/>
    <w:rsid w:val="2BE13509"/>
    <w:rsid w:val="2BE8F37B"/>
    <w:rsid w:val="2BE97BB5"/>
    <w:rsid w:val="2BEAE4DF"/>
    <w:rsid w:val="2BEB62F8"/>
    <w:rsid w:val="2BF0E77D"/>
    <w:rsid w:val="2BF2946A"/>
    <w:rsid w:val="2BF36A07"/>
    <w:rsid w:val="2BFA7DB3"/>
    <w:rsid w:val="2BFC7352"/>
    <w:rsid w:val="2C008B0C"/>
    <w:rsid w:val="2C010E80"/>
    <w:rsid w:val="2C063EC9"/>
    <w:rsid w:val="2C08D79B"/>
    <w:rsid w:val="2C0EC3B1"/>
    <w:rsid w:val="2C0EFC58"/>
    <w:rsid w:val="2C12C596"/>
    <w:rsid w:val="2C172082"/>
    <w:rsid w:val="2C1B665B"/>
    <w:rsid w:val="2C1E7500"/>
    <w:rsid w:val="2C25101E"/>
    <w:rsid w:val="2C27CE27"/>
    <w:rsid w:val="2C35D51D"/>
    <w:rsid w:val="2C3E111F"/>
    <w:rsid w:val="2C43841F"/>
    <w:rsid w:val="2C4BC8E6"/>
    <w:rsid w:val="2C4D454E"/>
    <w:rsid w:val="2C4DD401"/>
    <w:rsid w:val="2C562BD7"/>
    <w:rsid w:val="2C59190D"/>
    <w:rsid w:val="2C5E19B2"/>
    <w:rsid w:val="2C5E5960"/>
    <w:rsid w:val="2C61D51C"/>
    <w:rsid w:val="2C65FE86"/>
    <w:rsid w:val="2C67AF14"/>
    <w:rsid w:val="2C6AA974"/>
    <w:rsid w:val="2C6FBE75"/>
    <w:rsid w:val="2C76131F"/>
    <w:rsid w:val="2C7689F4"/>
    <w:rsid w:val="2C799334"/>
    <w:rsid w:val="2C79DBD1"/>
    <w:rsid w:val="2C7B3089"/>
    <w:rsid w:val="2C7CB672"/>
    <w:rsid w:val="2C7CF897"/>
    <w:rsid w:val="2C7DB965"/>
    <w:rsid w:val="2C814C6D"/>
    <w:rsid w:val="2C815E09"/>
    <w:rsid w:val="2C83080E"/>
    <w:rsid w:val="2C844FDB"/>
    <w:rsid w:val="2C854BFA"/>
    <w:rsid w:val="2C86715D"/>
    <w:rsid w:val="2C8DEDD6"/>
    <w:rsid w:val="2C8FD021"/>
    <w:rsid w:val="2CA35DE6"/>
    <w:rsid w:val="2CA39908"/>
    <w:rsid w:val="2CAC8D85"/>
    <w:rsid w:val="2CAC98EF"/>
    <w:rsid w:val="2CB53CFC"/>
    <w:rsid w:val="2CB772A6"/>
    <w:rsid w:val="2CBFC2FB"/>
    <w:rsid w:val="2CC3589C"/>
    <w:rsid w:val="2CCC6BE2"/>
    <w:rsid w:val="2CDC49FA"/>
    <w:rsid w:val="2CDCEE2B"/>
    <w:rsid w:val="2CDEBB46"/>
    <w:rsid w:val="2CEB3E01"/>
    <w:rsid w:val="2CEF5CA3"/>
    <w:rsid w:val="2CF15CD7"/>
    <w:rsid w:val="2CF2D8DE"/>
    <w:rsid w:val="2CF6D454"/>
    <w:rsid w:val="2CF76296"/>
    <w:rsid w:val="2CF7E3A3"/>
    <w:rsid w:val="2D01905B"/>
    <w:rsid w:val="2D0AD3A2"/>
    <w:rsid w:val="2D0E87AB"/>
    <w:rsid w:val="2D0FA665"/>
    <w:rsid w:val="2D131283"/>
    <w:rsid w:val="2D149300"/>
    <w:rsid w:val="2D166235"/>
    <w:rsid w:val="2D167531"/>
    <w:rsid w:val="2D241996"/>
    <w:rsid w:val="2D29896C"/>
    <w:rsid w:val="2D2C4CBF"/>
    <w:rsid w:val="2D2E25DD"/>
    <w:rsid w:val="2D2ED345"/>
    <w:rsid w:val="2D308BCA"/>
    <w:rsid w:val="2D309619"/>
    <w:rsid w:val="2D30ADE7"/>
    <w:rsid w:val="2D323618"/>
    <w:rsid w:val="2D33D678"/>
    <w:rsid w:val="2D345392"/>
    <w:rsid w:val="2D4C0F3A"/>
    <w:rsid w:val="2D4EDF96"/>
    <w:rsid w:val="2D57FBF6"/>
    <w:rsid w:val="2D591B60"/>
    <w:rsid w:val="2D6881CA"/>
    <w:rsid w:val="2D6909F1"/>
    <w:rsid w:val="2D6CADC9"/>
    <w:rsid w:val="2D8062CA"/>
    <w:rsid w:val="2D8147B7"/>
    <w:rsid w:val="2D83678F"/>
    <w:rsid w:val="2D96C7F5"/>
    <w:rsid w:val="2D9B4385"/>
    <w:rsid w:val="2D9E124F"/>
    <w:rsid w:val="2DA47AC9"/>
    <w:rsid w:val="2DA9E331"/>
    <w:rsid w:val="2DAC5257"/>
    <w:rsid w:val="2DC043BF"/>
    <w:rsid w:val="2DC201EB"/>
    <w:rsid w:val="2DC4E4C3"/>
    <w:rsid w:val="2DC84107"/>
    <w:rsid w:val="2DC8CEF3"/>
    <w:rsid w:val="2DCFBE6C"/>
    <w:rsid w:val="2DD5C7FF"/>
    <w:rsid w:val="2DE33FFB"/>
    <w:rsid w:val="2DE560D0"/>
    <w:rsid w:val="2DE76360"/>
    <w:rsid w:val="2DEC9C7A"/>
    <w:rsid w:val="2DEDB6A5"/>
    <w:rsid w:val="2DEF00BC"/>
    <w:rsid w:val="2DF020C8"/>
    <w:rsid w:val="2DF08896"/>
    <w:rsid w:val="2DF0BD50"/>
    <w:rsid w:val="2DF70DB6"/>
    <w:rsid w:val="2DF77FC3"/>
    <w:rsid w:val="2DF7A348"/>
    <w:rsid w:val="2DFA29C1"/>
    <w:rsid w:val="2E001F8F"/>
    <w:rsid w:val="2E050D25"/>
    <w:rsid w:val="2E17B455"/>
    <w:rsid w:val="2E1E35AC"/>
    <w:rsid w:val="2E2207F0"/>
    <w:rsid w:val="2E292D78"/>
    <w:rsid w:val="2E2ED0E2"/>
    <w:rsid w:val="2E2F69C0"/>
    <w:rsid w:val="2E322C47"/>
    <w:rsid w:val="2E3519B9"/>
    <w:rsid w:val="2E3AEF8B"/>
    <w:rsid w:val="2E3F6969"/>
    <w:rsid w:val="2E409C76"/>
    <w:rsid w:val="2E48E099"/>
    <w:rsid w:val="2E54ECC9"/>
    <w:rsid w:val="2E572462"/>
    <w:rsid w:val="2E662D72"/>
    <w:rsid w:val="2E7720D5"/>
    <w:rsid w:val="2E7D5138"/>
    <w:rsid w:val="2E8C56FC"/>
    <w:rsid w:val="2E91F056"/>
    <w:rsid w:val="2E95FFA9"/>
    <w:rsid w:val="2E9FEF59"/>
    <w:rsid w:val="2EA2D958"/>
    <w:rsid w:val="2EA50B5B"/>
    <w:rsid w:val="2EA75C5F"/>
    <w:rsid w:val="2EAD5694"/>
    <w:rsid w:val="2EAF9DC0"/>
    <w:rsid w:val="2EB37DB2"/>
    <w:rsid w:val="2EB80AC0"/>
    <w:rsid w:val="2EBF0F46"/>
    <w:rsid w:val="2EBFEF74"/>
    <w:rsid w:val="2ECDCACF"/>
    <w:rsid w:val="2ED38B6B"/>
    <w:rsid w:val="2ED46E51"/>
    <w:rsid w:val="2ED5011C"/>
    <w:rsid w:val="2ED56F56"/>
    <w:rsid w:val="2EDF0794"/>
    <w:rsid w:val="2EDF66CF"/>
    <w:rsid w:val="2EE371BB"/>
    <w:rsid w:val="2EEAA63C"/>
    <w:rsid w:val="2EEB9055"/>
    <w:rsid w:val="2EEC4184"/>
    <w:rsid w:val="2EEFF21E"/>
    <w:rsid w:val="2EF19F57"/>
    <w:rsid w:val="2EFB418D"/>
    <w:rsid w:val="2F004925"/>
    <w:rsid w:val="2F024900"/>
    <w:rsid w:val="2F026474"/>
    <w:rsid w:val="2F0325F8"/>
    <w:rsid w:val="2F09428F"/>
    <w:rsid w:val="2F10E8C4"/>
    <w:rsid w:val="2F116330"/>
    <w:rsid w:val="2F1313D3"/>
    <w:rsid w:val="2F1370F3"/>
    <w:rsid w:val="2F15E353"/>
    <w:rsid w:val="2F1C9656"/>
    <w:rsid w:val="2F2063B3"/>
    <w:rsid w:val="2F245DBE"/>
    <w:rsid w:val="2F2E9AAA"/>
    <w:rsid w:val="2F300B77"/>
    <w:rsid w:val="2F32EE54"/>
    <w:rsid w:val="2F3356EB"/>
    <w:rsid w:val="2F3500DA"/>
    <w:rsid w:val="2F399C3C"/>
    <w:rsid w:val="2F3E1A53"/>
    <w:rsid w:val="2F3E4E94"/>
    <w:rsid w:val="2F453F92"/>
    <w:rsid w:val="2F50EF84"/>
    <w:rsid w:val="2F5D7B91"/>
    <w:rsid w:val="2F5F4091"/>
    <w:rsid w:val="2F67585C"/>
    <w:rsid w:val="2F6C4B07"/>
    <w:rsid w:val="2F712111"/>
    <w:rsid w:val="2F738F97"/>
    <w:rsid w:val="2F77CAE2"/>
    <w:rsid w:val="2F82969A"/>
    <w:rsid w:val="2F840120"/>
    <w:rsid w:val="2F8A9A9F"/>
    <w:rsid w:val="2F95C9CD"/>
    <w:rsid w:val="2F96BAF3"/>
    <w:rsid w:val="2F9AAAEB"/>
    <w:rsid w:val="2F9C1B5D"/>
    <w:rsid w:val="2FA07A11"/>
    <w:rsid w:val="2FA3C55A"/>
    <w:rsid w:val="2FAD9612"/>
    <w:rsid w:val="2FAEC62B"/>
    <w:rsid w:val="2FBEF95D"/>
    <w:rsid w:val="2FC13A44"/>
    <w:rsid w:val="2FC1993C"/>
    <w:rsid w:val="2FC3272A"/>
    <w:rsid w:val="2FC62910"/>
    <w:rsid w:val="2FCE3EB9"/>
    <w:rsid w:val="2FCEFA9F"/>
    <w:rsid w:val="2FD13502"/>
    <w:rsid w:val="2FD1A34B"/>
    <w:rsid w:val="2FD23BBE"/>
    <w:rsid w:val="2FDF2D97"/>
    <w:rsid w:val="2FE1BE72"/>
    <w:rsid w:val="2FE3C1EA"/>
    <w:rsid w:val="2FE57B20"/>
    <w:rsid w:val="2FF0D7F8"/>
    <w:rsid w:val="2FF604B3"/>
    <w:rsid w:val="2FF62F36"/>
    <w:rsid w:val="2FF78CD0"/>
    <w:rsid w:val="300B1FFF"/>
    <w:rsid w:val="300F744B"/>
    <w:rsid w:val="30112AF5"/>
    <w:rsid w:val="30162BF1"/>
    <w:rsid w:val="30164EDE"/>
    <w:rsid w:val="301A1473"/>
    <w:rsid w:val="30208E43"/>
    <w:rsid w:val="302183EA"/>
    <w:rsid w:val="30225824"/>
    <w:rsid w:val="3026F023"/>
    <w:rsid w:val="30298564"/>
    <w:rsid w:val="302BA9E7"/>
    <w:rsid w:val="3039B7FD"/>
    <w:rsid w:val="303C8FBE"/>
    <w:rsid w:val="303F4A0F"/>
    <w:rsid w:val="304A0FE6"/>
    <w:rsid w:val="304A9643"/>
    <w:rsid w:val="30504102"/>
    <w:rsid w:val="3050AE7D"/>
    <w:rsid w:val="30531751"/>
    <w:rsid w:val="30564D4F"/>
    <w:rsid w:val="305E81B3"/>
    <w:rsid w:val="3060AE0D"/>
    <w:rsid w:val="306D57FB"/>
    <w:rsid w:val="3072904F"/>
    <w:rsid w:val="3075321B"/>
    <w:rsid w:val="307F347E"/>
    <w:rsid w:val="3088CF97"/>
    <w:rsid w:val="308C4A1C"/>
    <w:rsid w:val="308DA0B4"/>
    <w:rsid w:val="308E7DA6"/>
    <w:rsid w:val="30918A5E"/>
    <w:rsid w:val="3092D64B"/>
    <w:rsid w:val="309351C2"/>
    <w:rsid w:val="3097DB6F"/>
    <w:rsid w:val="309C8587"/>
    <w:rsid w:val="309F51BA"/>
    <w:rsid w:val="30A2A4C9"/>
    <w:rsid w:val="30A34B9A"/>
    <w:rsid w:val="30AE7A08"/>
    <w:rsid w:val="30BA29AB"/>
    <w:rsid w:val="30C4C529"/>
    <w:rsid w:val="30C78117"/>
    <w:rsid w:val="30C827CF"/>
    <w:rsid w:val="30C9FD72"/>
    <w:rsid w:val="30D2BA83"/>
    <w:rsid w:val="30D4D4EA"/>
    <w:rsid w:val="30D5A22B"/>
    <w:rsid w:val="30DC43BC"/>
    <w:rsid w:val="30DCFCDC"/>
    <w:rsid w:val="30E6177A"/>
    <w:rsid w:val="30E9921E"/>
    <w:rsid w:val="30EDA77C"/>
    <w:rsid w:val="30F1B420"/>
    <w:rsid w:val="30F38AFC"/>
    <w:rsid w:val="30F4C52F"/>
    <w:rsid w:val="30FBB13F"/>
    <w:rsid w:val="30FD32D0"/>
    <w:rsid w:val="3102191B"/>
    <w:rsid w:val="3103FCFF"/>
    <w:rsid w:val="31086F8C"/>
    <w:rsid w:val="31101AD8"/>
    <w:rsid w:val="31145E18"/>
    <w:rsid w:val="3119B7C9"/>
    <w:rsid w:val="311D42D2"/>
    <w:rsid w:val="311EBD78"/>
    <w:rsid w:val="31291E60"/>
    <w:rsid w:val="312B3224"/>
    <w:rsid w:val="312FF298"/>
    <w:rsid w:val="31301CA4"/>
    <w:rsid w:val="313188FD"/>
    <w:rsid w:val="31345AD5"/>
    <w:rsid w:val="3139C2BA"/>
    <w:rsid w:val="313E4CF3"/>
    <w:rsid w:val="31400368"/>
    <w:rsid w:val="3143D9AD"/>
    <w:rsid w:val="3145CB7B"/>
    <w:rsid w:val="3154D834"/>
    <w:rsid w:val="31559242"/>
    <w:rsid w:val="315C6D7E"/>
    <w:rsid w:val="315F3C72"/>
    <w:rsid w:val="31616BB8"/>
    <w:rsid w:val="3167EE31"/>
    <w:rsid w:val="31696862"/>
    <w:rsid w:val="3169E9AF"/>
    <w:rsid w:val="317B5956"/>
    <w:rsid w:val="317CAB0E"/>
    <w:rsid w:val="31816B2D"/>
    <w:rsid w:val="3181C4D1"/>
    <w:rsid w:val="3182A3A8"/>
    <w:rsid w:val="318888E6"/>
    <w:rsid w:val="318ACAE9"/>
    <w:rsid w:val="318BF613"/>
    <w:rsid w:val="318CC67B"/>
    <w:rsid w:val="318D96A0"/>
    <w:rsid w:val="318E0553"/>
    <w:rsid w:val="31922BA0"/>
    <w:rsid w:val="319B7873"/>
    <w:rsid w:val="31A0F356"/>
    <w:rsid w:val="31A2B083"/>
    <w:rsid w:val="31A90F2F"/>
    <w:rsid w:val="31AB11C2"/>
    <w:rsid w:val="31C2FEBF"/>
    <w:rsid w:val="31C8DB0E"/>
    <w:rsid w:val="31CB54C6"/>
    <w:rsid w:val="31CFE0AA"/>
    <w:rsid w:val="31D26A12"/>
    <w:rsid w:val="31E406A8"/>
    <w:rsid w:val="31EB05EB"/>
    <w:rsid w:val="31ED2F22"/>
    <w:rsid w:val="31FA92CC"/>
    <w:rsid w:val="31FAAB53"/>
    <w:rsid w:val="3203E12F"/>
    <w:rsid w:val="320463E4"/>
    <w:rsid w:val="3205A539"/>
    <w:rsid w:val="3207C915"/>
    <w:rsid w:val="32085AA0"/>
    <w:rsid w:val="320EC37F"/>
    <w:rsid w:val="32167019"/>
    <w:rsid w:val="322020F1"/>
    <w:rsid w:val="3222B1AC"/>
    <w:rsid w:val="3229F712"/>
    <w:rsid w:val="322C367D"/>
    <w:rsid w:val="322EDD43"/>
    <w:rsid w:val="32311C8C"/>
    <w:rsid w:val="32322BAF"/>
    <w:rsid w:val="323D308D"/>
    <w:rsid w:val="323F7FAC"/>
    <w:rsid w:val="32555C0D"/>
    <w:rsid w:val="326262C4"/>
    <w:rsid w:val="326273AA"/>
    <w:rsid w:val="3266AF64"/>
    <w:rsid w:val="326A4CD7"/>
    <w:rsid w:val="327123B1"/>
    <w:rsid w:val="3271A923"/>
    <w:rsid w:val="327280B6"/>
    <w:rsid w:val="32736234"/>
    <w:rsid w:val="327403BE"/>
    <w:rsid w:val="327C7BAD"/>
    <w:rsid w:val="328CCAAC"/>
    <w:rsid w:val="32975CEE"/>
    <w:rsid w:val="32A4CEA0"/>
    <w:rsid w:val="32AD0164"/>
    <w:rsid w:val="32BE96AC"/>
    <w:rsid w:val="32C3C9CC"/>
    <w:rsid w:val="32D78144"/>
    <w:rsid w:val="32DF367E"/>
    <w:rsid w:val="32E0E857"/>
    <w:rsid w:val="32E373F3"/>
    <w:rsid w:val="32F06684"/>
    <w:rsid w:val="32FC3161"/>
    <w:rsid w:val="330FE7D5"/>
    <w:rsid w:val="33102448"/>
    <w:rsid w:val="33134C6C"/>
    <w:rsid w:val="3318E2A6"/>
    <w:rsid w:val="331DF01A"/>
    <w:rsid w:val="3325A008"/>
    <w:rsid w:val="332AC664"/>
    <w:rsid w:val="332BAA81"/>
    <w:rsid w:val="332FEC8D"/>
    <w:rsid w:val="3333D919"/>
    <w:rsid w:val="333AE1B5"/>
    <w:rsid w:val="333BC6A2"/>
    <w:rsid w:val="3349F6CE"/>
    <w:rsid w:val="33531832"/>
    <w:rsid w:val="33532026"/>
    <w:rsid w:val="33656179"/>
    <w:rsid w:val="336CE6E3"/>
    <w:rsid w:val="336D4770"/>
    <w:rsid w:val="337439B4"/>
    <w:rsid w:val="337A5C2C"/>
    <w:rsid w:val="33810592"/>
    <w:rsid w:val="338BFD12"/>
    <w:rsid w:val="338D52CD"/>
    <w:rsid w:val="338F9180"/>
    <w:rsid w:val="33977F81"/>
    <w:rsid w:val="3398C124"/>
    <w:rsid w:val="3398DD52"/>
    <w:rsid w:val="3399B40E"/>
    <w:rsid w:val="339C41DE"/>
    <w:rsid w:val="339FA5BA"/>
    <w:rsid w:val="33A15D97"/>
    <w:rsid w:val="33A19055"/>
    <w:rsid w:val="33ABC1DA"/>
    <w:rsid w:val="33B715CA"/>
    <w:rsid w:val="33BCBF95"/>
    <w:rsid w:val="33BE21FF"/>
    <w:rsid w:val="33C141EB"/>
    <w:rsid w:val="33CD424C"/>
    <w:rsid w:val="33DBD74A"/>
    <w:rsid w:val="33DBE87B"/>
    <w:rsid w:val="33DF665C"/>
    <w:rsid w:val="33E927DD"/>
    <w:rsid w:val="33E9B91D"/>
    <w:rsid w:val="33ECF753"/>
    <w:rsid w:val="33ED580C"/>
    <w:rsid w:val="33F046FD"/>
    <w:rsid w:val="33F6A55D"/>
    <w:rsid w:val="33FCC226"/>
    <w:rsid w:val="34017FB9"/>
    <w:rsid w:val="3404AEB1"/>
    <w:rsid w:val="34071137"/>
    <w:rsid w:val="340E6149"/>
    <w:rsid w:val="340ECA14"/>
    <w:rsid w:val="341E3567"/>
    <w:rsid w:val="3425ADF7"/>
    <w:rsid w:val="342BBAB4"/>
    <w:rsid w:val="342E1ECC"/>
    <w:rsid w:val="342E4A6A"/>
    <w:rsid w:val="342EBD6B"/>
    <w:rsid w:val="3430C48B"/>
    <w:rsid w:val="3432B89D"/>
    <w:rsid w:val="3432D359"/>
    <w:rsid w:val="3438C7A6"/>
    <w:rsid w:val="3438FA77"/>
    <w:rsid w:val="3441BFBD"/>
    <w:rsid w:val="34484F33"/>
    <w:rsid w:val="34578778"/>
    <w:rsid w:val="345848F7"/>
    <w:rsid w:val="345A670D"/>
    <w:rsid w:val="345B109F"/>
    <w:rsid w:val="345C1169"/>
    <w:rsid w:val="3461ED80"/>
    <w:rsid w:val="346725EE"/>
    <w:rsid w:val="3467B092"/>
    <w:rsid w:val="3467B0FB"/>
    <w:rsid w:val="346B4715"/>
    <w:rsid w:val="346B5699"/>
    <w:rsid w:val="3470CFF4"/>
    <w:rsid w:val="34719631"/>
    <w:rsid w:val="3474D44A"/>
    <w:rsid w:val="347F8CC7"/>
    <w:rsid w:val="34863482"/>
    <w:rsid w:val="3497B877"/>
    <w:rsid w:val="34A38E3D"/>
    <w:rsid w:val="34A4C2C8"/>
    <w:rsid w:val="34A82C61"/>
    <w:rsid w:val="34B1263C"/>
    <w:rsid w:val="34BAF20C"/>
    <w:rsid w:val="34BDDF8D"/>
    <w:rsid w:val="34C570E5"/>
    <w:rsid w:val="34CFC350"/>
    <w:rsid w:val="34D529E3"/>
    <w:rsid w:val="34DCFBA0"/>
    <w:rsid w:val="34E89E76"/>
    <w:rsid w:val="34E9CD2B"/>
    <w:rsid w:val="34EA6667"/>
    <w:rsid w:val="34ECBDAE"/>
    <w:rsid w:val="34ECE319"/>
    <w:rsid w:val="34ED2350"/>
    <w:rsid w:val="34EE231C"/>
    <w:rsid w:val="34F04D0E"/>
    <w:rsid w:val="34F22305"/>
    <w:rsid w:val="34F3730E"/>
    <w:rsid w:val="34F80467"/>
    <w:rsid w:val="34F96775"/>
    <w:rsid w:val="35018B8A"/>
    <w:rsid w:val="3505FA72"/>
    <w:rsid w:val="350FC1E7"/>
    <w:rsid w:val="3513C104"/>
    <w:rsid w:val="351C2A41"/>
    <w:rsid w:val="351C4DB9"/>
    <w:rsid w:val="351EAC73"/>
    <w:rsid w:val="351F7A52"/>
    <w:rsid w:val="35241FA0"/>
    <w:rsid w:val="35250A87"/>
    <w:rsid w:val="35292016"/>
    <w:rsid w:val="3529E8BE"/>
    <w:rsid w:val="352CB004"/>
    <w:rsid w:val="3531E76E"/>
    <w:rsid w:val="353504B4"/>
    <w:rsid w:val="3536FCF2"/>
    <w:rsid w:val="35375CF0"/>
    <w:rsid w:val="353B76D0"/>
    <w:rsid w:val="353DBBB2"/>
    <w:rsid w:val="353DC100"/>
    <w:rsid w:val="353E798E"/>
    <w:rsid w:val="3540C91E"/>
    <w:rsid w:val="3544833A"/>
    <w:rsid w:val="3544EE4B"/>
    <w:rsid w:val="3545B2C7"/>
    <w:rsid w:val="3547F989"/>
    <w:rsid w:val="355042E8"/>
    <w:rsid w:val="355135EE"/>
    <w:rsid w:val="355211D0"/>
    <w:rsid w:val="355322C8"/>
    <w:rsid w:val="355F17C1"/>
    <w:rsid w:val="35634345"/>
    <w:rsid w:val="3579E57D"/>
    <w:rsid w:val="357C309A"/>
    <w:rsid w:val="3581DB0E"/>
    <w:rsid w:val="3589D9A7"/>
    <w:rsid w:val="358D413F"/>
    <w:rsid w:val="3590ECAE"/>
    <w:rsid w:val="35957D49"/>
    <w:rsid w:val="359DEDCA"/>
    <w:rsid w:val="35A0C121"/>
    <w:rsid w:val="35A1A9E5"/>
    <w:rsid w:val="35B608ED"/>
    <w:rsid w:val="35B70B17"/>
    <w:rsid w:val="35C08C34"/>
    <w:rsid w:val="35C1B480"/>
    <w:rsid w:val="35C32A5F"/>
    <w:rsid w:val="35C7807D"/>
    <w:rsid w:val="35D58664"/>
    <w:rsid w:val="35DA9D85"/>
    <w:rsid w:val="35E36893"/>
    <w:rsid w:val="35E4DA6C"/>
    <w:rsid w:val="35F24518"/>
    <w:rsid w:val="35F44053"/>
    <w:rsid w:val="35F5ACEF"/>
    <w:rsid w:val="35F6376E"/>
    <w:rsid w:val="35F8B320"/>
    <w:rsid w:val="35FF84DB"/>
    <w:rsid w:val="3604CAFC"/>
    <w:rsid w:val="3604E167"/>
    <w:rsid w:val="360E460B"/>
    <w:rsid w:val="3633D770"/>
    <w:rsid w:val="36351ED0"/>
    <w:rsid w:val="364310D9"/>
    <w:rsid w:val="36439B9F"/>
    <w:rsid w:val="365E863A"/>
    <w:rsid w:val="3667415C"/>
    <w:rsid w:val="3673EEA1"/>
    <w:rsid w:val="36747AB5"/>
    <w:rsid w:val="3676F525"/>
    <w:rsid w:val="3679EA21"/>
    <w:rsid w:val="36832296"/>
    <w:rsid w:val="368D590F"/>
    <w:rsid w:val="36935351"/>
    <w:rsid w:val="3693F992"/>
    <w:rsid w:val="36940C00"/>
    <w:rsid w:val="369C6158"/>
    <w:rsid w:val="36A2F3B4"/>
    <w:rsid w:val="36AAE178"/>
    <w:rsid w:val="36AECDF6"/>
    <w:rsid w:val="36B0345A"/>
    <w:rsid w:val="36B91861"/>
    <w:rsid w:val="36BC940C"/>
    <w:rsid w:val="36C2B963"/>
    <w:rsid w:val="36D0B55E"/>
    <w:rsid w:val="36D2C963"/>
    <w:rsid w:val="36D3DEED"/>
    <w:rsid w:val="36E17E7F"/>
    <w:rsid w:val="36E25958"/>
    <w:rsid w:val="36E3629C"/>
    <w:rsid w:val="36F24AB4"/>
    <w:rsid w:val="36F580E5"/>
    <w:rsid w:val="36F634E4"/>
    <w:rsid w:val="36F871D2"/>
    <w:rsid w:val="36F95663"/>
    <w:rsid w:val="36FF3968"/>
    <w:rsid w:val="37036DFD"/>
    <w:rsid w:val="370645B4"/>
    <w:rsid w:val="370B91B9"/>
    <w:rsid w:val="3717F323"/>
    <w:rsid w:val="37203127"/>
    <w:rsid w:val="37244489"/>
    <w:rsid w:val="37289D56"/>
    <w:rsid w:val="3729E4A7"/>
    <w:rsid w:val="3734B1D5"/>
    <w:rsid w:val="373741A3"/>
    <w:rsid w:val="37386763"/>
    <w:rsid w:val="3739ED76"/>
    <w:rsid w:val="373AC2E0"/>
    <w:rsid w:val="373C0C15"/>
    <w:rsid w:val="3742A556"/>
    <w:rsid w:val="374442A9"/>
    <w:rsid w:val="37460CBB"/>
    <w:rsid w:val="374A39AD"/>
    <w:rsid w:val="374CF47C"/>
    <w:rsid w:val="374F3B10"/>
    <w:rsid w:val="37505157"/>
    <w:rsid w:val="375092A6"/>
    <w:rsid w:val="3751EB16"/>
    <w:rsid w:val="3754D88E"/>
    <w:rsid w:val="3757145B"/>
    <w:rsid w:val="37606EA0"/>
    <w:rsid w:val="376A6643"/>
    <w:rsid w:val="376CE0AD"/>
    <w:rsid w:val="376E3F6F"/>
    <w:rsid w:val="377BAE36"/>
    <w:rsid w:val="377F94D6"/>
    <w:rsid w:val="3789B4C3"/>
    <w:rsid w:val="378AC267"/>
    <w:rsid w:val="378CF639"/>
    <w:rsid w:val="379402D8"/>
    <w:rsid w:val="3796B18E"/>
    <w:rsid w:val="379763C5"/>
    <w:rsid w:val="379B6046"/>
    <w:rsid w:val="379F13C6"/>
    <w:rsid w:val="37A293B1"/>
    <w:rsid w:val="37A3436B"/>
    <w:rsid w:val="37A8B12D"/>
    <w:rsid w:val="37A912F0"/>
    <w:rsid w:val="37AAF267"/>
    <w:rsid w:val="37B00021"/>
    <w:rsid w:val="37B49AAC"/>
    <w:rsid w:val="37B511B8"/>
    <w:rsid w:val="37C23851"/>
    <w:rsid w:val="37CA3196"/>
    <w:rsid w:val="37D642EA"/>
    <w:rsid w:val="37DA6DED"/>
    <w:rsid w:val="37E70EDB"/>
    <w:rsid w:val="37EB79D0"/>
    <w:rsid w:val="3803D28B"/>
    <w:rsid w:val="380485E3"/>
    <w:rsid w:val="380982B4"/>
    <w:rsid w:val="3811BDD9"/>
    <w:rsid w:val="381AC0D8"/>
    <w:rsid w:val="382698BF"/>
    <w:rsid w:val="38290405"/>
    <w:rsid w:val="382F141B"/>
    <w:rsid w:val="3838530B"/>
    <w:rsid w:val="383C547D"/>
    <w:rsid w:val="383EBD87"/>
    <w:rsid w:val="3842C081"/>
    <w:rsid w:val="3845A499"/>
    <w:rsid w:val="3847D138"/>
    <w:rsid w:val="3847FF07"/>
    <w:rsid w:val="3848EEA3"/>
    <w:rsid w:val="384A3094"/>
    <w:rsid w:val="384B0936"/>
    <w:rsid w:val="38526ED4"/>
    <w:rsid w:val="38560187"/>
    <w:rsid w:val="3864C871"/>
    <w:rsid w:val="38750FF5"/>
    <w:rsid w:val="387B6249"/>
    <w:rsid w:val="387F5CC6"/>
    <w:rsid w:val="3882FF09"/>
    <w:rsid w:val="38891083"/>
    <w:rsid w:val="388D1EF6"/>
    <w:rsid w:val="3891354D"/>
    <w:rsid w:val="38924982"/>
    <w:rsid w:val="38B1D6A3"/>
    <w:rsid w:val="38B23DC5"/>
    <w:rsid w:val="38B94634"/>
    <w:rsid w:val="38D33C0A"/>
    <w:rsid w:val="38E228A0"/>
    <w:rsid w:val="38E6D361"/>
    <w:rsid w:val="38E7D992"/>
    <w:rsid w:val="38F19736"/>
    <w:rsid w:val="38F27B28"/>
    <w:rsid w:val="38F44950"/>
    <w:rsid w:val="38F7C48F"/>
    <w:rsid w:val="3909DCC1"/>
    <w:rsid w:val="390A0F92"/>
    <w:rsid w:val="390A8A64"/>
    <w:rsid w:val="390ADAB5"/>
    <w:rsid w:val="390AEA6A"/>
    <w:rsid w:val="39199543"/>
    <w:rsid w:val="391D751C"/>
    <w:rsid w:val="392F5198"/>
    <w:rsid w:val="39385E74"/>
    <w:rsid w:val="393E1609"/>
    <w:rsid w:val="39465F06"/>
    <w:rsid w:val="3953E209"/>
    <w:rsid w:val="39600CAF"/>
    <w:rsid w:val="3969B6B5"/>
    <w:rsid w:val="396E3CFE"/>
    <w:rsid w:val="396EC81C"/>
    <w:rsid w:val="3970B55A"/>
    <w:rsid w:val="3979744D"/>
    <w:rsid w:val="39809372"/>
    <w:rsid w:val="3986693C"/>
    <w:rsid w:val="398B3ECF"/>
    <w:rsid w:val="398C5D89"/>
    <w:rsid w:val="39956ABA"/>
    <w:rsid w:val="399FABEF"/>
    <w:rsid w:val="39B219C2"/>
    <w:rsid w:val="39B3C1D9"/>
    <w:rsid w:val="39B5C2C6"/>
    <w:rsid w:val="39BB78B4"/>
    <w:rsid w:val="39C228FB"/>
    <w:rsid w:val="39C37EE8"/>
    <w:rsid w:val="39C6D39B"/>
    <w:rsid w:val="39CDDDD3"/>
    <w:rsid w:val="39CE90E8"/>
    <w:rsid w:val="39D20120"/>
    <w:rsid w:val="39D70A7F"/>
    <w:rsid w:val="39E58EC2"/>
    <w:rsid w:val="39ED88D9"/>
    <w:rsid w:val="39F18271"/>
    <w:rsid w:val="39F276DC"/>
    <w:rsid w:val="39F27EBF"/>
    <w:rsid w:val="39FC3A63"/>
    <w:rsid w:val="39FDD0AD"/>
    <w:rsid w:val="3A0322EA"/>
    <w:rsid w:val="3A06BEF5"/>
    <w:rsid w:val="3A09A4F1"/>
    <w:rsid w:val="3A0BA621"/>
    <w:rsid w:val="3A11F705"/>
    <w:rsid w:val="3A130793"/>
    <w:rsid w:val="3A1A8832"/>
    <w:rsid w:val="3A1C259B"/>
    <w:rsid w:val="3A1D87F1"/>
    <w:rsid w:val="3A1DD34B"/>
    <w:rsid w:val="3A1F184F"/>
    <w:rsid w:val="3A266EC8"/>
    <w:rsid w:val="3A367960"/>
    <w:rsid w:val="3A3B591E"/>
    <w:rsid w:val="3A3E771C"/>
    <w:rsid w:val="3A42EF8A"/>
    <w:rsid w:val="3A42F80C"/>
    <w:rsid w:val="3A495D1A"/>
    <w:rsid w:val="3A4C3193"/>
    <w:rsid w:val="3A4C7B10"/>
    <w:rsid w:val="3A4DA5CC"/>
    <w:rsid w:val="3A50AC21"/>
    <w:rsid w:val="3A5C76F5"/>
    <w:rsid w:val="3A6D22D1"/>
    <w:rsid w:val="3A731535"/>
    <w:rsid w:val="3A7609BC"/>
    <w:rsid w:val="3A7A999B"/>
    <w:rsid w:val="3A7BF9EF"/>
    <w:rsid w:val="3A80D033"/>
    <w:rsid w:val="3A82ACA4"/>
    <w:rsid w:val="3A86772B"/>
    <w:rsid w:val="3A86C349"/>
    <w:rsid w:val="3A902A87"/>
    <w:rsid w:val="3A92E112"/>
    <w:rsid w:val="3A930AB3"/>
    <w:rsid w:val="3AA417B3"/>
    <w:rsid w:val="3AA99E3D"/>
    <w:rsid w:val="3AAA6414"/>
    <w:rsid w:val="3AB1620E"/>
    <w:rsid w:val="3ABE2E57"/>
    <w:rsid w:val="3AC2091A"/>
    <w:rsid w:val="3AC26DC1"/>
    <w:rsid w:val="3AE25145"/>
    <w:rsid w:val="3AE55217"/>
    <w:rsid w:val="3AEB1857"/>
    <w:rsid w:val="3AEB8AE4"/>
    <w:rsid w:val="3AEDB17A"/>
    <w:rsid w:val="3AF356A2"/>
    <w:rsid w:val="3AF381F6"/>
    <w:rsid w:val="3AF752BB"/>
    <w:rsid w:val="3AFC1DBC"/>
    <w:rsid w:val="3AFFC0AF"/>
    <w:rsid w:val="3B0105AE"/>
    <w:rsid w:val="3B0162CE"/>
    <w:rsid w:val="3B05B4FC"/>
    <w:rsid w:val="3B0ACA42"/>
    <w:rsid w:val="3B0D3CE0"/>
    <w:rsid w:val="3B14C631"/>
    <w:rsid w:val="3B222D72"/>
    <w:rsid w:val="3B234E4D"/>
    <w:rsid w:val="3B235D13"/>
    <w:rsid w:val="3B28CE27"/>
    <w:rsid w:val="3B38ED12"/>
    <w:rsid w:val="3B391087"/>
    <w:rsid w:val="3B3A8FE1"/>
    <w:rsid w:val="3B3D628B"/>
    <w:rsid w:val="3B4576D7"/>
    <w:rsid w:val="3B4AC45B"/>
    <w:rsid w:val="3B4B24A8"/>
    <w:rsid w:val="3B4F84BE"/>
    <w:rsid w:val="3B50469F"/>
    <w:rsid w:val="3B56CB70"/>
    <w:rsid w:val="3B5EA202"/>
    <w:rsid w:val="3B63FED7"/>
    <w:rsid w:val="3B65B85C"/>
    <w:rsid w:val="3B665E76"/>
    <w:rsid w:val="3B6C2A8F"/>
    <w:rsid w:val="3B71783A"/>
    <w:rsid w:val="3B8347A8"/>
    <w:rsid w:val="3B8859D8"/>
    <w:rsid w:val="3B8A5311"/>
    <w:rsid w:val="3B8CEF0B"/>
    <w:rsid w:val="3B9520A1"/>
    <w:rsid w:val="3B9A5EF8"/>
    <w:rsid w:val="3B9CBA7A"/>
    <w:rsid w:val="3BA19B7D"/>
    <w:rsid w:val="3BAF5295"/>
    <w:rsid w:val="3BB1D1EF"/>
    <w:rsid w:val="3BB4D2D5"/>
    <w:rsid w:val="3BC1988A"/>
    <w:rsid w:val="3BC1AE2C"/>
    <w:rsid w:val="3BC45B11"/>
    <w:rsid w:val="3BCE9153"/>
    <w:rsid w:val="3BCF2F46"/>
    <w:rsid w:val="3BD414E2"/>
    <w:rsid w:val="3BD9F77D"/>
    <w:rsid w:val="3BDA4873"/>
    <w:rsid w:val="3BDEFCA4"/>
    <w:rsid w:val="3BE250AE"/>
    <w:rsid w:val="3BE4C16A"/>
    <w:rsid w:val="3BE54A34"/>
    <w:rsid w:val="3BE72B40"/>
    <w:rsid w:val="3BE9B64E"/>
    <w:rsid w:val="3BEF7247"/>
    <w:rsid w:val="3BF8D651"/>
    <w:rsid w:val="3C0379D0"/>
    <w:rsid w:val="3C065CA8"/>
    <w:rsid w:val="3C068F79"/>
    <w:rsid w:val="3C0C2E7A"/>
    <w:rsid w:val="3C0D84FA"/>
    <w:rsid w:val="3C11E517"/>
    <w:rsid w:val="3C153002"/>
    <w:rsid w:val="3C18013B"/>
    <w:rsid w:val="3C194481"/>
    <w:rsid w:val="3C271C3D"/>
    <w:rsid w:val="3C34EF2E"/>
    <w:rsid w:val="3C364F82"/>
    <w:rsid w:val="3C47B3FA"/>
    <w:rsid w:val="3C48FACC"/>
    <w:rsid w:val="3C49460D"/>
    <w:rsid w:val="3C4CE6BA"/>
    <w:rsid w:val="3C59B459"/>
    <w:rsid w:val="3C613E9B"/>
    <w:rsid w:val="3C6FD22B"/>
    <w:rsid w:val="3C79D7D4"/>
    <w:rsid w:val="3C7A339D"/>
    <w:rsid w:val="3C7AEAA0"/>
    <w:rsid w:val="3C7B1860"/>
    <w:rsid w:val="3C8171A9"/>
    <w:rsid w:val="3C81F767"/>
    <w:rsid w:val="3C919735"/>
    <w:rsid w:val="3C9432CD"/>
    <w:rsid w:val="3C98053B"/>
    <w:rsid w:val="3C98105A"/>
    <w:rsid w:val="3C9DDE31"/>
    <w:rsid w:val="3CA7A980"/>
    <w:rsid w:val="3CA7DB8E"/>
    <w:rsid w:val="3CAA005F"/>
    <w:rsid w:val="3CAC724A"/>
    <w:rsid w:val="3CAC9A11"/>
    <w:rsid w:val="3CAD09C2"/>
    <w:rsid w:val="3CB28168"/>
    <w:rsid w:val="3CB5CFD4"/>
    <w:rsid w:val="3CB7F52E"/>
    <w:rsid w:val="3CB842E4"/>
    <w:rsid w:val="3CB89B1B"/>
    <w:rsid w:val="3CBD0841"/>
    <w:rsid w:val="3CC00B1A"/>
    <w:rsid w:val="3CC7BA23"/>
    <w:rsid w:val="3CC7C544"/>
    <w:rsid w:val="3CD7870F"/>
    <w:rsid w:val="3CDE0B73"/>
    <w:rsid w:val="3CE74695"/>
    <w:rsid w:val="3CF113D0"/>
    <w:rsid w:val="3CF618DB"/>
    <w:rsid w:val="3CFA3FAE"/>
    <w:rsid w:val="3CFA6044"/>
    <w:rsid w:val="3CFC17D9"/>
    <w:rsid w:val="3CFE4275"/>
    <w:rsid w:val="3D04F488"/>
    <w:rsid w:val="3D0C98B6"/>
    <w:rsid w:val="3D0E076D"/>
    <w:rsid w:val="3D109F0F"/>
    <w:rsid w:val="3D2143DA"/>
    <w:rsid w:val="3D38487A"/>
    <w:rsid w:val="3D39B9B5"/>
    <w:rsid w:val="3D3C50E3"/>
    <w:rsid w:val="3D3D1EBE"/>
    <w:rsid w:val="3D43E6DE"/>
    <w:rsid w:val="3D4BB5A0"/>
    <w:rsid w:val="3D51D000"/>
    <w:rsid w:val="3D546A88"/>
    <w:rsid w:val="3D552A34"/>
    <w:rsid w:val="3D5A43C6"/>
    <w:rsid w:val="3D725B21"/>
    <w:rsid w:val="3D744318"/>
    <w:rsid w:val="3D7C7A2C"/>
    <w:rsid w:val="3D7CD7D7"/>
    <w:rsid w:val="3D7E6AA5"/>
    <w:rsid w:val="3D818B9B"/>
    <w:rsid w:val="3D81DA17"/>
    <w:rsid w:val="3D843529"/>
    <w:rsid w:val="3D8C9691"/>
    <w:rsid w:val="3D92D5B2"/>
    <w:rsid w:val="3D932617"/>
    <w:rsid w:val="3D995237"/>
    <w:rsid w:val="3D9983CA"/>
    <w:rsid w:val="3DA9062A"/>
    <w:rsid w:val="3DAE287A"/>
    <w:rsid w:val="3DB6EB80"/>
    <w:rsid w:val="3DB8A0B7"/>
    <w:rsid w:val="3DBFC3EA"/>
    <w:rsid w:val="3DC38D32"/>
    <w:rsid w:val="3DC4E49F"/>
    <w:rsid w:val="3DC71482"/>
    <w:rsid w:val="3DC74DB0"/>
    <w:rsid w:val="3DD24C1D"/>
    <w:rsid w:val="3DDF9C86"/>
    <w:rsid w:val="3DE2DF5F"/>
    <w:rsid w:val="3DE34313"/>
    <w:rsid w:val="3DEAFCE6"/>
    <w:rsid w:val="3DEB4055"/>
    <w:rsid w:val="3DF3D94F"/>
    <w:rsid w:val="3DF7B38F"/>
    <w:rsid w:val="3DF7D8DC"/>
    <w:rsid w:val="3DFF30DB"/>
    <w:rsid w:val="3E0A42A5"/>
    <w:rsid w:val="3E0C72B4"/>
    <w:rsid w:val="3E0CD342"/>
    <w:rsid w:val="3E11E11F"/>
    <w:rsid w:val="3E199269"/>
    <w:rsid w:val="3E1ABA4B"/>
    <w:rsid w:val="3E1BEC06"/>
    <w:rsid w:val="3E280572"/>
    <w:rsid w:val="3E37E5BB"/>
    <w:rsid w:val="3E3EFA6A"/>
    <w:rsid w:val="3E4842AB"/>
    <w:rsid w:val="3E4DE391"/>
    <w:rsid w:val="3E4F70ED"/>
    <w:rsid w:val="3E52527B"/>
    <w:rsid w:val="3E54D023"/>
    <w:rsid w:val="3E5F1A8E"/>
    <w:rsid w:val="3E5FCEAC"/>
    <w:rsid w:val="3E616ACF"/>
    <w:rsid w:val="3E61DC49"/>
    <w:rsid w:val="3E6F5EE4"/>
    <w:rsid w:val="3E74A0D6"/>
    <w:rsid w:val="3E79811B"/>
    <w:rsid w:val="3E7F4FFD"/>
    <w:rsid w:val="3E83D9FF"/>
    <w:rsid w:val="3E84648E"/>
    <w:rsid w:val="3E89191B"/>
    <w:rsid w:val="3E94F44F"/>
    <w:rsid w:val="3EA4171B"/>
    <w:rsid w:val="3EA57F71"/>
    <w:rsid w:val="3EB1424B"/>
    <w:rsid w:val="3EB2C23C"/>
    <w:rsid w:val="3EBD6BB0"/>
    <w:rsid w:val="3EC3ACA6"/>
    <w:rsid w:val="3EC5EF19"/>
    <w:rsid w:val="3EC6F765"/>
    <w:rsid w:val="3EC98D53"/>
    <w:rsid w:val="3EC9B9EC"/>
    <w:rsid w:val="3ECBB6CD"/>
    <w:rsid w:val="3ECCD75C"/>
    <w:rsid w:val="3ED323E3"/>
    <w:rsid w:val="3ED6EFF1"/>
    <w:rsid w:val="3ED7D142"/>
    <w:rsid w:val="3ED83414"/>
    <w:rsid w:val="3ED91830"/>
    <w:rsid w:val="3EDF1744"/>
    <w:rsid w:val="3EE7C10C"/>
    <w:rsid w:val="3EF3C216"/>
    <w:rsid w:val="3EF5BE5B"/>
    <w:rsid w:val="3EF8447D"/>
    <w:rsid w:val="3EFA1FDF"/>
    <w:rsid w:val="3F0BEE54"/>
    <w:rsid w:val="3F0D654D"/>
    <w:rsid w:val="3F2B3CD4"/>
    <w:rsid w:val="3F302F0D"/>
    <w:rsid w:val="3F394208"/>
    <w:rsid w:val="3F3B4A93"/>
    <w:rsid w:val="3F3E1E5C"/>
    <w:rsid w:val="3F3FAE19"/>
    <w:rsid w:val="3F4040E9"/>
    <w:rsid w:val="3F408E1B"/>
    <w:rsid w:val="3F4B7B6D"/>
    <w:rsid w:val="3F54D5BF"/>
    <w:rsid w:val="3F555F5F"/>
    <w:rsid w:val="3F55BCAE"/>
    <w:rsid w:val="3F583A56"/>
    <w:rsid w:val="3F5B008A"/>
    <w:rsid w:val="3F5B2FAE"/>
    <w:rsid w:val="3F5D5F60"/>
    <w:rsid w:val="3F67E36E"/>
    <w:rsid w:val="3F69F12F"/>
    <w:rsid w:val="3F706694"/>
    <w:rsid w:val="3F7B7DFA"/>
    <w:rsid w:val="3F8537D8"/>
    <w:rsid w:val="3F8C9A56"/>
    <w:rsid w:val="3F8E5FFD"/>
    <w:rsid w:val="3F92779B"/>
    <w:rsid w:val="3F977F09"/>
    <w:rsid w:val="3FA250B1"/>
    <w:rsid w:val="3FA6A828"/>
    <w:rsid w:val="3FADA6E8"/>
    <w:rsid w:val="3FAEFDB5"/>
    <w:rsid w:val="3FB4AD3F"/>
    <w:rsid w:val="3FB89C5F"/>
    <w:rsid w:val="3FC47B98"/>
    <w:rsid w:val="3FC7AE51"/>
    <w:rsid w:val="3FCDA56C"/>
    <w:rsid w:val="3FCE83E6"/>
    <w:rsid w:val="3FD94FC0"/>
    <w:rsid w:val="3FDC6795"/>
    <w:rsid w:val="3FE25B05"/>
    <w:rsid w:val="3FE7D397"/>
    <w:rsid w:val="3FF0FC68"/>
    <w:rsid w:val="3FF12EE0"/>
    <w:rsid w:val="3FF8A482"/>
    <w:rsid w:val="3FFB46A9"/>
    <w:rsid w:val="40045EA6"/>
    <w:rsid w:val="40069BBE"/>
    <w:rsid w:val="400C4EAF"/>
    <w:rsid w:val="400C59E6"/>
    <w:rsid w:val="400E0EA0"/>
    <w:rsid w:val="400EC10F"/>
    <w:rsid w:val="40108F0A"/>
    <w:rsid w:val="4025A4F2"/>
    <w:rsid w:val="4026EC52"/>
    <w:rsid w:val="4029F50D"/>
    <w:rsid w:val="402C7FD2"/>
    <w:rsid w:val="402ED0BC"/>
    <w:rsid w:val="402ED9D8"/>
    <w:rsid w:val="40302D38"/>
    <w:rsid w:val="4030B748"/>
    <w:rsid w:val="403B2CB7"/>
    <w:rsid w:val="403FE716"/>
    <w:rsid w:val="40444C32"/>
    <w:rsid w:val="4048DA51"/>
    <w:rsid w:val="4049A602"/>
    <w:rsid w:val="404B248D"/>
    <w:rsid w:val="4050EADF"/>
    <w:rsid w:val="40554934"/>
    <w:rsid w:val="40555BCB"/>
    <w:rsid w:val="4061D32E"/>
    <w:rsid w:val="4065BC23"/>
    <w:rsid w:val="406A0DF4"/>
    <w:rsid w:val="407537C5"/>
    <w:rsid w:val="40837BC5"/>
    <w:rsid w:val="4090ACE7"/>
    <w:rsid w:val="409E5C68"/>
    <w:rsid w:val="40A80BCB"/>
    <w:rsid w:val="40A9EA31"/>
    <w:rsid w:val="40AD6443"/>
    <w:rsid w:val="40B503B2"/>
    <w:rsid w:val="40B50815"/>
    <w:rsid w:val="40B7F581"/>
    <w:rsid w:val="40C06B45"/>
    <w:rsid w:val="40C1FA39"/>
    <w:rsid w:val="40C28ADA"/>
    <w:rsid w:val="40C9C5FE"/>
    <w:rsid w:val="40CA7E3C"/>
    <w:rsid w:val="40CF1421"/>
    <w:rsid w:val="40DC9052"/>
    <w:rsid w:val="40E2746C"/>
    <w:rsid w:val="40E799E5"/>
    <w:rsid w:val="40EAB1D3"/>
    <w:rsid w:val="40F0E7BF"/>
    <w:rsid w:val="40F33B74"/>
    <w:rsid w:val="40F3A82B"/>
    <w:rsid w:val="40F4259B"/>
    <w:rsid w:val="40F82541"/>
    <w:rsid w:val="40FF6DE7"/>
    <w:rsid w:val="41009834"/>
    <w:rsid w:val="41039747"/>
    <w:rsid w:val="4108B55D"/>
    <w:rsid w:val="410F5E23"/>
    <w:rsid w:val="410FB766"/>
    <w:rsid w:val="411C521C"/>
    <w:rsid w:val="41213072"/>
    <w:rsid w:val="41279298"/>
    <w:rsid w:val="412C836C"/>
    <w:rsid w:val="412F3643"/>
    <w:rsid w:val="413C4E3F"/>
    <w:rsid w:val="41420E3B"/>
    <w:rsid w:val="41473B01"/>
    <w:rsid w:val="414A0AA7"/>
    <w:rsid w:val="414DE392"/>
    <w:rsid w:val="4158BC40"/>
    <w:rsid w:val="415AE675"/>
    <w:rsid w:val="415EDBEB"/>
    <w:rsid w:val="4167868D"/>
    <w:rsid w:val="416E3F6F"/>
    <w:rsid w:val="41718A08"/>
    <w:rsid w:val="41763FB8"/>
    <w:rsid w:val="417BB98F"/>
    <w:rsid w:val="417DDAAA"/>
    <w:rsid w:val="418155B0"/>
    <w:rsid w:val="418BB7CD"/>
    <w:rsid w:val="418D8765"/>
    <w:rsid w:val="4194B5AC"/>
    <w:rsid w:val="4199A6C0"/>
    <w:rsid w:val="419AACC7"/>
    <w:rsid w:val="419FCDB4"/>
    <w:rsid w:val="41A0A114"/>
    <w:rsid w:val="41A722F1"/>
    <w:rsid w:val="41ADF770"/>
    <w:rsid w:val="41B24E16"/>
    <w:rsid w:val="41BEA5BF"/>
    <w:rsid w:val="41C1CFD4"/>
    <w:rsid w:val="41C3B8B7"/>
    <w:rsid w:val="41CCDB80"/>
    <w:rsid w:val="41DCE314"/>
    <w:rsid w:val="41E17890"/>
    <w:rsid w:val="41E63FB1"/>
    <w:rsid w:val="41E89AA5"/>
    <w:rsid w:val="41E94B16"/>
    <w:rsid w:val="41EA77C1"/>
    <w:rsid w:val="41F3D4BF"/>
    <w:rsid w:val="41FCCBCA"/>
    <w:rsid w:val="4201E4C0"/>
    <w:rsid w:val="4203F29B"/>
    <w:rsid w:val="42087DEB"/>
    <w:rsid w:val="420BFBFE"/>
    <w:rsid w:val="420C118A"/>
    <w:rsid w:val="420E965E"/>
    <w:rsid w:val="421876F1"/>
    <w:rsid w:val="421E16AA"/>
    <w:rsid w:val="42284915"/>
    <w:rsid w:val="422B1C82"/>
    <w:rsid w:val="422E4205"/>
    <w:rsid w:val="423515CB"/>
    <w:rsid w:val="423F9307"/>
    <w:rsid w:val="4263209D"/>
    <w:rsid w:val="426AA881"/>
    <w:rsid w:val="42732286"/>
    <w:rsid w:val="427A3F8B"/>
    <w:rsid w:val="427B64BD"/>
    <w:rsid w:val="427C219E"/>
    <w:rsid w:val="428082BD"/>
    <w:rsid w:val="4281984B"/>
    <w:rsid w:val="4286745C"/>
    <w:rsid w:val="428EDA96"/>
    <w:rsid w:val="429C8B2D"/>
    <w:rsid w:val="42AA8D24"/>
    <w:rsid w:val="42ABC2AC"/>
    <w:rsid w:val="42AC4749"/>
    <w:rsid w:val="42B162C8"/>
    <w:rsid w:val="42B9FBC6"/>
    <w:rsid w:val="42BC4498"/>
    <w:rsid w:val="42C34610"/>
    <w:rsid w:val="42C3A3A0"/>
    <w:rsid w:val="42C577A3"/>
    <w:rsid w:val="42CEBA29"/>
    <w:rsid w:val="42D035BD"/>
    <w:rsid w:val="42D547DF"/>
    <w:rsid w:val="42D5CBC5"/>
    <w:rsid w:val="42D944CB"/>
    <w:rsid w:val="42E078EF"/>
    <w:rsid w:val="42E3A6DD"/>
    <w:rsid w:val="42EA613F"/>
    <w:rsid w:val="42FCBEEB"/>
    <w:rsid w:val="42FE5CF3"/>
    <w:rsid w:val="42FF999F"/>
    <w:rsid w:val="43012B56"/>
    <w:rsid w:val="430EC393"/>
    <w:rsid w:val="430FC526"/>
    <w:rsid w:val="4310D635"/>
    <w:rsid w:val="43174313"/>
    <w:rsid w:val="4319644F"/>
    <w:rsid w:val="43225331"/>
    <w:rsid w:val="432578CA"/>
    <w:rsid w:val="4326DFF9"/>
    <w:rsid w:val="432AB145"/>
    <w:rsid w:val="4330A2C4"/>
    <w:rsid w:val="43357155"/>
    <w:rsid w:val="433723DB"/>
    <w:rsid w:val="4338B2CF"/>
    <w:rsid w:val="4342FD3A"/>
    <w:rsid w:val="43498F37"/>
    <w:rsid w:val="434B393C"/>
    <w:rsid w:val="434EDFC4"/>
    <w:rsid w:val="43512D89"/>
    <w:rsid w:val="435139EF"/>
    <w:rsid w:val="43517AA3"/>
    <w:rsid w:val="4357DD01"/>
    <w:rsid w:val="435897FB"/>
    <w:rsid w:val="4359545F"/>
    <w:rsid w:val="435B3B97"/>
    <w:rsid w:val="435E0307"/>
    <w:rsid w:val="436A6FB9"/>
    <w:rsid w:val="436EB09A"/>
    <w:rsid w:val="436FC7EB"/>
    <w:rsid w:val="4385CF96"/>
    <w:rsid w:val="438CB0C3"/>
    <w:rsid w:val="438FC5E6"/>
    <w:rsid w:val="4390302B"/>
    <w:rsid w:val="43924FC0"/>
    <w:rsid w:val="43961009"/>
    <w:rsid w:val="439FEC70"/>
    <w:rsid w:val="43A6AE7D"/>
    <w:rsid w:val="43AC2A5B"/>
    <w:rsid w:val="43AE9656"/>
    <w:rsid w:val="43AF3866"/>
    <w:rsid w:val="43AF542D"/>
    <w:rsid w:val="43AF550C"/>
    <w:rsid w:val="43C49AC3"/>
    <w:rsid w:val="43CD4F7C"/>
    <w:rsid w:val="43D1E423"/>
    <w:rsid w:val="43D51ACB"/>
    <w:rsid w:val="43D5B12C"/>
    <w:rsid w:val="43DC51AF"/>
    <w:rsid w:val="43DCC42E"/>
    <w:rsid w:val="43E2A34B"/>
    <w:rsid w:val="43E46CAA"/>
    <w:rsid w:val="43EA1061"/>
    <w:rsid w:val="43F3EF4B"/>
    <w:rsid w:val="43F570D8"/>
    <w:rsid w:val="43F97947"/>
    <w:rsid w:val="4401707E"/>
    <w:rsid w:val="44102ADF"/>
    <w:rsid w:val="441F3E28"/>
    <w:rsid w:val="442A096D"/>
    <w:rsid w:val="442AE09F"/>
    <w:rsid w:val="4434F777"/>
    <w:rsid w:val="4440C9EF"/>
    <w:rsid w:val="44467E75"/>
    <w:rsid w:val="444D90E2"/>
    <w:rsid w:val="444EC64D"/>
    <w:rsid w:val="444FEEE4"/>
    <w:rsid w:val="4450F1F3"/>
    <w:rsid w:val="44631F58"/>
    <w:rsid w:val="4465B851"/>
    <w:rsid w:val="446BF413"/>
    <w:rsid w:val="446C671D"/>
    <w:rsid w:val="446D7640"/>
    <w:rsid w:val="446DF06F"/>
    <w:rsid w:val="4470E56F"/>
    <w:rsid w:val="447369A6"/>
    <w:rsid w:val="4475F95E"/>
    <w:rsid w:val="447658B6"/>
    <w:rsid w:val="44899CB2"/>
    <w:rsid w:val="448C0526"/>
    <w:rsid w:val="448DEA35"/>
    <w:rsid w:val="44909513"/>
    <w:rsid w:val="4491C4D3"/>
    <w:rsid w:val="4497E8B1"/>
    <w:rsid w:val="44987258"/>
    <w:rsid w:val="449DEFAF"/>
    <w:rsid w:val="44A28CB4"/>
    <w:rsid w:val="44B40A63"/>
    <w:rsid w:val="44C0C266"/>
    <w:rsid w:val="44C5D80F"/>
    <w:rsid w:val="44D31A84"/>
    <w:rsid w:val="44D6189F"/>
    <w:rsid w:val="44D84193"/>
    <w:rsid w:val="44D8C246"/>
    <w:rsid w:val="44DAAA4E"/>
    <w:rsid w:val="44DD090B"/>
    <w:rsid w:val="44DFB2B2"/>
    <w:rsid w:val="44E09BCD"/>
    <w:rsid w:val="44E55960"/>
    <w:rsid w:val="44E5D981"/>
    <w:rsid w:val="44E669B0"/>
    <w:rsid w:val="44E66DA9"/>
    <w:rsid w:val="44E94D19"/>
    <w:rsid w:val="44EB90B4"/>
    <w:rsid w:val="44EFFBFF"/>
    <w:rsid w:val="44F4EA75"/>
    <w:rsid w:val="44F9F999"/>
    <w:rsid w:val="44FA9046"/>
    <w:rsid w:val="44FADEC2"/>
    <w:rsid w:val="44FF98AA"/>
    <w:rsid w:val="44FFF0F5"/>
    <w:rsid w:val="45015F12"/>
    <w:rsid w:val="4501729C"/>
    <w:rsid w:val="450531F2"/>
    <w:rsid w:val="4505DC33"/>
    <w:rsid w:val="450BCFD6"/>
    <w:rsid w:val="451289B3"/>
    <w:rsid w:val="4516C8C9"/>
    <w:rsid w:val="451FE444"/>
    <w:rsid w:val="4527E3FC"/>
    <w:rsid w:val="452C31AA"/>
    <w:rsid w:val="45353A69"/>
    <w:rsid w:val="453CF8BE"/>
    <w:rsid w:val="453F50A8"/>
    <w:rsid w:val="4542681E"/>
    <w:rsid w:val="454B08C7"/>
    <w:rsid w:val="454E93CC"/>
    <w:rsid w:val="45572770"/>
    <w:rsid w:val="455850BA"/>
    <w:rsid w:val="45653A2A"/>
    <w:rsid w:val="456750F5"/>
    <w:rsid w:val="456C51E6"/>
    <w:rsid w:val="4571A046"/>
    <w:rsid w:val="45727A35"/>
    <w:rsid w:val="4574D4BD"/>
    <w:rsid w:val="457A0B97"/>
    <w:rsid w:val="457B655B"/>
    <w:rsid w:val="457F56D2"/>
    <w:rsid w:val="458EBEA7"/>
    <w:rsid w:val="459403C4"/>
    <w:rsid w:val="459568C1"/>
    <w:rsid w:val="459621E0"/>
    <w:rsid w:val="459AFD60"/>
    <w:rsid w:val="459C5411"/>
    <w:rsid w:val="459D6ED8"/>
    <w:rsid w:val="45A87991"/>
    <w:rsid w:val="45A9DA57"/>
    <w:rsid w:val="45B5B5FB"/>
    <w:rsid w:val="45BCBE6D"/>
    <w:rsid w:val="45BE1C1A"/>
    <w:rsid w:val="45BFC4D2"/>
    <w:rsid w:val="45C3EA33"/>
    <w:rsid w:val="45C5B6AD"/>
    <w:rsid w:val="45CB5726"/>
    <w:rsid w:val="45D281D1"/>
    <w:rsid w:val="45DE9030"/>
    <w:rsid w:val="45E1C5C1"/>
    <w:rsid w:val="45E50C57"/>
    <w:rsid w:val="45E6EBA5"/>
    <w:rsid w:val="45F12AC7"/>
    <w:rsid w:val="45F707AC"/>
    <w:rsid w:val="45F91ABB"/>
    <w:rsid w:val="45FB1F82"/>
    <w:rsid w:val="45FF7C23"/>
    <w:rsid w:val="46042CDE"/>
    <w:rsid w:val="460844E4"/>
    <w:rsid w:val="4614DDE9"/>
    <w:rsid w:val="46162640"/>
    <w:rsid w:val="46169D73"/>
    <w:rsid w:val="461A0D75"/>
    <w:rsid w:val="461E8459"/>
    <w:rsid w:val="46200B80"/>
    <w:rsid w:val="4622B51F"/>
    <w:rsid w:val="462AE13A"/>
    <w:rsid w:val="462E3D8B"/>
    <w:rsid w:val="463056A8"/>
    <w:rsid w:val="463A94D0"/>
    <w:rsid w:val="463D4B97"/>
    <w:rsid w:val="463DF462"/>
    <w:rsid w:val="4640BAD0"/>
    <w:rsid w:val="46433FE4"/>
    <w:rsid w:val="4646D1AE"/>
    <w:rsid w:val="46488705"/>
    <w:rsid w:val="4649D816"/>
    <w:rsid w:val="464AAA56"/>
    <w:rsid w:val="464DBF48"/>
    <w:rsid w:val="465805B3"/>
    <w:rsid w:val="46584888"/>
    <w:rsid w:val="465B619B"/>
    <w:rsid w:val="465CD53B"/>
    <w:rsid w:val="4673EDA2"/>
    <w:rsid w:val="46795F00"/>
    <w:rsid w:val="467A3955"/>
    <w:rsid w:val="467E100B"/>
    <w:rsid w:val="467F0DD9"/>
    <w:rsid w:val="46800245"/>
    <w:rsid w:val="4681E927"/>
    <w:rsid w:val="46866E26"/>
    <w:rsid w:val="469244C0"/>
    <w:rsid w:val="46A82E3D"/>
    <w:rsid w:val="46A83AC0"/>
    <w:rsid w:val="46A864CC"/>
    <w:rsid w:val="46ABE3C4"/>
    <w:rsid w:val="46B8031F"/>
    <w:rsid w:val="46BA6D99"/>
    <w:rsid w:val="46BD9D01"/>
    <w:rsid w:val="46C29267"/>
    <w:rsid w:val="46C778B3"/>
    <w:rsid w:val="46CE3B0A"/>
    <w:rsid w:val="46CFBC9B"/>
    <w:rsid w:val="46D13F01"/>
    <w:rsid w:val="46D76351"/>
    <w:rsid w:val="46D8E146"/>
    <w:rsid w:val="46E03B6E"/>
    <w:rsid w:val="46E20092"/>
    <w:rsid w:val="46E33B5E"/>
    <w:rsid w:val="46F5F2D8"/>
    <w:rsid w:val="46F69940"/>
    <w:rsid w:val="46F921D0"/>
    <w:rsid w:val="46FF2C76"/>
    <w:rsid w:val="46FFE066"/>
    <w:rsid w:val="4700FF0A"/>
    <w:rsid w:val="470164AC"/>
    <w:rsid w:val="4702344C"/>
    <w:rsid w:val="470BC61F"/>
    <w:rsid w:val="47101A8C"/>
    <w:rsid w:val="471A593D"/>
    <w:rsid w:val="4720805B"/>
    <w:rsid w:val="47256D7D"/>
    <w:rsid w:val="4725DF08"/>
    <w:rsid w:val="472E2F5D"/>
    <w:rsid w:val="473341EC"/>
    <w:rsid w:val="4743F323"/>
    <w:rsid w:val="474C58C0"/>
    <w:rsid w:val="4764EC81"/>
    <w:rsid w:val="47696A3D"/>
    <w:rsid w:val="476A5708"/>
    <w:rsid w:val="4773A799"/>
    <w:rsid w:val="47749378"/>
    <w:rsid w:val="477AC891"/>
    <w:rsid w:val="47826C92"/>
    <w:rsid w:val="4782DCDD"/>
    <w:rsid w:val="4784C5CA"/>
    <w:rsid w:val="4785BE6A"/>
    <w:rsid w:val="4785EBF7"/>
    <w:rsid w:val="478B47A7"/>
    <w:rsid w:val="478B967F"/>
    <w:rsid w:val="47A82CFF"/>
    <w:rsid w:val="47AF592E"/>
    <w:rsid w:val="47B1A1EB"/>
    <w:rsid w:val="47BCFCF9"/>
    <w:rsid w:val="47BEEC07"/>
    <w:rsid w:val="47C0959C"/>
    <w:rsid w:val="47C45FDD"/>
    <w:rsid w:val="47C82CCF"/>
    <w:rsid w:val="47C8A13E"/>
    <w:rsid w:val="47C8A82A"/>
    <w:rsid w:val="47C9D6BE"/>
    <w:rsid w:val="47CA4A49"/>
    <w:rsid w:val="47CCBCA9"/>
    <w:rsid w:val="47CECF48"/>
    <w:rsid w:val="47D1E1B3"/>
    <w:rsid w:val="47E1514F"/>
    <w:rsid w:val="47E18926"/>
    <w:rsid w:val="47F15DFD"/>
    <w:rsid w:val="47F4C3D5"/>
    <w:rsid w:val="47F65B32"/>
    <w:rsid w:val="47F6BA3B"/>
    <w:rsid w:val="48006222"/>
    <w:rsid w:val="4800622A"/>
    <w:rsid w:val="48043D9F"/>
    <w:rsid w:val="4805F7D0"/>
    <w:rsid w:val="48068674"/>
    <w:rsid w:val="48086052"/>
    <w:rsid w:val="480EE679"/>
    <w:rsid w:val="4813C637"/>
    <w:rsid w:val="482029B3"/>
    <w:rsid w:val="4822A9CC"/>
    <w:rsid w:val="48239CEF"/>
    <w:rsid w:val="482CA605"/>
    <w:rsid w:val="48319990"/>
    <w:rsid w:val="48372B0E"/>
    <w:rsid w:val="483B6F59"/>
    <w:rsid w:val="483C3EBA"/>
    <w:rsid w:val="483EF05B"/>
    <w:rsid w:val="484442DB"/>
    <w:rsid w:val="484CE33E"/>
    <w:rsid w:val="484EE53A"/>
    <w:rsid w:val="4851D0D4"/>
    <w:rsid w:val="4855C7CE"/>
    <w:rsid w:val="485E326B"/>
    <w:rsid w:val="48601239"/>
    <w:rsid w:val="4860450A"/>
    <w:rsid w:val="486AF661"/>
    <w:rsid w:val="48752CC2"/>
    <w:rsid w:val="48787AE5"/>
    <w:rsid w:val="487E4218"/>
    <w:rsid w:val="48863997"/>
    <w:rsid w:val="488C03FC"/>
    <w:rsid w:val="48996F8D"/>
    <w:rsid w:val="48AC910C"/>
    <w:rsid w:val="48ADD86C"/>
    <w:rsid w:val="48B2B82A"/>
    <w:rsid w:val="48B65711"/>
    <w:rsid w:val="48B7FB78"/>
    <w:rsid w:val="48C25085"/>
    <w:rsid w:val="48C35DCE"/>
    <w:rsid w:val="48C7CB93"/>
    <w:rsid w:val="48C9C602"/>
    <w:rsid w:val="48CAC4C1"/>
    <w:rsid w:val="48D85D40"/>
    <w:rsid w:val="48D9CEB3"/>
    <w:rsid w:val="48DA63E1"/>
    <w:rsid w:val="48E28444"/>
    <w:rsid w:val="48E40982"/>
    <w:rsid w:val="48E65713"/>
    <w:rsid w:val="48ED2FE6"/>
    <w:rsid w:val="48F8D2E8"/>
    <w:rsid w:val="4900A4CF"/>
    <w:rsid w:val="490A1682"/>
    <w:rsid w:val="490DA61D"/>
    <w:rsid w:val="490EA0B8"/>
    <w:rsid w:val="4916503C"/>
    <w:rsid w:val="491C5BA6"/>
    <w:rsid w:val="49226903"/>
    <w:rsid w:val="49244F87"/>
    <w:rsid w:val="4927AE04"/>
    <w:rsid w:val="49326E18"/>
    <w:rsid w:val="4933EA29"/>
    <w:rsid w:val="4934D0F2"/>
    <w:rsid w:val="493F4E2E"/>
    <w:rsid w:val="493FA8ED"/>
    <w:rsid w:val="49447A0A"/>
    <w:rsid w:val="4944BA54"/>
    <w:rsid w:val="49476F62"/>
    <w:rsid w:val="494B82FF"/>
    <w:rsid w:val="494C74F8"/>
    <w:rsid w:val="4963FB5B"/>
    <w:rsid w:val="49642E2C"/>
    <w:rsid w:val="496D4D6D"/>
    <w:rsid w:val="496F2056"/>
    <w:rsid w:val="4985A5E3"/>
    <w:rsid w:val="49889D44"/>
    <w:rsid w:val="499BC152"/>
    <w:rsid w:val="49A66387"/>
    <w:rsid w:val="49BF48E2"/>
    <w:rsid w:val="49C3842D"/>
    <w:rsid w:val="49C996CB"/>
    <w:rsid w:val="49CFBE13"/>
    <w:rsid w:val="49D253CE"/>
    <w:rsid w:val="49DF23CD"/>
    <w:rsid w:val="49E19F8C"/>
    <w:rsid w:val="49E93423"/>
    <w:rsid w:val="49EB342B"/>
    <w:rsid w:val="49EC4866"/>
    <w:rsid w:val="49F09C10"/>
    <w:rsid w:val="49F29D2C"/>
    <w:rsid w:val="49F37707"/>
    <w:rsid w:val="49F8C567"/>
    <w:rsid w:val="4A074310"/>
    <w:rsid w:val="4A074441"/>
    <w:rsid w:val="4A0839AC"/>
    <w:rsid w:val="4A10EC81"/>
    <w:rsid w:val="4A1561AD"/>
    <w:rsid w:val="4A172A17"/>
    <w:rsid w:val="4A1B3B8C"/>
    <w:rsid w:val="4A298DA3"/>
    <w:rsid w:val="4A2AF219"/>
    <w:rsid w:val="4A2B08CD"/>
    <w:rsid w:val="4A2B5894"/>
    <w:rsid w:val="4A33A0B3"/>
    <w:rsid w:val="4A459B6F"/>
    <w:rsid w:val="4A46B20F"/>
    <w:rsid w:val="4A487EBA"/>
    <w:rsid w:val="4A4C8DC4"/>
    <w:rsid w:val="4A5C6963"/>
    <w:rsid w:val="4A5D7F20"/>
    <w:rsid w:val="4A65CC5C"/>
    <w:rsid w:val="4A717773"/>
    <w:rsid w:val="4A7640DC"/>
    <w:rsid w:val="4A76E475"/>
    <w:rsid w:val="4A84611F"/>
    <w:rsid w:val="4A8667F0"/>
    <w:rsid w:val="4A8EE4AC"/>
    <w:rsid w:val="4A8FEBBC"/>
    <w:rsid w:val="4A9584C4"/>
    <w:rsid w:val="4AA911D7"/>
    <w:rsid w:val="4AAECE78"/>
    <w:rsid w:val="4AAF0F54"/>
    <w:rsid w:val="4AB1EA4B"/>
    <w:rsid w:val="4AB6259B"/>
    <w:rsid w:val="4AC26843"/>
    <w:rsid w:val="4AC341C8"/>
    <w:rsid w:val="4AC65285"/>
    <w:rsid w:val="4ACC1465"/>
    <w:rsid w:val="4AD2F2D4"/>
    <w:rsid w:val="4AD593E1"/>
    <w:rsid w:val="4AD5ADE5"/>
    <w:rsid w:val="4ADB75D0"/>
    <w:rsid w:val="4AEDB625"/>
    <w:rsid w:val="4AFF08BC"/>
    <w:rsid w:val="4B019224"/>
    <w:rsid w:val="4B01AEAE"/>
    <w:rsid w:val="4B0418FE"/>
    <w:rsid w:val="4B0D2DA5"/>
    <w:rsid w:val="4B1ACCFC"/>
    <w:rsid w:val="4B257DA7"/>
    <w:rsid w:val="4B269C6B"/>
    <w:rsid w:val="4B270F0A"/>
    <w:rsid w:val="4B27CA09"/>
    <w:rsid w:val="4B2858D8"/>
    <w:rsid w:val="4B306720"/>
    <w:rsid w:val="4B365536"/>
    <w:rsid w:val="4B36D613"/>
    <w:rsid w:val="4B3851ED"/>
    <w:rsid w:val="4B388A9A"/>
    <w:rsid w:val="4B3C26A5"/>
    <w:rsid w:val="4B3CD1E7"/>
    <w:rsid w:val="4B40BADC"/>
    <w:rsid w:val="4B4621D0"/>
    <w:rsid w:val="4B47DA29"/>
    <w:rsid w:val="4B491C17"/>
    <w:rsid w:val="4B4C81C0"/>
    <w:rsid w:val="4B56395F"/>
    <w:rsid w:val="4B5899E2"/>
    <w:rsid w:val="4B5D8900"/>
    <w:rsid w:val="4B5FA339"/>
    <w:rsid w:val="4B617ED1"/>
    <w:rsid w:val="4B6347DD"/>
    <w:rsid w:val="4B666956"/>
    <w:rsid w:val="4B6916C1"/>
    <w:rsid w:val="4B7CA1B4"/>
    <w:rsid w:val="4B7D48DC"/>
    <w:rsid w:val="4B8CD118"/>
    <w:rsid w:val="4B8E1306"/>
    <w:rsid w:val="4B8E7C53"/>
    <w:rsid w:val="4B92859E"/>
    <w:rsid w:val="4B9A4D49"/>
    <w:rsid w:val="4B9AAA98"/>
    <w:rsid w:val="4B9CC571"/>
    <w:rsid w:val="4B9E19D8"/>
    <w:rsid w:val="4BAAC8CD"/>
    <w:rsid w:val="4BAEB330"/>
    <w:rsid w:val="4BB10F8C"/>
    <w:rsid w:val="4BB55A07"/>
    <w:rsid w:val="4BBFD07C"/>
    <w:rsid w:val="4BC23937"/>
    <w:rsid w:val="4BC23FCB"/>
    <w:rsid w:val="4BC3091E"/>
    <w:rsid w:val="4BCFBBFC"/>
    <w:rsid w:val="4BD1104F"/>
    <w:rsid w:val="4BD530B8"/>
    <w:rsid w:val="4BD91099"/>
    <w:rsid w:val="4BDCA903"/>
    <w:rsid w:val="4BF9E978"/>
    <w:rsid w:val="4BFAA2B5"/>
    <w:rsid w:val="4BFC0302"/>
    <w:rsid w:val="4C065F3E"/>
    <w:rsid w:val="4C17CC9A"/>
    <w:rsid w:val="4C27676A"/>
    <w:rsid w:val="4C2A62B7"/>
    <w:rsid w:val="4C301929"/>
    <w:rsid w:val="4C36928D"/>
    <w:rsid w:val="4C3952B2"/>
    <w:rsid w:val="4C39BF69"/>
    <w:rsid w:val="4C3D955A"/>
    <w:rsid w:val="4C55F7F4"/>
    <w:rsid w:val="4C58DC70"/>
    <w:rsid w:val="4C658320"/>
    <w:rsid w:val="4C6C5EAC"/>
    <w:rsid w:val="4C77B83E"/>
    <w:rsid w:val="4C7A1E55"/>
    <w:rsid w:val="4C7E3ECE"/>
    <w:rsid w:val="4C844790"/>
    <w:rsid w:val="4C8AB8B1"/>
    <w:rsid w:val="4C8FDF7A"/>
    <w:rsid w:val="4C9D47E1"/>
    <w:rsid w:val="4CA354FA"/>
    <w:rsid w:val="4CABB52C"/>
    <w:rsid w:val="4CB6211D"/>
    <w:rsid w:val="4CB85798"/>
    <w:rsid w:val="4CBEB09D"/>
    <w:rsid w:val="4CC2E86A"/>
    <w:rsid w:val="4CC9EC22"/>
    <w:rsid w:val="4CCB1004"/>
    <w:rsid w:val="4CCD49C9"/>
    <w:rsid w:val="4CD26760"/>
    <w:rsid w:val="4CD4CA59"/>
    <w:rsid w:val="4CDC874D"/>
    <w:rsid w:val="4CE2F3B7"/>
    <w:rsid w:val="4CE5D5FB"/>
    <w:rsid w:val="4CECF8D6"/>
    <w:rsid w:val="4CEE1CA5"/>
    <w:rsid w:val="4CEF5407"/>
    <w:rsid w:val="4CF09458"/>
    <w:rsid w:val="4CF7C4D4"/>
    <w:rsid w:val="4CF8415A"/>
    <w:rsid w:val="4D091C69"/>
    <w:rsid w:val="4D0D2BE7"/>
    <w:rsid w:val="4D13819D"/>
    <w:rsid w:val="4D14C133"/>
    <w:rsid w:val="4D157C3C"/>
    <w:rsid w:val="4D2351B0"/>
    <w:rsid w:val="4D29E1EE"/>
    <w:rsid w:val="4D34373A"/>
    <w:rsid w:val="4D357EDA"/>
    <w:rsid w:val="4D363120"/>
    <w:rsid w:val="4D3814F3"/>
    <w:rsid w:val="4D3C2799"/>
    <w:rsid w:val="4D3CAFEB"/>
    <w:rsid w:val="4D41BEC6"/>
    <w:rsid w:val="4D43AB60"/>
    <w:rsid w:val="4D43FCA7"/>
    <w:rsid w:val="4D4B4F37"/>
    <w:rsid w:val="4D4E6CA8"/>
    <w:rsid w:val="4D515AAB"/>
    <w:rsid w:val="4D532CCA"/>
    <w:rsid w:val="4D58F8FA"/>
    <w:rsid w:val="4D599256"/>
    <w:rsid w:val="4D61B279"/>
    <w:rsid w:val="4D63279E"/>
    <w:rsid w:val="4D686343"/>
    <w:rsid w:val="4D74242D"/>
    <w:rsid w:val="4D7437A3"/>
    <w:rsid w:val="4D748CC4"/>
    <w:rsid w:val="4D76CB79"/>
    <w:rsid w:val="4D76CC53"/>
    <w:rsid w:val="4D7C4221"/>
    <w:rsid w:val="4D8952C0"/>
    <w:rsid w:val="4D8ADA1B"/>
    <w:rsid w:val="4D9EAF22"/>
    <w:rsid w:val="4DA6BF2D"/>
    <w:rsid w:val="4DA8EDE9"/>
    <w:rsid w:val="4DAA6305"/>
    <w:rsid w:val="4DB4D527"/>
    <w:rsid w:val="4DB59D73"/>
    <w:rsid w:val="4DBBC342"/>
    <w:rsid w:val="4DC0A531"/>
    <w:rsid w:val="4DC154C0"/>
    <w:rsid w:val="4DC3B1A5"/>
    <w:rsid w:val="4DD0543B"/>
    <w:rsid w:val="4DD5D9E6"/>
    <w:rsid w:val="4DE370A2"/>
    <w:rsid w:val="4DE4C5D3"/>
    <w:rsid w:val="4DE88EEE"/>
    <w:rsid w:val="4DE8C0C4"/>
    <w:rsid w:val="4DECFF94"/>
    <w:rsid w:val="4DF7CEFF"/>
    <w:rsid w:val="4DF83C66"/>
    <w:rsid w:val="4DF9BE61"/>
    <w:rsid w:val="4DFA9462"/>
    <w:rsid w:val="4DFAC0E2"/>
    <w:rsid w:val="4E09F00D"/>
    <w:rsid w:val="4E0C812B"/>
    <w:rsid w:val="4E0E43CD"/>
    <w:rsid w:val="4E106349"/>
    <w:rsid w:val="4E107F9B"/>
    <w:rsid w:val="4E10ADA5"/>
    <w:rsid w:val="4E11B5CC"/>
    <w:rsid w:val="4E18B39E"/>
    <w:rsid w:val="4E24E86F"/>
    <w:rsid w:val="4E251B40"/>
    <w:rsid w:val="4E2AFDD8"/>
    <w:rsid w:val="4E2B137D"/>
    <w:rsid w:val="4E39097A"/>
    <w:rsid w:val="4E4146AC"/>
    <w:rsid w:val="4E42959F"/>
    <w:rsid w:val="4E476FA2"/>
    <w:rsid w:val="4E47C604"/>
    <w:rsid w:val="4E4EE6FC"/>
    <w:rsid w:val="4E502474"/>
    <w:rsid w:val="4E504564"/>
    <w:rsid w:val="4E5AC63C"/>
    <w:rsid w:val="4E66863E"/>
    <w:rsid w:val="4E7C0108"/>
    <w:rsid w:val="4E7FA48C"/>
    <w:rsid w:val="4E8224E9"/>
    <w:rsid w:val="4E8B3221"/>
    <w:rsid w:val="4E8F2BFC"/>
    <w:rsid w:val="4E975BCF"/>
    <w:rsid w:val="4E9C539A"/>
    <w:rsid w:val="4E9C7A5E"/>
    <w:rsid w:val="4E9E80E1"/>
    <w:rsid w:val="4EA4DF75"/>
    <w:rsid w:val="4EA766D9"/>
    <w:rsid w:val="4EAA2960"/>
    <w:rsid w:val="4EB07991"/>
    <w:rsid w:val="4EB356FA"/>
    <w:rsid w:val="4EB3AD2F"/>
    <w:rsid w:val="4EB65E31"/>
    <w:rsid w:val="4EC4708C"/>
    <w:rsid w:val="4EC9FB41"/>
    <w:rsid w:val="4ECF7D5E"/>
    <w:rsid w:val="4ECFF841"/>
    <w:rsid w:val="4ED5DF82"/>
    <w:rsid w:val="4EDC06A0"/>
    <w:rsid w:val="4EDE7BF5"/>
    <w:rsid w:val="4EDF3C80"/>
    <w:rsid w:val="4EE1FEDD"/>
    <w:rsid w:val="4EEAB5B1"/>
    <w:rsid w:val="4EFB4FC4"/>
    <w:rsid w:val="4EFF2FE3"/>
    <w:rsid w:val="4F00D0F9"/>
    <w:rsid w:val="4F1AE964"/>
    <w:rsid w:val="4F283BEE"/>
    <w:rsid w:val="4F29EF9E"/>
    <w:rsid w:val="4F309D7E"/>
    <w:rsid w:val="4F35BD49"/>
    <w:rsid w:val="4F433E0E"/>
    <w:rsid w:val="4F45432C"/>
    <w:rsid w:val="4F45C154"/>
    <w:rsid w:val="4F51515E"/>
    <w:rsid w:val="4F5C3F3D"/>
    <w:rsid w:val="4F5DDFAB"/>
    <w:rsid w:val="4F5E78AB"/>
    <w:rsid w:val="4F5EEC79"/>
    <w:rsid w:val="4F60E2F8"/>
    <w:rsid w:val="4F68CEBF"/>
    <w:rsid w:val="4F69CA99"/>
    <w:rsid w:val="4F6E949E"/>
    <w:rsid w:val="4F6FF1B7"/>
    <w:rsid w:val="4F708B07"/>
    <w:rsid w:val="4F855252"/>
    <w:rsid w:val="4F873EF0"/>
    <w:rsid w:val="4F8834FD"/>
    <w:rsid w:val="4F8B3EE2"/>
    <w:rsid w:val="4F93F239"/>
    <w:rsid w:val="4F961B73"/>
    <w:rsid w:val="4F99A914"/>
    <w:rsid w:val="4F9AF49A"/>
    <w:rsid w:val="4F9B9EA9"/>
    <w:rsid w:val="4FA043C6"/>
    <w:rsid w:val="4FA1E07C"/>
    <w:rsid w:val="4FA702F6"/>
    <w:rsid w:val="4FAA3FCC"/>
    <w:rsid w:val="4FAC831E"/>
    <w:rsid w:val="4FAD1CEC"/>
    <w:rsid w:val="4FAD9393"/>
    <w:rsid w:val="4FB2B233"/>
    <w:rsid w:val="4FB8998A"/>
    <w:rsid w:val="4FBA879D"/>
    <w:rsid w:val="4FBFEF82"/>
    <w:rsid w:val="4FD117E5"/>
    <w:rsid w:val="4FD36274"/>
    <w:rsid w:val="4FD37D18"/>
    <w:rsid w:val="4FE744D5"/>
    <w:rsid w:val="4FEC739A"/>
    <w:rsid w:val="4FF6A7F5"/>
    <w:rsid w:val="4FF97FA7"/>
    <w:rsid w:val="5006895C"/>
    <w:rsid w:val="500A14F6"/>
    <w:rsid w:val="500A7EEB"/>
    <w:rsid w:val="500BFBBD"/>
    <w:rsid w:val="500FC7F3"/>
    <w:rsid w:val="50141DF3"/>
    <w:rsid w:val="5015640B"/>
    <w:rsid w:val="501FD687"/>
    <w:rsid w:val="50242BC1"/>
    <w:rsid w:val="50268A8F"/>
    <w:rsid w:val="50310EB9"/>
    <w:rsid w:val="5036FC18"/>
    <w:rsid w:val="5037DC30"/>
    <w:rsid w:val="503976DF"/>
    <w:rsid w:val="503EED8C"/>
    <w:rsid w:val="503F739A"/>
    <w:rsid w:val="50451708"/>
    <w:rsid w:val="50470FB8"/>
    <w:rsid w:val="5047D976"/>
    <w:rsid w:val="5047DBB7"/>
    <w:rsid w:val="504BCB5A"/>
    <w:rsid w:val="505BF929"/>
    <w:rsid w:val="505BFBCD"/>
    <w:rsid w:val="50603545"/>
    <w:rsid w:val="5061F1EF"/>
    <w:rsid w:val="5062D730"/>
    <w:rsid w:val="5065712A"/>
    <w:rsid w:val="506C8824"/>
    <w:rsid w:val="507132B3"/>
    <w:rsid w:val="50799A10"/>
    <w:rsid w:val="507E62C6"/>
    <w:rsid w:val="5080A860"/>
    <w:rsid w:val="50875AC4"/>
    <w:rsid w:val="5095709E"/>
    <w:rsid w:val="50A006E4"/>
    <w:rsid w:val="50A21BBC"/>
    <w:rsid w:val="50A7D45F"/>
    <w:rsid w:val="50A806BB"/>
    <w:rsid w:val="50AADD24"/>
    <w:rsid w:val="50BC91EF"/>
    <w:rsid w:val="50BE2071"/>
    <w:rsid w:val="50BEC3D0"/>
    <w:rsid w:val="50BF7AB9"/>
    <w:rsid w:val="50C330DF"/>
    <w:rsid w:val="50D52C04"/>
    <w:rsid w:val="50DC8117"/>
    <w:rsid w:val="50DDFB48"/>
    <w:rsid w:val="50E5B6DA"/>
    <w:rsid w:val="50F1852C"/>
    <w:rsid w:val="50F2D9F7"/>
    <w:rsid w:val="50FC0268"/>
    <w:rsid w:val="510201BF"/>
    <w:rsid w:val="51030EF1"/>
    <w:rsid w:val="51056AFC"/>
    <w:rsid w:val="5107A55F"/>
    <w:rsid w:val="510F49E6"/>
    <w:rsid w:val="5114DC5C"/>
    <w:rsid w:val="511806E1"/>
    <w:rsid w:val="5122413A"/>
    <w:rsid w:val="5124EBC4"/>
    <w:rsid w:val="5132D0EB"/>
    <w:rsid w:val="5138B5EE"/>
    <w:rsid w:val="513917D6"/>
    <w:rsid w:val="513CA339"/>
    <w:rsid w:val="513E0E9E"/>
    <w:rsid w:val="514236CF"/>
    <w:rsid w:val="515440D5"/>
    <w:rsid w:val="51547C66"/>
    <w:rsid w:val="515649DE"/>
    <w:rsid w:val="515744CC"/>
    <w:rsid w:val="51679331"/>
    <w:rsid w:val="51731B69"/>
    <w:rsid w:val="51770249"/>
    <w:rsid w:val="517D13AD"/>
    <w:rsid w:val="51817FC7"/>
    <w:rsid w:val="518DF719"/>
    <w:rsid w:val="51902050"/>
    <w:rsid w:val="51902A9D"/>
    <w:rsid w:val="51918CA9"/>
    <w:rsid w:val="519A55B1"/>
    <w:rsid w:val="51ACA743"/>
    <w:rsid w:val="51AEF321"/>
    <w:rsid w:val="51B3A1CA"/>
    <w:rsid w:val="51B595EE"/>
    <w:rsid w:val="51BC712A"/>
    <w:rsid w:val="51C20A9C"/>
    <w:rsid w:val="51C28351"/>
    <w:rsid w:val="51C7F1DD"/>
    <w:rsid w:val="51CB5674"/>
    <w:rsid w:val="51D99D60"/>
    <w:rsid w:val="51D9DDEB"/>
    <w:rsid w:val="51DAE9E7"/>
    <w:rsid w:val="51E1A61F"/>
    <w:rsid w:val="51E7E1FA"/>
    <w:rsid w:val="51F2E0F6"/>
    <w:rsid w:val="51F4EF5F"/>
    <w:rsid w:val="51FA8CDD"/>
    <w:rsid w:val="51FF7C48"/>
    <w:rsid w:val="520EE44A"/>
    <w:rsid w:val="52106372"/>
    <w:rsid w:val="52126BF5"/>
    <w:rsid w:val="521D1E54"/>
    <w:rsid w:val="521D89CD"/>
    <w:rsid w:val="521E198E"/>
    <w:rsid w:val="521F6705"/>
    <w:rsid w:val="52200450"/>
    <w:rsid w:val="5220B3F8"/>
    <w:rsid w:val="522127AD"/>
    <w:rsid w:val="52278E0C"/>
    <w:rsid w:val="52291B97"/>
    <w:rsid w:val="522FE456"/>
    <w:rsid w:val="5232B119"/>
    <w:rsid w:val="5235EAE9"/>
    <w:rsid w:val="523B315B"/>
    <w:rsid w:val="523DB4A1"/>
    <w:rsid w:val="523F7A9B"/>
    <w:rsid w:val="524CFFFD"/>
    <w:rsid w:val="52528D42"/>
    <w:rsid w:val="5253805E"/>
    <w:rsid w:val="5253B12D"/>
    <w:rsid w:val="5255C707"/>
    <w:rsid w:val="52569822"/>
    <w:rsid w:val="525BB0BC"/>
    <w:rsid w:val="525BE427"/>
    <w:rsid w:val="5260FF30"/>
    <w:rsid w:val="526422B6"/>
    <w:rsid w:val="526822B9"/>
    <w:rsid w:val="526FA382"/>
    <w:rsid w:val="52716603"/>
    <w:rsid w:val="527764AD"/>
    <w:rsid w:val="52799102"/>
    <w:rsid w:val="5286D975"/>
    <w:rsid w:val="5287DF52"/>
    <w:rsid w:val="528AC07E"/>
    <w:rsid w:val="5291F6EC"/>
    <w:rsid w:val="529228C5"/>
    <w:rsid w:val="529B75EB"/>
    <w:rsid w:val="52A9C820"/>
    <w:rsid w:val="52AF59E1"/>
    <w:rsid w:val="52B15698"/>
    <w:rsid w:val="52B2C3C7"/>
    <w:rsid w:val="52B5B753"/>
    <w:rsid w:val="52B9BC92"/>
    <w:rsid w:val="52BF58F8"/>
    <w:rsid w:val="52C1E1C7"/>
    <w:rsid w:val="52C69047"/>
    <w:rsid w:val="52CB08FF"/>
    <w:rsid w:val="52CC2A73"/>
    <w:rsid w:val="52D4ACA1"/>
    <w:rsid w:val="52D51161"/>
    <w:rsid w:val="52D7CD26"/>
    <w:rsid w:val="52DE89CD"/>
    <w:rsid w:val="52E27A44"/>
    <w:rsid w:val="52E76EA4"/>
    <w:rsid w:val="52EBEFBA"/>
    <w:rsid w:val="52ECCE58"/>
    <w:rsid w:val="52F136F4"/>
    <w:rsid w:val="52F3C84D"/>
    <w:rsid w:val="52FC41D4"/>
    <w:rsid w:val="52FDF710"/>
    <w:rsid w:val="52FDFABD"/>
    <w:rsid w:val="53063312"/>
    <w:rsid w:val="5311FA75"/>
    <w:rsid w:val="531C764D"/>
    <w:rsid w:val="532B7E32"/>
    <w:rsid w:val="532FBD9C"/>
    <w:rsid w:val="5335C89D"/>
    <w:rsid w:val="53363A50"/>
    <w:rsid w:val="53377ADC"/>
    <w:rsid w:val="533BF3AB"/>
    <w:rsid w:val="533D7831"/>
    <w:rsid w:val="533EA972"/>
    <w:rsid w:val="53400560"/>
    <w:rsid w:val="53472182"/>
    <w:rsid w:val="534BFF3B"/>
    <w:rsid w:val="534E0E28"/>
    <w:rsid w:val="535102AF"/>
    <w:rsid w:val="5353C6F1"/>
    <w:rsid w:val="535783AF"/>
    <w:rsid w:val="535E1932"/>
    <w:rsid w:val="535E4AC5"/>
    <w:rsid w:val="5372A13A"/>
    <w:rsid w:val="537399F1"/>
    <w:rsid w:val="53775EB5"/>
    <w:rsid w:val="537E28DE"/>
    <w:rsid w:val="53819CE7"/>
    <w:rsid w:val="5386E7D4"/>
    <w:rsid w:val="53930273"/>
    <w:rsid w:val="539771DE"/>
    <w:rsid w:val="53B2C414"/>
    <w:rsid w:val="53B4E270"/>
    <w:rsid w:val="53B7B15E"/>
    <w:rsid w:val="53B84707"/>
    <w:rsid w:val="53B8F587"/>
    <w:rsid w:val="53B9764B"/>
    <w:rsid w:val="53C53B11"/>
    <w:rsid w:val="53C8896C"/>
    <w:rsid w:val="53C956D7"/>
    <w:rsid w:val="53C9858B"/>
    <w:rsid w:val="53CC3A25"/>
    <w:rsid w:val="53CCFA0C"/>
    <w:rsid w:val="53D2AEF1"/>
    <w:rsid w:val="53D9779A"/>
    <w:rsid w:val="53DA7253"/>
    <w:rsid w:val="53DD0C61"/>
    <w:rsid w:val="53E43414"/>
    <w:rsid w:val="53E4AEE9"/>
    <w:rsid w:val="53EA02FB"/>
    <w:rsid w:val="53F0BCE9"/>
    <w:rsid w:val="53F22942"/>
    <w:rsid w:val="53F4BAD0"/>
    <w:rsid w:val="53F70EF2"/>
    <w:rsid w:val="540B820F"/>
    <w:rsid w:val="540C5580"/>
    <w:rsid w:val="54162345"/>
    <w:rsid w:val="5419971E"/>
    <w:rsid w:val="541B1245"/>
    <w:rsid w:val="541BBD27"/>
    <w:rsid w:val="541FB361"/>
    <w:rsid w:val="541FDC8D"/>
    <w:rsid w:val="542720BA"/>
    <w:rsid w:val="54296261"/>
    <w:rsid w:val="542CC88D"/>
    <w:rsid w:val="542E59C3"/>
    <w:rsid w:val="5435F6DF"/>
    <w:rsid w:val="5436EF38"/>
    <w:rsid w:val="543A4074"/>
    <w:rsid w:val="543DA2AD"/>
    <w:rsid w:val="543EA815"/>
    <w:rsid w:val="54402756"/>
    <w:rsid w:val="544A3878"/>
    <w:rsid w:val="544C2A87"/>
    <w:rsid w:val="54546D2A"/>
    <w:rsid w:val="545504A2"/>
    <w:rsid w:val="545DAD0E"/>
    <w:rsid w:val="545EC0DE"/>
    <w:rsid w:val="5468777E"/>
    <w:rsid w:val="5469495E"/>
    <w:rsid w:val="54698C96"/>
    <w:rsid w:val="546CAF21"/>
    <w:rsid w:val="546D4B80"/>
    <w:rsid w:val="5476877A"/>
    <w:rsid w:val="5478DAD6"/>
    <w:rsid w:val="547B3467"/>
    <w:rsid w:val="547C14BF"/>
    <w:rsid w:val="5480D1E5"/>
    <w:rsid w:val="5483A0DC"/>
    <w:rsid w:val="54843FFB"/>
    <w:rsid w:val="5487F475"/>
    <w:rsid w:val="548BBE60"/>
    <w:rsid w:val="548BD8C1"/>
    <w:rsid w:val="548E4E16"/>
    <w:rsid w:val="54912025"/>
    <w:rsid w:val="54935775"/>
    <w:rsid w:val="54992FB6"/>
    <w:rsid w:val="549F33F3"/>
    <w:rsid w:val="549FF6C6"/>
    <w:rsid w:val="54A4905B"/>
    <w:rsid w:val="54A4F6F3"/>
    <w:rsid w:val="54AD902B"/>
    <w:rsid w:val="54B93BC9"/>
    <w:rsid w:val="54BA0438"/>
    <w:rsid w:val="54BB4B98"/>
    <w:rsid w:val="54BE4F62"/>
    <w:rsid w:val="54BECE80"/>
    <w:rsid w:val="54C0A2A2"/>
    <w:rsid w:val="54C20F17"/>
    <w:rsid w:val="54C50063"/>
    <w:rsid w:val="54C70166"/>
    <w:rsid w:val="54D1FDA5"/>
    <w:rsid w:val="54D68A91"/>
    <w:rsid w:val="54D6A12A"/>
    <w:rsid w:val="54DE0FE0"/>
    <w:rsid w:val="54E8FF0D"/>
    <w:rsid w:val="54ED28D8"/>
    <w:rsid w:val="54ED8E7A"/>
    <w:rsid w:val="54FCBB5A"/>
    <w:rsid w:val="550B1A82"/>
    <w:rsid w:val="550D4B9C"/>
    <w:rsid w:val="55152A5A"/>
    <w:rsid w:val="551E2956"/>
    <w:rsid w:val="552022EA"/>
    <w:rsid w:val="55273D06"/>
    <w:rsid w:val="5529342B"/>
    <w:rsid w:val="552D994C"/>
    <w:rsid w:val="553F4529"/>
    <w:rsid w:val="553F9E6C"/>
    <w:rsid w:val="55474E5A"/>
    <w:rsid w:val="5548AA7D"/>
    <w:rsid w:val="554CC15A"/>
    <w:rsid w:val="554CD7FE"/>
    <w:rsid w:val="55550BA1"/>
    <w:rsid w:val="555D9D28"/>
    <w:rsid w:val="555F7A98"/>
    <w:rsid w:val="555FB9D6"/>
    <w:rsid w:val="55610B72"/>
    <w:rsid w:val="5569B79D"/>
    <w:rsid w:val="556B76FC"/>
    <w:rsid w:val="556BC810"/>
    <w:rsid w:val="556CA92A"/>
    <w:rsid w:val="5574D2EF"/>
    <w:rsid w:val="5574F6DE"/>
    <w:rsid w:val="5575A926"/>
    <w:rsid w:val="5575BEF0"/>
    <w:rsid w:val="5578777C"/>
    <w:rsid w:val="5578DCC2"/>
    <w:rsid w:val="557CEBA8"/>
    <w:rsid w:val="557D72C8"/>
    <w:rsid w:val="5593CD2D"/>
    <w:rsid w:val="5596A75B"/>
    <w:rsid w:val="559D2A0C"/>
    <w:rsid w:val="55A56CC9"/>
    <w:rsid w:val="55A6B9FA"/>
    <w:rsid w:val="55AD39AE"/>
    <w:rsid w:val="55AE3B7F"/>
    <w:rsid w:val="55B2B293"/>
    <w:rsid w:val="55BB2101"/>
    <w:rsid w:val="55C0E2B2"/>
    <w:rsid w:val="55CE91B4"/>
    <w:rsid w:val="55D0881A"/>
    <w:rsid w:val="55E92696"/>
    <w:rsid w:val="55EE1305"/>
    <w:rsid w:val="55F4E929"/>
    <w:rsid w:val="55F675D0"/>
    <w:rsid w:val="55F70B08"/>
    <w:rsid w:val="55F73472"/>
    <w:rsid w:val="55F89CDB"/>
    <w:rsid w:val="5614922A"/>
    <w:rsid w:val="5614B583"/>
    <w:rsid w:val="561C00E6"/>
    <w:rsid w:val="561D908D"/>
    <w:rsid w:val="56232E0B"/>
    <w:rsid w:val="5623738D"/>
    <w:rsid w:val="56388E04"/>
    <w:rsid w:val="5638BA41"/>
    <w:rsid w:val="5645F5F7"/>
    <w:rsid w:val="56534BD0"/>
    <w:rsid w:val="565814BD"/>
    <w:rsid w:val="565B0388"/>
    <w:rsid w:val="565B0D2D"/>
    <w:rsid w:val="56641857"/>
    <w:rsid w:val="5679EB89"/>
    <w:rsid w:val="56879DB4"/>
    <w:rsid w:val="5689B180"/>
    <w:rsid w:val="568FBA6A"/>
    <w:rsid w:val="5692D937"/>
    <w:rsid w:val="5699A669"/>
    <w:rsid w:val="56A08066"/>
    <w:rsid w:val="56A1007E"/>
    <w:rsid w:val="56A4FE65"/>
    <w:rsid w:val="56AF78CE"/>
    <w:rsid w:val="56AFCF18"/>
    <w:rsid w:val="56B02403"/>
    <w:rsid w:val="56B71AFA"/>
    <w:rsid w:val="56B77780"/>
    <w:rsid w:val="56C0D89E"/>
    <w:rsid w:val="56C58C42"/>
    <w:rsid w:val="56DE6E4E"/>
    <w:rsid w:val="56E0DD23"/>
    <w:rsid w:val="56E9BD18"/>
    <w:rsid w:val="56EAD72B"/>
    <w:rsid w:val="56F42982"/>
    <w:rsid w:val="56F46FBD"/>
    <w:rsid w:val="56F96D89"/>
    <w:rsid w:val="56FAFF2F"/>
    <w:rsid w:val="57023FDD"/>
    <w:rsid w:val="570B8B49"/>
    <w:rsid w:val="5710C73F"/>
    <w:rsid w:val="5713748D"/>
    <w:rsid w:val="571539D6"/>
    <w:rsid w:val="57219317"/>
    <w:rsid w:val="572B1C2B"/>
    <w:rsid w:val="572E948F"/>
    <w:rsid w:val="57316319"/>
    <w:rsid w:val="57359EFF"/>
    <w:rsid w:val="573BAB9B"/>
    <w:rsid w:val="573E1FA1"/>
    <w:rsid w:val="573E5174"/>
    <w:rsid w:val="575395C0"/>
    <w:rsid w:val="5757FDFD"/>
    <w:rsid w:val="575F18BD"/>
    <w:rsid w:val="57615EAB"/>
    <w:rsid w:val="576367EA"/>
    <w:rsid w:val="5764B5DC"/>
    <w:rsid w:val="5765E8B3"/>
    <w:rsid w:val="576B9565"/>
    <w:rsid w:val="57702F24"/>
    <w:rsid w:val="577718BE"/>
    <w:rsid w:val="577787FD"/>
    <w:rsid w:val="5777C3FE"/>
    <w:rsid w:val="577FC036"/>
    <w:rsid w:val="579348CD"/>
    <w:rsid w:val="579F8E4C"/>
    <w:rsid w:val="57A840A2"/>
    <w:rsid w:val="57AD90C4"/>
    <w:rsid w:val="57B4DCE1"/>
    <w:rsid w:val="57BE337D"/>
    <w:rsid w:val="57C2E1FF"/>
    <w:rsid w:val="57C402E8"/>
    <w:rsid w:val="57C41000"/>
    <w:rsid w:val="57DD011E"/>
    <w:rsid w:val="57DD9AA6"/>
    <w:rsid w:val="57E35CDB"/>
    <w:rsid w:val="57E6E0B6"/>
    <w:rsid w:val="57EE06AA"/>
    <w:rsid w:val="57F523D9"/>
    <w:rsid w:val="57F79A42"/>
    <w:rsid w:val="58051275"/>
    <w:rsid w:val="580718AC"/>
    <w:rsid w:val="5809B8AF"/>
    <w:rsid w:val="580C74A9"/>
    <w:rsid w:val="58120904"/>
    <w:rsid w:val="5813D21E"/>
    <w:rsid w:val="5815BDEC"/>
    <w:rsid w:val="5826F349"/>
    <w:rsid w:val="582E9811"/>
    <w:rsid w:val="582EF183"/>
    <w:rsid w:val="582F2E4D"/>
    <w:rsid w:val="5837103D"/>
    <w:rsid w:val="5838468A"/>
    <w:rsid w:val="5839EBD3"/>
    <w:rsid w:val="583A06E8"/>
    <w:rsid w:val="583ABECF"/>
    <w:rsid w:val="583BD4C0"/>
    <w:rsid w:val="583C27F8"/>
    <w:rsid w:val="583ED3B5"/>
    <w:rsid w:val="5840D1EA"/>
    <w:rsid w:val="5848513E"/>
    <w:rsid w:val="584958BB"/>
    <w:rsid w:val="584C1E10"/>
    <w:rsid w:val="58514546"/>
    <w:rsid w:val="58532F33"/>
    <w:rsid w:val="5853B725"/>
    <w:rsid w:val="58548ECE"/>
    <w:rsid w:val="58599FDF"/>
    <w:rsid w:val="585A8305"/>
    <w:rsid w:val="58630AD1"/>
    <w:rsid w:val="5864A296"/>
    <w:rsid w:val="5865AEC1"/>
    <w:rsid w:val="5866741C"/>
    <w:rsid w:val="58670317"/>
    <w:rsid w:val="58692911"/>
    <w:rsid w:val="586A2DE7"/>
    <w:rsid w:val="5872C4F1"/>
    <w:rsid w:val="5876DA72"/>
    <w:rsid w:val="587CD7D7"/>
    <w:rsid w:val="58809501"/>
    <w:rsid w:val="5880AA0A"/>
    <w:rsid w:val="5880E42F"/>
    <w:rsid w:val="58847EC2"/>
    <w:rsid w:val="5885DF88"/>
    <w:rsid w:val="58913361"/>
    <w:rsid w:val="5895C701"/>
    <w:rsid w:val="589683E2"/>
    <w:rsid w:val="5899345B"/>
    <w:rsid w:val="589DBD9E"/>
    <w:rsid w:val="589F7EDA"/>
    <w:rsid w:val="58A40013"/>
    <w:rsid w:val="58AAA5B0"/>
    <w:rsid w:val="58B03286"/>
    <w:rsid w:val="58B71F47"/>
    <w:rsid w:val="58B8C4EC"/>
    <w:rsid w:val="58BACC4C"/>
    <w:rsid w:val="58BCA628"/>
    <w:rsid w:val="58C3362A"/>
    <w:rsid w:val="58C924D4"/>
    <w:rsid w:val="58CE09E8"/>
    <w:rsid w:val="58CEE407"/>
    <w:rsid w:val="58D2CBA4"/>
    <w:rsid w:val="58D49BB8"/>
    <w:rsid w:val="58D705AC"/>
    <w:rsid w:val="58E2D1F4"/>
    <w:rsid w:val="58E302B5"/>
    <w:rsid w:val="58E60EB9"/>
    <w:rsid w:val="58E842E4"/>
    <w:rsid w:val="58E8A625"/>
    <w:rsid w:val="58E9FBE6"/>
    <w:rsid w:val="58EC0917"/>
    <w:rsid w:val="58F02304"/>
    <w:rsid w:val="58FDAC9B"/>
    <w:rsid w:val="59056C68"/>
    <w:rsid w:val="590D4728"/>
    <w:rsid w:val="591192F1"/>
    <w:rsid w:val="5912CB11"/>
    <w:rsid w:val="59155183"/>
    <w:rsid w:val="591A6AA4"/>
    <w:rsid w:val="591E367B"/>
    <w:rsid w:val="592757A8"/>
    <w:rsid w:val="59277355"/>
    <w:rsid w:val="59303D9D"/>
    <w:rsid w:val="5933649E"/>
    <w:rsid w:val="59348EE6"/>
    <w:rsid w:val="593A8A66"/>
    <w:rsid w:val="593B2BDC"/>
    <w:rsid w:val="593CCAE8"/>
    <w:rsid w:val="5940A366"/>
    <w:rsid w:val="59445B1F"/>
    <w:rsid w:val="59456139"/>
    <w:rsid w:val="59466DAC"/>
    <w:rsid w:val="5946ACF9"/>
    <w:rsid w:val="594A9FC5"/>
    <w:rsid w:val="59541037"/>
    <w:rsid w:val="5956570F"/>
    <w:rsid w:val="59584CA9"/>
    <w:rsid w:val="595A9BB9"/>
    <w:rsid w:val="59625A04"/>
    <w:rsid w:val="596BFBE2"/>
    <w:rsid w:val="596C09A4"/>
    <w:rsid w:val="596EB2F2"/>
    <w:rsid w:val="59706FF8"/>
    <w:rsid w:val="5972BAD4"/>
    <w:rsid w:val="5973F03F"/>
    <w:rsid w:val="597480CA"/>
    <w:rsid w:val="5977D09E"/>
    <w:rsid w:val="597D78AB"/>
    <w:rsid w:val="597DE9F0"/>
    <w:rsid w:val="5983B86F"/>
    <w:rsid w:val="5985ED77"/>
    <w:rsid w:val="59873990"/>
    <w:rsid w:val="5989948F"/>
    <w:rsid w:val="5999B8E3"/>
    <w:rsid w:val="59AB5826"/>
    <w:rsid w:val="59B0A6C4"/>
    <w:rsid w:val="59B9E443"/>
    <w:rsid w:val="59C70E75"/>
    <w:rsid w:val="59CBFCA2"/>
    <w:rsid w:val="59CC2BC6"/>
    <w:rsid w:val="59CE2BCE"/>
    <w:rsid w:val="59D984D6"/>
    <w:rsid w:val="59DC3E61"/>
    <w:rsid w:val="59E2DDD3"/>
    <w:rsid w:val="59E60F99"/>
    <w:rsid w:val="59E924E8"/>
    <w:rsid w:val="59F05E9C"/>
    <w:rsid w:val="59F80B84"/>
    <w:rsid w:val="5A0AFB97"/>
    <w:rsid w:val="5A0B4570"/>
    <w:rsid w:val="5A10D267"/>
    <w:rsid w:val="5A2371AE"/>
    <w:rsid w:val="5A26C1EF"/>
    <w:rsid w:val="5A2B9131"/>
    <w:rsid w:val="5A2CFEF5"/>
    <w:rsid w:val="5A3204CC"/>
    <w:rsid w:val="5A40A72A"/>
    <w:rsid w:val="5A41BB79"/>
    <w:rsid w:val="5A4C9721"/>
    <w:rsid w:val="5A4C9A5F"/>
    <w:rsid w:val="5A577A6A"/>
    <w:rsid w:val="5A5ADF01"/>
    <w:rsid w:val="5A61EDE8"/>
    <w:rsid w:val="5A652E7F"/>
    <w:rsid w:val="5A7AB995"/>
    <w:rsid w:val="5A7ED399"/>
    <w:rsid w:val="5A828186"/>
    <w:rsid w:val="5A8756C4"/>
    <w:rsid w:val="5A8ED197"/>
    <w:rsid w:val="5A94D183"/>
    <w:rsid w:val="5A9A52FD"/>
    <w:rsid w:val="5AA5FA40"/>
    <w:rsid w:val="5AADEBB4"/>
    <w:rsid w:val="5AB6552C"/>
    <w:rsid w:val="5AB7FD2A"/>
    <w:rsid w:val="5ABA981C"/>
    <w:rsid w:val="5ABBF267"/>
    <w:rsid w:val="5ABC7C4A"/>
    <w:rsid w:val="5AC230D0"/>
    <w:rsid w:val="5AC2A2F5"/>
    <w:rsid w:val="5AC2F630"/>
    <w:rsid w:val="5AC616B4"/>
    <w:rsid w:val="5AC88269"/>
    <w:rsid w:val="5AC90ED7"/>
    <w:rsid w:val="5AD1AADD"/>
    <w:rsid w:val="5AD3DC75"/>
    <w:rsid w:val="5AE13B15"/>
    <w:rsid w:val="5AE415C6"/>
    <w:rsid w:val="5AEBC383"/>
    <w:rsid w:val="5AEC54C3"/>
    <w:rsid w:val="5AEFDF32"/>
    <w:rsid w:val="5AF13AC2"/>
    <w:rsid w:val="5AF169D2"/>
    <w:rsid w:val="5AFBE472"/>
    <w:rsid w:val="5AFEA85F"/>
    <w:rsid w:val="5B057FD2"/>
    <w:rsid w:val="5B05BCD3"/>
    <w:rsid w:val="5B07ED1F"/>
    <w:rsid w:val="5B09AB05"/>
    <w:rsid w:val="5B0C7CDD"/>
    <w:rsid w:val="5B0E7577"/>
    <w:rsid w:val="5B0E989B"/>
    <w:rsid w:val="5B1039A2"/>
    <w:rsid w:val="5B135C67"/>
    <w:rsid w:val="5B1853C5"/>
    <w:rsid w:val="5B1C479D"/>
    <w:rsid w:val="5B1D28EE"/>
    <w:rsid w:val="5B1F24F2"/>
    <w:rsid w:val="5B21D4E2"/>
    <w:rsid w:val="5B254AA8"/>
    <w:rsid w:val="5B2CECA7"/>
    <w:rsid w:val="5B2DE71B"/>
    <w:rsid w:val="5B2F38D5"/>
    <w:rsid w:val="5B358944"/>
    <w:rsid w:val="5B3BC7C9"/>
    <w:rsid w:val="5B3FF270"/>
    <w:rsid w:val="5B401039"/>
    <w:rsid w:val="5B4513AF"/>
    <w:rsid w:val="5B47CAEE"/>
    <w:rsid w:val="5B511B7F"/>
    <w:rsid w:val="5B51D2CC"/>
    <w:rsid w:val="5B52482A"/>
    <w:rsid w:val="5B569BEA"/>
    <w:rsid w:val="5B57E966"/>
    <w:rsid w:val="5B5825C3"/>
    <w:rsid w:val="5B5CC73D"/>
    <w:rsid w:val="5B63A7C3"/>
    <w:rsid w:val="5B6548E0"/>
    <w:rsid w:val="5B6AF0B3"/>
    <w:rsid w:val="5B6D735D"/>
    <w:rsid w:val="5B6E70F4"/>
    <w:rsid w:val="5B754F93"/>
    <w:rsid w:val="5B7EEFB7"/>
    <w:rsid w:val="5B8625C9"/>
    <w:rsid w:val="5B86C460"/>
    <w:rsid w:val="5B888865"/>
    <w:rsid w:val="5B8A0951"/>
    <w:rsid w:val="5B8C3460"/>
    <w:rsid w:val="5B8DBE20"/>
    <w:rsid w:val="5B8EE5A5"/>
    <w:rsid w:val="5B9039EA"/>
    <w:rsid w:val="5B97EA29"/>
    <w:rsid w:val="5B987C91"/>
    <w:rsid w:val="5B989D81"/>
    <w:rsid w:val="5BB13136"/>
    <w:rsid w:val="5BB87E90"/>
    <w:rsid w:val="5BB9C633"/>
    <w:rsid w:val="5BC23F64"/>
    <w:rsid w:val="5BC5933B"/>
    <w:rsid w:val="5BC5CDD4"/>
    <w:rsid w:val="5BCC8F4A"/>
    <w:rsid w:val="5BCD1DFE"/>
    <w:rsid w:val="5BCF1FE6"/>
    <w:rsid w:val="5BD6C709"/>
    <w:rsid w:val="5BDA9D39"/>
    <w:rsid w:val="5BDF34FD"/>
    <w:rsid w:val="5BE488A2"/>
    <w:rsid w:val="5BE85D84"/>
    <w:rsid w:val="5BEC4909"/>
    <w:rsid w:val="5BF4430D"/>
    <w:rsid w:val="5BF489F1"/>
    <w:rsid w:val="5C08D361"/>
    <w:rsid w:val="5C0C5D6B"/>
    <w:rsid w:val="5C1C168B"/>
    <w:rsid w:val="5C207AD8"/>
    <w:rsid w:val="5C266C78"/>
    <w:rsid w:val="5C2B5D01"/>
    <w:rsid w:val="5C2F2741"/>
    <w:rsid w:val="5C319EED"/>
    <w:rsid w:val="5C437A6C"/>
    <w:rsid w:val="5C4701C1"/>
    <w:rsid w:val="5C4C4F4E"/>
    <w:rsid w:val="5C4D3274"/>
    <w:rsid w:val="5C501583"/>
    <w:rsid w:val="5C5AA2D7"/>
    <w:rsid w:val="5C5EA98F"/>
    <w:rsid w:val="5C643A5A"/>
    <w:rsid w:val="5C651018"/>
    <w:rsid w:val="5C6624DF"/>
    <w:rsid w:val="5C694AF8"/>
    <w:rsid w:val="5C70D97E"/>
    <w:rsid w:val="5C7429E1"/>
    <w:rsid w:val="5C7BE734"/>
    <w:rsid w:val="5C7ECC40"/>
    <w:rsid w:val="5C86B2FA"/>
    <w:rsid w:val="5C885D2E"/>
    <w:rsid w:val="5C894A56"/>
    <w:rsid w:val="5C940AF0"/>
    <w:rsid w:val="5C98C883"/>
    <w:rsid w:val="5C9BD4E3"/>
    <w:rsid w:val="5CA0E9B7"/>
    <w:rsid w:val="5CA2B91F"/>
    <w:rsid w:val="5CA8D912"/>
    <w:rsid w:val="5CACDDE4"/>
    <w:rsid w:val="5CB0B808"/>
    <w:rsid w:val="5CB1E37A"/>
    <w:rsid w:val="5CB222B6"/>
    <w:rsid w:val="5CB2CD48"/>
    <w:rsid w:val="5CB58DF8"/>
    <w:rsid w:val="5CB61361"/>
    <w:rsid w:val="5CBEFA35"/>
    <w:rsid w:val="5CC104BF"/>
    <w:rsid w:val="5CCB0F7F"/>
    <w:rsid w:val="5CCB4B31"/>
    <w:rsid w:val="5CCEB357"/>
    <w:rsid w:val="5CD25382"/>
    <w:rsid w:val="5CDC2BDB"/>
    <w:rsid w:val="5CE29F30"/>
    <w:rsid w:val="5CE6AEB5"/>
    <w:rsid w:val="5CEBF450"/>
    <w:rsid w:val="5CED5CBF"/>
    <w:rsid w:val="5CEEA8BC"/>
    <w:rsid w:val="5CF01B61"/>
    <w:rsid w:val="5D0271BF"/>
    <w:rsid w:val="5D0437A2"/>
    <w:rsid w:val="5D066408"/>
    <w:rsid w:val="5D087786"/>
    <w:rsid w:val="5D0A9156"/>
    <w:rsid w:val="5D0B9D7A"/>
    <w:rsid w:val="5D0CD1D8"/>
    <w:rsid w:val="5D108143"/>
    <w:rsid w:val="5D1D8B62"/>
    <w:rsid w:val="5D1FF3DA"/>
    <w:rsid w:val="5D289D48"/>
    <w:rsid w:val="5D3035DB"/>
    <w:rsid w:val="5D308E76"/>
    <w:rsid w:val="5D3C1689"/>
    <w:rsid w:val="5D3CFFD6"/>
    <w:rsid w:val="5D3E910A"/>
    <w:rsid w:val="5D471770"/>
    <w:rsid w:val="5D4B41F8"/>
    <w:rsid w:val="5D4B6BF2"/>
    <w:rsid w:val="5D4FB790"/>
    <w:rsid w:val="5D4FE6B4"/>
    <w:rsid w:val="5D5B7919"/>
    <w:rsid w:val="5D5BB66B"/>
    <w:rsid w:val="5D60A42D"/>
    <w:rsid w:val="5D682C3C"/>
    <w:rsid w:val="5D6F0263"/>
    <w:rsid w:val="5D795C3B"/>
    <w:rsid w:val="5D8C052F"/>
    <w:rsid w:val="5D8EEC08"/>
    <w:rsid w:val="5D936372"/>
    <w:rsid w:val="5D950591"/>
    <w:rsid w:val="5D9BFE7F"/>
    <w:rsid w:val="5D9E479A"/>
    <w:rsid w:val="5D9F6C6E"/>
    <w:rsid w:val="5DA7E703"/>
    <w:rsid w:val="5DA99756"/>
    <w:rsid w:val="5DAC4EE9"/>
    <w:rsid w:val="5DB2C189"/>
    <w:rsid w:val="5DB5D7CC"/>
    <w:rsid w:val="5DBCB7F0"/>
    <w:rsid w:val="5DBE227F"/>
    <w:rsid w:val="5DC493C4"/>
    <w:rsid w:val="5DC8EB5A"/>
    <w:rsid w:val="5DC9736D"/>
    <w:rsid w:val="5DC995DA"/>
    <w:rsid w:val="5DCD996B"/>
    <w:rsid w:val="5DCE0FF6"/>
    <w:rsid w:val="5DD50E3A"/>
    <w:rsid w:val="5DD8290E"/>
    <w:rsid w:val="5DD88D32"/>
    <w:rsid w:val="5DE2C1DF"/>
    <w:rsid w:val="5DE325EA"/>
    <w:rsid w:val="5DE33E89"/>
    <w:rsid w:val="5DE4F4FE"/>
    <w:rsid w:val="5DE98DF1"/>
    <w:rsid w:val="5E00AAF6"/>
    <w:rsid w:val="5E02005F"/>
    <w:rsid w:val="5E021927"/>
    <w:rsid w:val="5E10445E"/>
    <w:rsid w:val="5E10894A"/>
    <w:rsid w:val="5E17680D"/>
    <w:rsid w:val="5E181BB9"/>
    <w:rsid w:val="5E18FDA6"/>
    <w:rsid w:val="5E1EF36F"/>
    <w:rsid w:val="5E208316"/>
    <w:rsid w:val="5E2644A8"/>
    <w:rsid w:val="5E276CDE"/>
    <w:rsid w:val="5E2D039A"/>
    <w:rsid w:val="5E2DA878"/>
    <w:rsid w:val="5E2DD18B"/>
    <w:rsid w:val="5E3B8A4B"/>
    <w:rsid w:val="5E4C3FC9"/>
    <w:rsid w:val="5E5039EF"/>
    <w:rsid w:val="5E530D9F"/>
    <w:rsid w:val="5E5532FA"/>
    <w:rsid w:val="5E58A324"/>
    <w:rsid w:val="5E5F85B8"/>
    <w:rsid w:val="5E66DFE0"/>
    <w:rsid w:val="5E68B83D"/>
    <w:rsid w:val="5E6CD085"/>
    <w:rsid w:val="5E75178C"/>
    <w:rsid w:val="5E79C47C"/>
    <w:rsid w:val="5E7D5911"/>
    <w:rsid w:val="5E815026"/>
    <w:rsid w:val="5E869473"/>
    <w:rsid w:val="5E8EA519"/>
    <w:rsid w:val="5E91CDAA"/>
    <w:rsid w:val="5E97A2F8"/>
    <w:rsid w:val="5E9C98F2"/>
    <w:rsid w:val="5E9DB4E1"/>
    <w:rsid w:val="5EAA74E4"/>
    <w:rsid w:val="5EAFCC13"/>
    <w:rsid w:val="5EB16F38"/>
    <w:rsid w:val="5EB2000F"/>
    <w:rsid w:val="5EB51910"/>
    <w:rsid w:val="5EB7A596"/>
    <w:rsid w:val="5EB7C5F5"/>
    <w:rsid w:val="5EB91B27"/>
    <w:rsid w:val="5EC11B1B"/>
    <w:rsid w:val="5EC48A60"/>
    <w:rsid w:val="5ECA60E7"/>
    <w:rsid w:val="5ED12B24"/>
    <w:rsid w:val="5ED5B735"/>
    <w:rsid w:val="5EDCE593"/>
    <w:rsid w:val="5EE21B2A"/>
    <w:rsid w:val="5EE493D8"/>
    <w:rsid w:val="5EEC422E"/>
    <w:rsid w:val="5EED0F18"/>
    <w:rsid w:val="5EF00375"/>
    <w:rsid w:val="5EF07BEE"/>
    <w:rsid w:val="5EF0C8A9"/>
    <w:rsid w:val="5EF1AAFB"/>
    <w:rsid w:val="5EF202A3"/>
    <w:rsid w:val="5EF94C95"/>
    <w:rsid w:val="5EFE15E5"/>
    <w:rsid w:val="5EFE29B9"/>
    <w:rsid w:val="5F03BCCB"/>
    <w:rsid w:val="5F04C947"/>
    <w:rsid w:val="5F0B3605"/>
    <w:rsid w:val="5F0D59B7"/>
    <w:rsid w:val="5F11915A"/>
    <w:rsid w:val="5F11C42B"/>
    <w:rsid w:val="5F13AE91"/>
    <w:rsid w:val="5F1510C4"/>
    <w:rsid w:val="5F187662"/>
    <w:rsid w:val="5F2B8ACF"/>
    <w:rsid w:val="5F316BEE"/>
    <w:rsid w:val="5F3462EC"/>
    <w:rsid w:val="5F427C65"/>
    <w:rsid w:val="5F4CB3B6"/>
    <w:rsid w:val="5F4CD336"/>
    <w:rsid w:val="5F5B6807"/>
    <w:rsid w:val="5F6A81CA"/>
    <w:rsid w:val="5F6C02CC"/>
    <w:rsid w:val="5F6C230A"/>
    <w:rsid w:val="5F6C2783"/>
    <w:rsid w:val="5F6D3A56"/>
    <w:rsid w:val="5F6FDD7A"/>
    <w:rsid w:val="5F7344B2"/>
    <w:rsid w:val="5F7C68C6"/>
    <w:rsid w:val="5F81064B"/>
    <w:rsid w:val="5F9267B7"/>
    <w:rsid w:val="5F92FC12"/>
    <w:rsid w:val="5F932A58"/>
    <w:rsid w:val="5F95581A"/>
    <w:rsid w:val="5F9D7F40"/>
    <w:rsid w:val="5F9E7D59"/>
    <w:rsid w:val="5FA16A9A"/>
    <w:rsid w:val="5FA18CEB"/>
    <w:rsid w:val="5FA44B16"/>
    <w:rsid w:val="5FA825BC"/>
    <w:rsid w:val="5FAAF57F"/>
    <w:rsid w:val="5FADDF17"/>
    <w:rsid w:val="5FB7E8AC"/>
    <w:rsid w:val="5FC321BD"/>
    <w:rsid w:val="5FC8DF00"/>
    <w:rsid w:val="5FCF030D"/>
    <w:rsid w:val="5FD68E02"/>
    <w:rsid w:val="5FDC3B06"/>
    <w:rsid w:val="5FDFE087"/>
    <w:rsid w:val="5FE3E72E"/>
    <w:rsid w:val="5FE4CD1F"/>
    <w:rsid w:val="5FE508B3"/>
    <w:rsid w:val="5FED1CAB"/>
    <w:rsid w:val="5FF244E8"/>
    <w:rsid w:val="5FF250AD"/>
    <w:rsid w:val="5FFAC291"/>
    <w:rsid w:val="60074C8B"/>
    <w:rsid w:val="6007E5DB"/>
    <w:rsid w:val="60095CCC"/>
    <w:rsid w:val="600A108E"/>
    <w:rsid w:val="60123906"/>
    <w:rsid w:val="6013B42D"/>
    <w:rsid w:val="6014633A"/>
    <w:rsid w:val="6014C8BC"/>
    <w:rsid w:val="6018468E"/>
    <w:rsid w:val="601D6362"/>
    <w:rsid w:val="602759EF"/>
    <w:rsid w:val="602A3273"/>
    <w:rsid w:val="602F09DE"/>
    <w:rsid w:val="602F8A4E"/>
    <w:rsid w:val="602FDFC7"/>
    <w:rsid w:val="6032948C"/>
    <w:rsid w:val="603294D6"/>
    <w:rsid w:val="603820B6"/>
    <w:rsid w:val="603929CB"/>
    <w:rsid w:val="603C2DD5"/>
    <w:rsid w:val="603D3AAC"/>
    <w:rsid w:val="60444D31"/>
    <w:rsid w:val="604686A1"/>
    <w:rsid w:val="604A160A"/>
    <w:rsid w:val="604C764B"/>
    <w:rsid w:val="60516F56"/>
    <w:rsid w:val="60565185"/>
    <w:rsid w:val="6058EC9F"/>
    <w:rsid w:val="605EAEBD"/>
    <w:rsid w:val="6060002F"/>
    <w:rsid w:val="6060A1A1"/>
    <w:rsid w:val="6065EC47"/>
    <w:rsid w:val="6069A66F"/>
    <w:rsid w:val="6069DBDE"/>
    <w:rsid w:val="606AF210"/>
    <w:rsid w:val="6070242C"/>
    <w:rsid w:val="6070A489"/>
    <w:rsid w:val="607521E5"/>
    <w:rsid w:val="6075EF7F"/>
    <w:rsid w:val="6082070E"/>
    <w:rsid w:val="6086C242"/>
    <w:rsid w:val="608B548E"/>
    <w:rsid w:val="608B73EB"/>
    <w:rsid w:val="608BD241"/>
    <w:rsid w:val="608E040E"/>
    <w:rsid w:val="609D744F"/>
    <w:rsid w:val="609FCCFE"/>
    <w:rsid w:val="60A3BE19"/>
    <w:rsid w:val="60A6714F"/>
    <w:rsid w:val="60AA7B80"/>
    <w:rsid w:val="60ABD1D1"/>
    <w:rsid w:val="60ADC662"/>
    <w:rsid w:val="60B1494A"/>
    <w:rsid w:val="60B5B187"/>
    <w:rsid w:val="60C59630"/>
    <w:rsid w:val="60C5DE31"/>
    <w:rsid w:val="60CE6DE0"/>
    <w:rsid w:val="60D3A1A2"/>
    <w:rsid w:val="60DBD60A"/>
    <w:rsid w:val="60DE46CC"/>
    <w:rsid w:val="60F196A1"/>
    <w:rsid w:val="60F524A4"/>
    <w:rsid w:val="60FD9280"/>
    <w:rsid w:val="61003982"/>
    <w:rsid w:val="610289FC"/>
    <w:rsid w:val="61033F48"/>
    <w:rsid w:val="6104E956"/>
    <w:rsid w:val="610E090D"/>
    <w:rsid w:val="6115A339"/>
    <w:rsid w:val="61194949"/>
    <w:rsid w:val="611DFBA8"/>
    <w:rsid w:val="6126AEAC"/>
    <w:rsid w:val="61279ED3"/>
    <w:rsid w:val="612DEFB1"/>
    <w:rsid w:val="6137AA58"/>
    <w:rsid w:val="6138241C"/>
    <w:rsid w:val="6138EB2A"/>
    <w:rsid w:val="613D12ED"/>
    <w:rsid w:val="613FA21A"/>
    <w:rsid w:val="614664FF"/>
    <w:rsid w:val="6159912C"/>
    <w:rsid w:val="615A3B1F"/>
    <w:rsid w:val="615E8AA4"/>
    <w:rsid w:val="61635408"/>
    <w:rsid w:val="6164AF61"/>
    <w:rsid w:val="616EA25E"/>
    <w:rsid w:val="616F2EFE"/>
    <w:rsid w:val="61717973"/>
    <w:rsid w:val="61764BAD"/>
    <w:rsid w:val="617F7C46"/>
    <w:rsid w:val="6185EB47"/>
    <w:rsid w:val="618BE0F0"/>
    <w:rsid w:val="618E210E"/>
    <w:rsid w:val="618F0182"/>
    <w:rsid w:val="61917DDD"/>
    <w:rsid w:val="6191D952"/>
    <w:rsid w:val="6191FAFC"/>
    <w:rsid w:val="61953D63"/>
    <w:rsid w:val="619C873F"/>
    <w:rsid w:val="61A40B33"/>
    <w:rsid w:val="61A8573C"/>
    <w:rsid w:val="61AFC52A"/>
    <w:rsid w:val="61B2AD24"/>
    <w:rsid w:val="61B45E04"/>
    <w:rsid w:val="61BF1268"/>
    <w:rsid w:val="61C0E229"/>
    <w:rsid w:val="61CFF7D8"/>
    <w:rsid w:val="61D89206"/>
    <w:rsid w:val="61D93B87"/>
    <w:rsid w:val="61DA60FC"/>
    <w:rsid w:val="61DB2F22"/>
    <w:rsid w:val="61DD2F71"/>
    <w:rsid w:val="61EBADF5"/>
    <w:rsid w:val="61EC2DC3"/>
    <w:rsid w:val="61F0D448"/>
    <w:rsid w:val="61F62784"/>
    <w:rsid w:val="61F9FE2D"/>
    <w:rsid w:val="62000C7C"/>
    <w:rsid w:val="620D0141"/>
    <w:rsid w:val="6215FFA4"/>
    <w:rsid w:val="62160D39"/>
    <w:rsid w:val="621BCFF3"/>
    <w:rsid w:val="622542AF"/>
    <w:rsid w:val="622B463A"/>
    <w:rsid w:val="6230A4E4"/>
    <w:rsid w:val="623580F5"/>
    <w:rsid w:val="6235E63B"/>
    <w:rsid w:val="62372611"/>
    <w:rsid w:val="623C5851"/>
    <w:rsid w:val="62422F97"/>
    <w:rsid w:val="62437D53"/>
    <w:rsid w:val="62467D83"/>
    <w:rsid w:val="624C06C2"/>
    <w:rsid w:val="624F35A9"/>
    <w:rsid w:val="6259B9C5"/>
    <w:rsid w:val="625BE53C"/>
    <w:rsid w:val="62681BF5"/>
    <w:rsid w:val="626828A7"/>
    <w:rsid w:val="626B7B92"/>
    <w:rsid w:val="6274BA81"/>
    <w:rsid w:val="6274CF82"/>
    <w:rsid w:val="627721E0"/>
    <w:rsid w:val="627B8865"/>
    <w:rsid w:val="627D52DB"/>
    <w:rsid w:val="62851DC6"/>
    <w:rsid w:val="62915106"/>
    <w:rsid w:val="6296023B"/>
    <w:rsid w:val="629CFDE1"/>
    <w:rsid w:val="629D07DA"/>
    <w:rsid w:val="629E00BB"/>
    <w:rsid w:val="629F423D"/>
    <w:rsid w:val="62AEF597"/>
    <w:rsid w:val="62B4F987"/>
    <w:rsid w:val="62B50147"/>
    <w:rsid w:val="62C94976"/>
    <w:rsid w:val="62CC6164"/>
    <w:rsid w:val="62D0F898"/>
    <w:rsid w:val="62D15D3F"/>
    <w:rsid w:val="62D78194"/>
    <w:rsid w:val="62E2A9DD"/>
    <w:rsid w:val="62F95EE6"/>
    <w:rsid w:val="62FAE9E7"/>
    <w:rsid w:val="63013F06"/>
    <w:rsid w:val="6306DEC4"/>
    <w:rsid w:val="630A21AB"/>
    <w:rsid w:val="630D68F1"/>
    <w:rsid w:val="6312EBEA"/>
    <w:rsid w:val="6316E9D1"/>
    <w:rsid w:val="6318E037"/>
    <w:rsid w:val="63195519"/>
    <w:rsid w:val="631CB1F7"/>
    <w:rsid w:val="631F6214"/>
    <w:rsid w:val="632B6EF7"/>
    <w:rsid w:val="632BD89A"/>
    <w:rsid w:val="632D90D6"/>
    <w:rsid w:val="632EE33E"/>
    <w:rsid w:val="632F2BC5"/>
    <w:rsid w:val="6333D531"/>
    <w:rsid w:val="63340B6A"/>
    <w:rsid w:val="63388F57"/>
    <w:rsid w:val="633D4146"/>
    <w:rsid w:val="633E8A7E"/>
    <w:rsid w:val="633F3CC4"/>
    <w:rsid w:val="63408491"/>
    <w:rsid w:val="63436864"/>
    <w:rsid w:val="6356220F"/>
    <w:rsid w:val="636F62A0"/>
    <w:rsid w:val="6374F9DF"/>
    <w:rsid w:val="63798E6D"/>
    <w:rsid w:val="637D9D67"/>
    <w:rsid w:val="637DE217"/>
    <w:rsid w:val="63805A3F"/>
    <w:rsid w:val="6380F291"/>
    <w:rsid w:val="63A3654A"/>
    <w:rsid w:val="63A9B0BF"/>
    <w:rsid w:val="63ACC2A7"/>
    <w:rsid w:val="63B2A975"/>
    <w:rsid w:val="63B53958"/>
    <w:rsid w:val="63BD33D9"/>
    <w:rsid w:val="63C0E13A"/>
    <w:rsid w:val="63C1ED71"/>
    <w:rsid w:val="63C4EF57"/>
    <w:rsid w:val="63CE2F3D"/>
    <w:rsid w:val="63D01570"/>
    <w:rsid w:val="63D0ED21"/>
    <w:rsid w:val="63D25EFA"/>
    <w:rsid w:val="63D2A823"/>
    <w:rsid w:val="63D58450"/>
    <w:rsid w:val="63DAB812"/>
    <w:rsid w:val="63E6A473"/>
    <w:rsid w:val="63E9589B"/>
    <w:rsid w:val="63EF4CE8"/>
    <w:rsid w:val="63F86B1A"/>
    <w:rsid w:val="63FCFBEA"/>
    <w:rsid w:val="63FD552D"/>
    <w:rsid w:val="63FF10CE"/>
    <w:rsid w:val="64019F5A"/>
    <w:rsid w:val="640205AD"/>
    <w:rsid w:val="64037C4B"/>
    <w:rsid w:val="6407D3E5"/>
    <w:rsid w:val="6408306D"/>
    <w:rsid w:val="640A6E03"/>
    <w:rsid w:val="6412814C"/>
    <w:rsid w:val="6413ADF7"/>
    <w:rsid w:val="6414A0E1"/>
    <w:rsid w:val="64198E1B"/>
    <w:rsid w:val="641CE331"/>
    <w:rsid w:val="64224FBF"/>
    <w:rsid w:val="64245BEE"/>
    <w:rsid w:val="64459E99"/>
    <w:rsid w:val="64480913"/>
    <w:rsid w:val="644F6CA9"/>
    <w:rsid w:val="645232E0"/>
    <w:rsid w:val="645C1BF8"/>
    <w:rsid w:val="64632289"/>
    <w:rsid w:val="646BBF6F"/>
    <w:rsid w:val="646C2DD4"/>
    <w:rsid w:val="6479C856"/>
    <w:rsid w:val="6480C2AA"/>
    <w:rsid w:val="648999CB"/>
    <w:rsid w:val="64899E5B"/>
    <w:rsid w:val="648D783F"/>
    <w:rsid w:val="649110BB"/>
    <w:rsid w:val="64920544"/>
    <w:rsid w:val="649C2F60"/>
    <w:rsid w:val="64A02CF3"/>
    <w:rsid w:val="64A3148C"/>
    <w:rsid w:val="64A3F549"/>
    <w:rsid w:val="64A73887"/>
    <w:rsid w:val="64A7EC7C"/>
    <w:rsid w:val="64A93838"/>
    <w:rsid w:val="64AF620D"/>
    <w:rsid w:val="64B5E42B"/>
    <w:rsid w:val="64BB4D8E"/>
    <w:rsid w:val="64C3605C"/>
    <w:rsid w:val="64C91E30"/>
    <w:rsid w:val="64D86E06"/>
    <w:rsid w:val="64DB186D"/>
    <w:rsid w:val="64DBB0D7"/>
    <w:rsid w:val="64DEA53D"/>
    <w:rsid w:val="64ECC2CE"/>
    <w:rsid w:val="64F05B13"/>
    <w:rsid w:val="64F18DC9"/>
    <w:rsid w:val="64F2B71B"/>
    <w:rsid w:val="64FB6C57"/>
    <w:rsid w:val="6508E15D"/>
    <w:rsid w:val="650953DC"/>
    <w:rsid w:val="650DE24E"/>
    <w:rsid w:val="6513A28E"/>
    <w:rsid w:val="651DBE37"/>
    <w:rsid w:val="65286F06"/>
    <w:rsid w:val="652A053D"/>
    <w:rsid w:val="653205D8"/>
    <w:rsid w:val="6532108C"/>
    <w:rsid w:val="653E3486"/>
    <w:rsid w:val="653E4254"/>
    <w:rsid w:val="653FC69D"/>
    <w:rsid w:val="65420945"/>
    <w:rsid w:val="65455D0C"/>
    <w:rsid w:val="65463D1D"/>
    <w:rsid w:val="654CE89D"/>
    <w:rsid w:val="654D087B"/>
    <w:rsid w:val="655AFC46"/>
    <w:rsid w:val="655B8477"/>
    <w:rsid w:val="656B9B8D"/>
    <w:rsid w:val="656BA9BA"/>
    <w:rsid w:val="656F9BB4"/>
    <w:rsid w:val="657236FD"/>
    <w:rsid w:val="657577FE"/>
    <w:rsid w:val="65773A4C"/>
    <w:rsid w:val="657C8354"/>
    <w:rsid w:val="65802E00"/>
    <w:rsid w:val="65879174"/>
    <w:rsid w:val="65898B44"/>
    <w:rsid w:val="658AB85F"/>
    <w:rsid w:val="6591A90E"/>
    <w:rsid w:val="65933EE7"/>
    <w:rsid w:val="6594762D"/>
    <w:rsid w:val="659C62B8"/>
    <w:rsid w:val="65A0A4E3"/>
    <w:rsid w:val="65A5959E"/>
    <w:rsid w:val="65A88957"/>
    <w:rsid w:val="65B96EB4"/>
    <w:rsid w:val="65BAADFD"/>
    <w:rsid w:val="65D28C09"/>
    <w:rsid w:val="65D8678E"/>
    <w:rsid w:val="65D88A63"/>
    <w:rsid w:val="65DB7FBB"/>
    <w:rsid w:val="65DC1812"/>
    <w:rsid w:val="65DEC4F7"/>
    <w:rsid w:val="65E18C78"/>
    <w:rsid w:val="65E35AE3"/>
    <w:rsid w:val="65E421CC"/>
    <w:rsid w:val="65FD6F76"/>
    <w:rsid w:val="65FE0001"/>
    <w:rsid w:val="65FE5D50"/>
    <w:rsid w:val="66043442"/>
    <w:rsid w:val="66047708"/>
    <w:rsid w:val="660803CA"/>
    <w:rsid w:val="66087D3D"/>
    <w:rsid w:val="66098AE1"/>
    <w:rsid w:val="660DEE1F"/>
    <w:rsid w:val="660EF81C"/>
    <w:rsid w:val="6615A29F"/>
    <w:rsid w:val="6618A194"/>
    <w:rsid w:val="661B69D2"/>
    <w:rsid w:val="661F909A"/>
    <w:rsid w:val="6623F276"/>
    <w:rsid w:val="66357ABF"/>
    <w:rsid w:val="663E59B3"/>
    <w:rsid w:val="663F1BE1"/>
    <w:rsid w:val="66416F27"/>
    <w:rsid w:val="664604B8"/>
    <w:rsid w:val="66465DFB"/>
    <w:rsid w:val="6648EF2D"/>
    <w:rsid w:val="66549E24"/>
    <w:rsid w:val="66554015"/>
    <w:rsid w:val="6658E452"/>
    <w:rsid w:val="665FA6A1"/>
    <w:rsid w:val="665FB62C"/>
    <w:rsid w:val="66699B22"/>
    <w:rsid w:val="666FFFE9"/>
    <w:rsid w:val="667184C7"/>
    <w:rsid w:val="6672CF69"/>
    <w:rsid w:val="6675C4C1"/>
    <w:rsid w:val="66792450"/>
    <w:rsid w:val="667D19D4"/>
    <w:rsid w:val="668516CD"/>
    <w:rsid w:val="6685C7E5"/>
    <w:rsid w:val="66870762"/>
    <w:rsid w:val="6687E3B4"/>
    <w:rsid w:val="66881060"/>
    <w:rsid w:val="668A4FBC"/>
    <w:rsid w:val="668A664A"/>
    <w:rsid w:val="668C20D9"/>
    <w:rsid w:val="6691DEDB"/>
    <w:rsid w:val="66951341"/>
    <w:rsid w:val="6696EC1E"/>
    <w:rsid w:val="6699F2FF"/>
    <w:rsid w:val="669D4F43"/>
    <w:rsid w:val="66A5C0EA"/>
    <w:rsid w:val="66AA7099"/>
    <w:rsid w:val="66AF4BA7"/>
    <w:rsid w:val="66B7BECB"/>
    <w:rsid w:val="66C29E7D"/>
    <w:rsid w:val="66C38D52"/>
    <w:rsid w:val="66CA6FA3"/>
    <w:rsid w:val="66DD8D42"/>
    <w:rsid w:val="66E24632"/>
    <w:rsid w:val="66E58FC2"/>
    <w:rsid w:val="66E65510"/>
    <w:rsid w:val="66E7B932"/>
    <w:rsid w:val="66EEDB74"/>
    <w:rsid w:val="66F1B9C4"/>
    <w:rsid w:val="66F1F6FA"/>
    <w:rsid w:val="66F5B885"/>
    <w:rsid w:val="66FB4316"/>
    <w:rsid w:val="67016A34"/>
    <w:rsid w:val="67030D1F"/>
    <w:rsid w:val="67041B12"/>
    <w:rsid w:val="6708AD68"/>
    <w:rsid w:val="6709575E"/>
    <w:rsid w:val="670C4D02"/>
    <w:rsid w:val="67133C83"/>
    <w:rsid w:val="671907D0"/>
    <w:rsid w:val="6724CF0B"/>
    <w:rsid w:val="672EAA10"/>
    <w:rsid w:val="672EDA35"/>
    <w:rsid w:val="67331F0F"/>
    <w:rsid w:val="6733E90A"/>
    <w:rsid w:val="673492EE"/>
    <w:rsid w:val="67433751"/>
    <w:rsid w:val="67442167"/>
    <w:rsid w:val="67442960"/>
    <w:rsid w:val="67470296"/>
    <w:rsid w:val="6748CC34"/>
    <w:rsid w:val="674AF51C"/>
    <w:rsid w:val="674FF2CA"/>
    <w:rsid w:val="67538685"/>
    <w:rsid w:val="67539D8D"/>
    <w:rsid w:val="675462ED"/>
    <w:rsid w:val="67565A38"/>
    <w:rsid w:val="675BE4C3"/>
    <w:rsid w:val="6763A586"/>
    <w:rsid w:val="6765E274"/>
    <w:rsid w:val="676D7770"/>
    <w:rsid w:val="6775FE08"/>
    <w:rsid w:val="67918CC2"/>
    <w:rsid w:val="6799DE3A"/>
    <w:rsid w:val="679DB6B8"/>
    <w:rsid w:val="67A0CAC9"/>
    <w:rsid w:val="67A31912"/>
    <w:rsid w:val="67B0EDA7"/>
    <w:rsid w:val="67BA0548"/>
    <w:rsid w:val="67BAFDBA"/>
    <w:rsid w:val="67BBFD86"/>
    <w:rsid w:val="67C2E224"/>
    <w:rsid w:val="67C427E6"/>
    <w:rsid w:val="67C56B98"/>
    <w:rsid w:val="67D26F00"/>
    <w:rsid w:val="67D3ED9B"/>
    <w:rsid w:val="67D5145E"/>
    <w:rsid w:val="67D94758"/>
    <w:rsid w:val="67E3D86F"/>
    <w:rsid w:val="67E5AD97"/>
    <w:rsid w:val="67F0A735"/>
    <w:rsid w:val="67FA12FA"/>
    <w:rsid w:val="6804D467"/>
    <w:rsid w:val="680A3DA0"/>
    <w:rsid w:val="680BCD09"/>
    <w:rsid w:val="681AA325"/>
    <w:rsid w:val="681AADFC"/>
    <w:rsid w:val="681C8E0D"/>
    <w:rsid w:val="681E789F"/>
    <w:rsid w:val="6821A8D3"/>
    <w:rsid w:val="682422E7"/>
    <w:rsid w:val="6827C46C"/>
    <w:rsid w:val="682A4C79"/>
    <w:rsid w:val="682A579A"/>
    <w:rsid w:val="682D7378"/>
    <w:rsid w:val="682EA023"/>
    <w:rsid w:val="682F1F12"/>
    <w:rsid w:val="6830C3EB"/>
    <w:rsid w:val="68325C92"/>
    <w:rsid w:val="6836F5B3"/>
    <w:rsid w:val="683C2BA8"/>
    <w:rsid w:val="6848F873"/>
    <w:rsid w:val="684C737C"/>
    <w:rsid w:val="6855D3E7"/>
    <w:rsid w:val="6859B419"/>
    <w:rsid w:val="6870FCAB"/>
    <w:rsid w:val="6874D10C"/>
    <w:rsid w:val="68763F38"/>
    <w:rsid w:val="687E1F58"/>
    <w:rsid w:val="68869032"/>
    <w:rsid w:val="688B19AE"/>
    <w:rsid w:val="688D0797"/>
    <w:rsid w:val="6895D3A3"/>
    <w:rsid w:val="689BB4D6"/>
    <w:rsid w:val="689E8301"/>
    <w:rsid w:val="68A93D77"/>
    <w:rsid w:val="68ABFFFE"/>
    <w:rsid w:val="68ACD724"/>
    <w:rsid w:val="68BE3617"/>
    <w:rsid w:val="68BE67ED"/>
    <w:rsid w:val="68BFBC48"/>
    <w:rsid w:val="68C015E5"/>
    <w:rsid w:val="68C318CA"/>
    <w:rsid w:val="68C85254"/>
    <w:rsid w:val="68CA2638"/>
    <w:rsid w:val="68CFA15E"/>
    <w:rsid w:val="68D4C1FF"/>
    <w:rsid w:val="68D53C0E"/>
    <w:rsid w:val="68E3D59A"/>
    <w:rsid w:val="68EB0700"/>
    <w:rsid w:val="68EC25FA"/>
    <w:rsid w:val="68EF6088"/>
    <w:rsid w:val="68F18793"/>
    <w:rsid w:val="68F1BD27"/>
    <w:rsid w:val="69072320"/>
    <w:rsid w:val="690EF6E1"/>
    <w:rsid w:val="69143B44"/>
    <w:rsid w:val="691B2A7D"/>
    <w:rsid w:val="691C26AC"/>
    <w:rsid w:val="692A1589"/>
    <w:rsid w:val="69332B55"/>
    <w:rsid w:val="69337AC9"/>
    <w:rsid w:val="694AD81B"/>
    <w:rsid w:val="695069C3"/>
    <w:rsid w:val="695BBF5E"/>
    <w:rsid w:val="6961B59C"/>
    <w:rsid w:val="69620ABD"/>
    <w:rsid w:val="6962641C"/>
    <w:rsid w:val="6964E1C4"/>
    <w:rsid w:val="6967D71C"/>
    <w:rsid w:val="69759D26"/>
    <w:rsid w:val="6975E864"/>
    <w:rsid w:val="69782244"/>
    <w:rsid w:val="697B780A"/>
    <w:rsid w:val="6981A910"/>
    <w:rsid w:val="6981E56D"/>
    <w:rsid w:val="698239DE"/>
    <w:rsid w:val="698B83F1"/>
    <w:rsid w:val="69917A9F"/>
    <w:rsid w:val="6993BDC9"/>
    <w:rsid w:val="69957B67"/>
    <w:rsid w:val="69A1003F"/>
    <w:rsid w:val="69A3FF4A"/>
    <w:rsid w:val="69AA4F9E"/>
    <w:rsid w:val="69ACA940"/>
    <w:rsid w:val="69AD4932"/>
    <w:rsid w:val="69ADCD9A"/>
    <w:rsid w:val="69AFB8F1"/>
    <w:rsid w:val="69C38B9C"/>
    <w:rsid w:val="69C47116"/>
    <w:rsid w:val="69CE6440"/>
    <w:rsid w:val="69D013A3"/>
    <w:rsid w:val="69D5C41A"/>
    <w:rsid w:val="69D6C2DA"/>
    <w:rsid w:val="69D8842D"/>
    <w:rsid w:val="69DE2211"/>
    <w:rsid w:val="69E120A0"/>
    <w:rsid w:val="69F1546C"/>
    <w:rsid w:val="69F6813B"/>
    <w:rsid w:val="69FAED1F"/>
    <w:rsid w:val="69FC763B"/>
    <w:rsid w:val="6A0107E7"/>
    <w:rsid w:val="6A021303"/>
    <w:rsid w:val="6A0B79EC"/>
    <w:rsid w:val="6A1307DB"/>
    <w:rsid w:val="6A1363F4"/>
    <w:rsid w:val="6A1511A4"/>
    <w:rsid w:val="6A16E436"/>
    <w:rsid w:val="6A18F243"/>
    <w:rsid w:val="6A1CF9B3"/>
    <w:rsid w:val="6A2BB159"/>
    <w:rsid w:val="6A38D920"/>
    <w:rsid w:val="6A3986A7"/>
    <w:rsid w:val="6A3C5032"/>
    <w:rsid w:val="6A40AD22"/>
    <w:rsid w:val="6A4937CF"/>
    <w:rsid w:val="6A4B744A"/>
    <w:rsid w:val="6A5136D8"/>
    <w:rsid w:val="6A520FD6"/>
    <w:rsid w:val="6A58D960"/>
    <w:rsid w:val="6A687EC8"/>
    <w:rsid w:val="6A6A51E3"/>
    <w:rsid w:val="6A6AABAF"/>
    <w:rsid w:val="6A6AD2EA"/>
    <w:rsid w:val="6A6CD3C3"/>
    <w:rsid w:val="6A7CEE9F"/>
    <w:rsid w:val="6A84C97B"/>
    <w:rsid w:val="6A8791B4"/>
    <w:rsid w:val="6A8A9243"/>
    <w:rsid w:val="6A94EB66"/>
    <w:rsid w:val="6A94EC59"/>
    <w:rsid w:val="6A980C00"/>
    <w:rsid w:val="6A983ED1"/>
    <w:rsid w:val="6A9C94EF"/>
    <w:rsid w:val="6AB21974"/>
    <w:rsid w:val="6AB5E92C"/>
    <w:rsid w:val="6AB81E51"/>
    <w:rsid w:val="6ABC831E"/>
    <w:rsid w:val="6ABDF776"/>
    <w:rsid w:val="6AD64488"/>
    <w:rsid w:val="6AD9D4D6"/>
    <w:rsid w:val="6AD9E255"/>
    <w:rsid w:val="6ADB6CF7"/>
    <w:rsid w:val="6ADEEEC2"/>
    <w:rsid w:val="6ADFD6A2"/>
    <w:rsid w:val="6AE62217"/>
    <w:rsid w:val="6AE9F121"/>
    <w:rsid w:val="6AECEC40"/>
    <w:rsid w:val="6AFB3CE0"/>
    <w:rsid w:val="6AFFC371"/>
    <w:rsid w:val="6B037684"/>
    <w:rsid w:val="6B04B848"/>
    <w:rsid w:val="6B04E320"/>
    <w:rsid w:val="6B17AF73"/>
    <w:rsid w:val="6B1A4B99"/>
    <w:rsid w:val="6B1F504A"/>
    <w:rsid w:val="6B20E54F"/>
    <w:rsid w:val="6B22549D"/>
    <w:rsid w:val="6B24CD91"/>
    <w:rsid w:val="6B2BA690"/>
    <w:rsid w:val="6B2FF50C"/>
    <w:rsid w:val="6B3516E6"/>
    <w:rsid w:val="6B394E6D"/>
    <w:rsid w:val="6B3D0C45"/>
    <w:rsid w:val="6B3E7A3B"/>
    <w:rsid w:val="6B40B412"/>
    <w:rsid w:val="6B42C5E1"/>
    <w:rsid w:val="6B46D9DC"/>
    <w:rsid w:val="6B542B74"/>
    <w:rsid w:val="6B65DC3E"/>
    <w:rsid w:val="6B685193"/>
    <w:rsid w:val="6B6BB62A"/>
    <w:rsid w:val="6B6E7C5E"/>
    <w:rsid w:val="6B7B93E8"/>
    <w:rsid w:val="6B7F9C80"/>
    <w:rsid w:val="6B823566"/>
    <w:rsid w:val="6B858CBC"/>
    <w:rsid w:val="6B8DF01A"/>
    <w:rsid w:val="6B918753"/>
    <w:rsid w:val="6B9DE364"/>
    <w:rsid w:val="6BA71D87"/>
    <w:rsid w:val="6BADD222"/>
    <w:rsid w:val="6BADF7FD"/>
    <w:rsid w:val="6BB04872"/>
    <w:rsid w:val="6BB22840"/>
    <w:rsid w:val="6BB5B885"/>
    <w:rsid w:val="6BBAF784"/>
    <w:rsid w:val="6BC1827D"/>
    <w:rsid w:val="6BC6A5F2"/>
    <w:rsid w:val="6BC9CDC9"/>
    <w:rsid w:val="6BCD5373"/>
    <w:rsid w:val="6BCE4662"/>
    <w:rsid w:val="6BCE54A7"/>
    <w:rsid w:val="6BD34BB0"/>
    <w:rsid w:val="6BD58D17"/>
    <w:rsid w:val="6BD7D0AF"/>
    <w:rsid w:val="6BDDD3AE"/>
    <w:rsid w:val="6BE33547"/>
    <w:rsid w:val="6BE3C12C"/>
    <w:rsid w:val="6BEF8E1B"/>
    <w:rsid w:val="6BF2CD01"/>
    <w:rsid w:val="6BFEA713"/>
    <w:rsid w:val="6C04CE31"/>
    <w:rsid w:val="6C0D6843"/>
    <w:rsid w:val="6C0DF6B8"/>
    <w:rsid w:val="6C0F6880"/>
    <w:rsid w:val="6C12B2F9"/>
    <w:rsid w:val="6C19319E"/>
    <w:rsid w:val="6C2D2D98"/>
    <w:rsid w:val="6C2D61CD"/>
    <w:rsid w:val="6C35B7A5"/>
    <w:rsid w:val="6C3DF761"/>
    <w:rsid w:val="6C3F47E4"/>
    <w:rsid w:val="6C507873"/>
    <w:rsid w:val="6C5A1C48"/>
    <w:rsid w:val="6C5C9130"/>
    <w:rsid w:val="6C62ACBB"/>
    <w:rsid w:val="6C6BBBC6"/>
    <w:rsid w:val="6C6F532E"/>
    <w:rsid w:val="6C6FBB82"/>
    <w:rsid w:val="6C71F156"/>
    <w:rsid w:val="6C721609"/>
    <w:rsid w:val="6C761C14"/>
    <w:rsid w:val="6C768F27"/>
    <w:rsid w:val="6C7946C5"/>
    <w:rsid w:val="6C862BBC"/>
    <w:rsid w:val="6C876846"/>
    <w:rsid w:val="6C8BF058"/>
    <w:rsid w:val="6C8EE3BF"/>
    <w:rsid w:val="6C99DF75"/>
    <w:rsid w:val="6C9D9906"/>
    <w:rsid w:val="6CA88597"/>
    <w:rsid w:val="6CB47824"/>
    <w:rsid w:val="6CB87534"/>
    <w:rsid w:val="6CBF2242"/>
    <w:rsid w:val="6CC91B61"/>
    <w:rsid w:val="6CCA9688"/>
    <w:rsid w:val="6CDBA379"/>
    <w:rsid w:val="6CEF6AF5"/>
    <w:rsid w:val="6CF57A3B"/>
    <w:rsid w:val="6CF74572"/>
    <w:rsid w:val="6CF9D910"/>
    <w:rsid w:val="6CFC4248"/>
    <w:rsid w:val="6D04AAFA"/>
    <w:rsid w:val="6D0AC290"/>
    <w:rsid w:val="6D0C90B9"/>
    <w:rsid w:val="6D1D5E25"/>
    <w:rsid w:val="6D2399F7"/>
    <w:rsid w:val="6D2D60D0"/>
    <w:rsid w:val="6D351D00"/>
    <w:rsid w:val="6D37D50C"/>
    <w:rsid w:val="6D4963DE"/>
    <w:rsid w:val="6D503DF8"/>
    <w:rsid w:val="6D559F2E"/>
    <w:rsid w:val="6D56CC88"/>
    <w:rsid w:val="6D57E0AA"/>
    <w:rsid w:val="6D5E49EA"/>
    <w:rsid w:val="6D6082A2"/>
    <w:rsid w:val="6D6616EE"/>
    <w:rsid w:val="6D68393A"/>
    <w:rsid w:val="6D69FF29"/>
    <w:rsid w:val="6D7397E0"/>
    <w:rsid w:val="6D7792F4"/>
    <w:rsid w:val="6D78C1E4"/>
    <w:rsid w:val="6D79EF53"/>
    <w:rsid w:val="6D7B07A8"/>
    <w:rsid w:val="6D839130"/>
    <w:rsid w:val="6D87C454"/>
    <w:rsid w:val="6D8C7FE8"/>
    <w:rsid w:val="6D9479F2"/>
    <w:rsid w:val="6D9F2FDB"/>
    <w:rsid w:val="6D9FFDEA"/>
    <w:rsid w:val="6DA29472"/>
    <w:rsid w:val="6DA43A14"/>
    <w:rsid w:val="6DA72A57"/>
    <w:rsid w:val="6DB05BDF"/>
    <w:rsid w:val="6DB121B1"/>
    <w:rsid w:val="6DB1C0E0"/>
    <w:rsid w:val="6DB4D106"/>
    <w:rsid w:val="6DBF0047"/>
    <w:rsid w:val="6DC46810"/>
    <w:rsid w:val="6DC484B3"/>
    <w:rsid w:val="6DD0AE7F"/>
    <w:rsid w:val="6DD0EAF2"/>
    <w:rsid w:val="6DE599C5"/>
    <w:rsid w:val="6DEBD414"/>
    <w:rsid w:val="6DF2BD95"/>
    <w:rsid w:val="6DF37659"/>
    <w:rsid w:val="6DFDF395"/>
    <w:rsid w:val="6DFEB2CE"/>
    <w:rsid w:val="6DFFCB74"/>
    <w:rsid w:val="6E029D55"/>
    <w:rsid w:val="6E071FBD"/>
    <w:rsid w:val="6E08D7BD"/>
    <w:rsid w:val="6E0E7028"/>
    <w:rsid w:val="6E18BF46"/>
    <w:rsid w:val="6E18C2F7"/>
    <w:rsid w:val="6E252D9A"/>
    <w:rsid w:val="6E2C91BA"/>
    <w:rsid w:val="6E2DF6F9"/>
    <w:rsid w:val="6E30FDD4"/>
    <w:rsid w:val="6E338024"/>
    <w:rsid w:val="6E37E748"/>
    <w:rsid w:val="6E387088"/>
    <w:rsid w:val="6E38EC37"/>
    <w:rsid w:val="6E3DE28D"/>
    <w:rsid w:val="6E3E9856"/>
    <w:rsid w:val="6E43E199"/>
    <w:rsid w:val="6E476149"/>
    <w:rsid w:val="6E538D63"/>
    <w:rsid w:val="6E53D858"/>
    <w:rsid w:val="6E5424FF"/>
    <w:rsid w:val="6E57012C"/>
    <w:rsid w:val="6E5DED92"/>
    <w:rsid w:val="6E655FD6"/>
    <w:rsid w:val="6E6B709C"/>
    <w:rsid w:val="6E6BAA67"/>
    <w:rsid w:val="6E7A6EDF"/>
    <w:rsid w:val="6E7AB594"/>
    <w:rsid w:val="6E86D9A5"/>
    <w:rsid w:val="6E8B9EAB"/>
    <w:rsid w:val="6E8CECAB"/>
    <w:rsid w:val="6E8E3CAC"/>
    <w:rsid w:val="6E8EBC20"/>
    <w:rsid w:val="6E9213BF"/>
    <w:rsid w:val="6E99F030"/>
    <w:rsid w:val="6E9B5083"/>
    <w:rsid w:val="6E9FE86D"/>
    <w:rsid w:val="6EA1AB9E"/>
    <w:rsid w:val="6EAA948A"/>
    <w:rsid w:val="6EB04910"/>
    <w:rsid w:val="6EB528F5"/>
    <w:rsid w:val="6EB55DE4"/>
    <w:rsid w:val="6EBC61C3"/>
    <w:rsid w:val="6EBE6A21"/>
    <w:rsid w:val="6EC1E256"/>
    <w:rsid w:val="6EC763F1"/>
    <w:rsid w:val="6EC90AD1"/>
    <w:rsid w:val="6ED1381D"/>
    <w:rsid w:val="6EDA21A3"/>
    <w:rsid w:val="6EDCB15F"/>
    <w:rsid w:val="6EE505EA"/>
    <w:rsid w:val="6EE9DF11"/>
    <w:rsid w:val="6EEC6350"/>
    <w:rsid w:val="6EEEDB78"/>
    <w:rsid w:val="6EF3682D"/>
    <w:rsid w:val="6EF39A03"/>
    <w:rsid w:val="6EF46A23"/>
    <w:rsid w:val="6EF6FB35"/>
    <w:rsid w:val="6EF95C25"/>
    <w:rsid w:val="6EFBB360"/>
    <w:rsid w:val="6F011050"/>
    <w:rsid w:val="6F076A85"/>
    <w:rsid w:val="6F0B7FA6"/>
    <w:rsid w:val="6F23BDCE"/>
    <w:rsid w:val="6F255654"/>
    <w:rsid w:val="6F2C270B"/>
    <w:rsid w:val="6F33820F"/>
    <w:rsid w:val="6F352DD4"/>
    <w:rsid w:val="6F35C987"/>
    <w:rsid w:val="6F3A4B16"/>
    <w:rsid w:val="6F3E7FA1"/>
    <w:rsid w:val="6F40AF53"/>
    <w:rsid w:val="6F410694"/>
    <w:rsid w:val="6F495DA7"/>
    <w:rsid w:val="6F4EF4D7"/>
    <w:rsid w:val="6F5D06DC"/>
    <w:rsid w:val="6F5DCE21"/>
    <w:rsid w:val="6F5F00BE"/>
    <w:rsid w:val="6F67B561"/>
    <w:rsid w:val="6F6D5887"/>
    <w:rsid w:val="6F71FD84"/>
    <w:rsid w:val="6F776878"/>
    <w:rsid w:val="6F78893A"/>
    <w:rsid w:val="6F7B9956"/>
    <w:rsid w:val="6F7E3EB4"/>
    <w:rsid w:val="6F8343BF"/>
    <w:rsid w:val="6F8FAB61"/>
    <w:rsid w:val="6F9103F2"/>
    <w:rsid w:val="6F930FF8"/>
    <w:rsid w:val="6F9F907C"/>
    <w:rsid w:val="6FA59141"/>
    <w:rsid w:val="6FA7A4CE"/>
    <w:rsid w:val="6FA97B17"/>
    <w:rsid w:val="6FAC8082"/>
    <w:rsid w:val="6FB07412"/>
    <w:rsid w:val="6FB0E787"/>
    <w:rsid w:val="6FB453D1"/>
    <w:rsid w:val="6FB4F343"/>
    <w:rsid w:val="6FB8497F"/>
    <w:rsid w:val="6FBB9806"/>
    <w:rsid w:val="6FC33EA3"/>
    <w:rsid w:val="6FC5C559"/>
    <w:rsid w:val="6FC77A28"/>
    <w:rsid w:val="6FCD4D3D"/>
    <w:rsid w:val="6FCFC292"/>
    <w:rsid w:val="6FD04EA6"/>
    <w:rsid w:val="6FD1634A"/>
    <w:rsid w:val="6FD2C916"/>
    <w:rsid w:val="6FD62AAD"/>
    <w:rsid w:val="6FD6AE30"/>
    <w:rsid w:val="6FDAAF0D"/>
    <w:rsid w:val="6FDCC139"/>
    <w:rsid w:val="6FE039B9"/>
    <w:rsid w:val="6FE29487"/>
    <w:rsid w:val="6FEA59FA"/>
    <w:rsid w:val="6FED5DC4"/>
    <w:rsid w:val="6FF8D71F"/>
    <w:rsid w:val="6FF92E3D"/>
    <w:rsid w:val="6FFC704E"/>
    <w:rsid w:val="6FFC91EB"/>
    <w:rsid w:val="7004FC16"/>
    <w:rsid w:val="7008AF47"/>
    <w:rsid w:val="70100094"/>
    <w:rsid w:val="7011615A"/>
    <w:rsid w:val="7019DB44"/>
    <w:rsid w:val="701EDEC9"/>
    <w:rsid w:val="7024410A"/>
    <w:rsid w:val="702577AE"/>
    <w:rsid w:val="70258BD4"/>
    <w:rsid w:val="702642F2"/>
    <w:rsid w:val="703878FE"/>
    <w:rsid w:val="7041E9D4"/>
    <w:rsid w:val="704211CD"/>
    <w:rsid w:val="70428080"/>
    <w:rsid w:val="7047E50A"/>
    <w:rsid w:val="7051833C"/>
    <w:rsid w:val="7054E736"/>
    <w:rsid w:val="70565060"/>
    <w:rsid w:val="70582949"/>
    <w:rsid w:val="705B4407"/>
    <w:rsid w:val="705F41EE"/>
    <w:rsid w:val="706BE35F"/>
    <w:rsid w:val="706C1BB3"/>
    <w:rsid w:val="7075724F"/>
    <w:rsid w:val="707BD2A8"/>
    <w:rsid w:val="707EF8CA"/>
    <w:rsid w:val="7081B5C4"/>
    <w:rsid w:val="70880354"/>
    <w:rsid w:val="708BB5D0"/>
    <w:rsid w:val="708FB66D"/>
    <w:rsid w:val="70982ADD"/>
    <w:rsid w:val="70A30855"/>
    <w:rsid w:val="70A5E2CE"/>
    <w:rsid w:val="70B6EAA5"/>
    <w:rsid w:val="70B9CE90"/>
    <w:rsid w:val="70BA837F"/>
    <w:rsid w:val="70C0785C"/>
    <w:rsid w:val="70C48551"/>
    <w:rsid w:val="70C63E4E"/>
    <w:rsid w:val="70C7BBEC"/>
    <w:rsid w:val="70CB9C1E"/>
    <w:rsid w:val="70D2C5BD"/>
    <w:rsid w:val="70D489AE"/>
    <w:rsid w:val="70D83624"/>
    <w:rsid w:val="70DB68C7"/>
    <w:rsid w:val="70DF7FA4"/>
    <w:rsid w:val="70E3EF81"/>
    <w:rsid w:val="70E778BD"/>
    <w:rsid w:val="70E98F91"/>
    <w:rsid w:val="70EBB3C2"/>
    <w:rsid w:val="7101BBAE"/>
    <w:rsid w:val="71086649"/>
    <w:rsid w:val="710B680E"/>
    <w:rsid w:val="7111B3CF"/>
    <w:rsid w:val="7115C7AC"/>
    <w:rsid w:val="71181B0C"/>
    <w:rsid w:val="71185685"/>
    <w:rsid w:val="7119EDC9"/>
    <w:rsid w:val="7123102F"/>
    <w:rsid w:val="712341C4"/>
    <w:rsid w:val="712EAEF5"/>
    <w:rsid w:val="71349C52"/>
    <w:rsid w:val="7146306F"/>
    <w:rsid w:val="715C0614"/>
    <w:rsid w:val="7165858A"/>
    <w:rsid w:val="717A7D98"/>
    <w:rsid w:val="717F9BE4"/>
    <w:rsid w:val="71817BB2"/>
    <w:rsid w:val="71832776"/>
    <w:rsid w:val="71973F00"/>
    <w:rsid w:val="7197F26B"/>
    <w:rsid w:val="719E6BDF"/>
    <w:rsid w:val="71A3A801"/>
    <w:rsid w:val="71A9F045"/>
    <w:rsid w:val="71B1AAFA"/>
    <w:rsid w:val="71B56F50"/>
    <w:rsid w:val="71B91B50"/>
    <w:rsid w:val="71BFF564"/>
    <w:rsid w:val="71C22073"/>
    <w:rsid w:val="71C82F05"/>
    <w:rsid w:val="71D6CB2E"/>
    <w:rsid w:val="71D85EAF"/>
    <w:rsid w:val="71D9CC6B"/>
    <w:rsid w:val="71DB90C6"/>
    <w:rsid w:val="71E46CA0"/>
    <w:rsid w:val="71E48E15"/>
    <w:rsid w:val="71EE9065"/>
    <w:rsid w:val="71F94A0F"/>
    <w:rsid w:val="71FA4685"/>
    <w:rsid w:val="71FB67B8"/>
    <w:rsid w:val="71FC3F67"/>
    <w:rsid w:val="71FDA5CB"/>
    <w:rsid w:val="7203947A"/>
    <w:rsid w:val="72145221"/>
    <w:rsid w:val="7215DB39"/>
    <w:rsid w:val="72173568"/>
    <w:rsid w:val="7219C739"/>
    <w:rsid w:val="721E9137"/>
    <w:rsid w:val="7227F589"/>
    <w:rsid w:val="722F0212"/>
    <w:rsid w:val="72351AEB"/>
    <w:rsid w:val="724335C1"/>
    <w:rsid w:val="724363A7"/>
    <w:rsid w:val="725A9089"/>
    <w:rsid w:val="725C4888"/>
    <w:rsid w:val="725D9FCA"/>
    <w:rsid w:val="7262CA8C"/>
    <w:rsid w:val="726C490F"/>
    <w:rsid w:val="72757888"/>
    <w:rsid w:val="727ADA5C"/>
    <w:rsid w:val="727FBFE2"/>
    <w:rsid w:val="72800627"/>
    <w:rsid w:val="7287248C"/>
    <w:rsid w:val="72914F70"/>
    <w:rsid w:val="7297D75B"/>
    <w:rsid w:val="72A01118"/>
    <w:rsid w:val="72BD1C00"/>
    <w:rsid w:val="72C207BE"/>
    <w:rsid w:val="72CC7FF8"/>
    <w:rsid w:val="72CFE991"/>
    <w:rsid w:val="72D039B8"/>
    <w:rsid w:val="72D3F5D6"/>
    <w:rsid w:val="72D480D2"/>
    <w:rsid w:val="72D76859"/>
    <w:rsid w:val="72DA5698"/>
    <w:rsid w:val="72DB1AE1"/>
    <w:rsid w:val="72DE5648"/>
    <w:rsid w:val="72E1563E"/>
    <w:rsid w:val="72E1AD95"/>
    <w:rsid w:val="72E5618D"/>
    <w:rsid w:val="72EEA4B3"/>
    <w:rsid w:val="72F5BABA"/>
    <w:rsid w:val="72F78BFA"/>
    <w:rsid w:val="72F88A0A"/>
    <w:rsid w:val="72FCE713"/>
    <w:rsid w:val="73053F78"/>
    <w:rsid w:val="730AD556"/>
    <w:rsid w:val="730F884E"/>
    <w:rsid w:val="730F95CA"/>
    <w:rsid w:val="73115A44"/>
    <w:rsid w:val="73152EFC"/>
    <w:rsid w:val="7316A99A"/>
    <w:rsid w:val="7316AA90"/>
    <w:rsid w:val="731A72D8"/>
    <w:rsid w:val="732128C7"/>
    <w:rsid w:val="73215E31"/>
    <w:rsid w:val="732456C7"/>
    <w:rsid w:val="732A59F5"/>
    <w:rsid w:val="733A4F44"/>
    <w:rsid w:val="73417860"/>
    <w:rsid w:val="73425AE3"/>
    <w:rsid w:val="734C636B"/>
    <w:rsid w:val="73565133"/>
    <w:rsid w:val="7358EB86"/>
    <w:rsid w:val="735971CD"/>
    <w:rsid w:val="735A0F7D"/>
    <w:rsid w:val="735B0B02"/>
    <w:rsid w:val="7360FF4F"/>
    <w:rsid w:val="737977DA"/>
    <w:rsid w:val="737F2276"/>
    <w:rsid w:val="737F8146"/>
    <w:rsid w:val="73811452"/>
    <w:rsid w:val="73818A3B"/>
    <w:rsid w:val="7386FB63"/>
    <w:rsid w:val="738799F5"/>
    <w:rsid w:val="738EA98F"/>
    <w:rsid w:val="73910393"/>
    <w:rsid w:val="73949F14"/>
    <w:rsid w:val="739679D0"/>
    <w:rsid w:val="739E786C"/>
    <w:rsid w:val="73A4EFE2"/>
    <w:rsid w:val="73AF77F5"/>
    <w:rsid w:val="73B0CB3A"/>
    <w:rsid w:val="73BA09C7"/>
    <w:rsid w:val="73BA93BB"/>
    <w:rsid w:val="73BD39B2"/>
    <w:rsid w:val="73BD45C9"/>
    <w:rsid w:val="73C2C9CB"/>
    <w:rsid w:val="73C39907"/>
    <w:rsid w:val="73CACAB4"/>
    <w:rsid w:val="73CB9CBC"/>
    <w:rsid w:val="73D2350A"/>
    <w:rsid w:val="73D4E962"/>
    <w:rsid w:val="73D7A1E3"/>
    <w:rsid w:val="73DFA7F7"/>
    <w:rsid w:val="73E00BE4"/>
    <w:rsid w:val="73E1323B"/>
    <w:rsid w:val="73F8CF9A"/>
    <w:rsid w:val="73F8EDD2"/>
    <w:rsid w:val="73FD098C"/>
    <w:rsid w:val="74064332"/>
    <w:rsid w:val="7406BD22"/>
    <w:rsid w:val="740D114B"/>
    <w:rsid w:val="742E8F18"/>
    <w:rsid w:val="742F4A44"/>
    <w:rsid w:val="743F54C5"/>
    <w:rsid w:val="743F8796"/>
    <w:rsid w:val="74431B45"/>
    <w:rsid w:val="7449F522"/>
    <w:rsid w:val="74526FF5"/>
    <w:rsid w:val="74550512"/>
    <w:rsid w:val="7462010A"/>
    <w:rsid w:val="7468B625"/>
    <w:rsid w:val="746910D1"/>
    <w:rsid w:val="746E534F"/>
    <w:rsid w:val="746F0F19"/>
    <w:rsid w:val="7470A8F6"/>
    <w:rsid w:val="747694D1"/>
    <w:rsid w:val="747F3104"/>
    <w:rsid w:val="7481F689"/>
    <w:rsid w:val="74889222"/>
    <w:rsid w:val="748D6881"/>
    <w:rsid w:val="749135C8"/>
    <w:rsid w:val="749723DD"/>
    <w:rsid w:val="749A414D"/>
    <w:rsid w:val="749CCBAD"/>
    <w:rsid w:val="749ED6AC"/>
    <w:rsid w:val="74A53D24"/>
    <w:rsid w:val="74A6984C"/>
    <w:rsid w:val="74AB2555"/>
    <w:rsid w:val="74ADDA04"/>
    <w:rsid w:val="74B3D80F"/>
    <w:rsid w:val="74B8C56B"/>
    <w:rsid w:val="74BBE063"/>
    <w:rsid w:val="74BC917F"/>
    <w:rsid w:val="74C99042"/>
    <w:rsid w:val="74CD4E0B"/>
    <w:rsid w:val="74D00ABC"/>
    <w:rsid w:val="74D1C987"/>
    <w:rsid w:val="74D32A3C"/>
    <w:rsid w:val="74DAC0D5"/>
    <w:rsid w:val="74DF1B99"/>
    <w:rsid w:val="74E3A2B0"/>
    <w:rsid w:val="74EBDC11"/>
    <w:rsid w:val="74F066A6"/>
    <w:rsid w:val="74F3830F"/>
    <w:rsid w:val="74F8B335"/>
    <w:rsid w:val="74FE54E6"/>
    <w:rsid w:val="75087E75"/>
    <w:rsid w:val="750DE532"/>
    <w:rsid w:val="7511C4A1"/>
    <w:rsid w:val="7515F447"/>
    <w:rsid w:val="751A07E4"/>
    <w:rsid w:val="751AE0DF"/>
    <w:rsid w:val="75202F02"/>
    <w:rsid w:val="75237FD1"/>
    <w:rsid w:val="7524B812"/>
    <w:rsid w:val="7525FA79"/>
    <w:rsid w:val="752A30E3"/>
    <w:rsid w:val="752B0337"/>
    <w:rsid w:val="753BB0A3"/>
    <w:rsid w:val="753CE579"/>
    <w:rsid w:val="753F7D82"/>
    <w:rsid w:val="754237E0"/>
    <w:rsid w:val="75470566"/>
    <w:rsid w:val="75615C57"/>
    <w:rsid w:val="75645278"/>
    <w:rsid w:val="7564E9F0"/>
    <w:rsid w:val="756B1AB0"/>
    <w:rsid w:val="757103F3"/>
    <w:rsid w:val="7580D8B6"/>
    <w:rsid w:val="75839C75"/>
    <w:rsid w:val="759173C1"/>
    <w:rsid w:val="75922373"/>
    <w:rsid w:val="759625EB"/>
    <w:rsid w:val="75997886"/>
    <w:rsid w:val="759C7D32"/>
    <w:rsid w:val="759D1F9E"/>
    <w:rsid w:val="759E0119"/>
    <w:rsid w:val="759E3847"/>
    <w:rsid w:val="75A1C855"/>
    <w:rsid w:val="75A3DF0E"/>
    <w:rsid w:val="75A90BFE"/>
    <w:rsid w:val="75B41A19"/>
    <w:rsid w:val="75B4D517"/>
    <w:rsid w:val="75B84E97"/>
    <w:rsid w:val="75BF20F5"/>
    <w:rsid w:val="75C75A99"/>
    <w:rsid w:val="75CC1386"/>
    <w:rsid w:val="75CE3AB8"/>
    <w:rsid w:val="75DB8E8E"/>
    <w:rsid w:val="75E04BEC"/>
    <w:rsid w:val="75E285CC"/>
    <w:rsid w:val="75E7F66B"/>
    <w:rsid w:val="75EB9A75"/>
    <w:rsid w:val="75F87D3D"/>
    <w:rsid w:val="75FADEAC"/>
    <w:rsid w:val="75FEE29B"/>
    <w:rsid w:val="760026DF"/>
    <w:rsid w:val="76068E34"/>
    <w:rsid w:val="76086E02"/>
    <w:rsid w:val="7611574B"/>
    <w:rsid w:val="7613F7CE"/>
    <w:rsid w:val="761DF106"/>
    <w:rsid w:val="761F6288"/>
    <w:rsid w:val="76239935"/>
    <w:rsid w:val="76260E8A"/>
    <w:rsid w:val="7626C2A8"/>
    <w:rsid w:val="7636EFB2"/>
    <w:rsid w:val="763847CA"/>
    <w:rsid w:val="763B491D"/>
    <w:rsid w:val="763C4214"/>
    <w:rsid w:val="7644915B"/>
    <w:rsid w:val="765F36E4"/>
    <w:rsid w:val="76643A78"/>
    <w:rsid w:val="76665052"/>
    <w:rsid w:val="766F8E68"/>
    <w:rsid w:val="76770C8E"/>
    <w:rsid w:val="767ACA3E"/>
    <w:rsid w:val="767CDB75"/>
    <w:rsid w:val="767D9439"/>
    <w:rsid w:val="76824BE7"/>
    <w:rsid w:val="7687AC72"/>
    <w:rsid w:val="7690E33D"/>
    <w:rsid w:val="769BF81F"/>
    <w:rsid w:val="769D25A4"/>
    <w:rsid w:val="769D84E0"/>
    <w:rsid w:val="76A0B989"/>
    <w:rsid w:val="76A2FEE3"/>
    <w:rsid w:val="76A8AB02"/>
    <w:rsid w:val="76A90A21"/>
    <w:rsid w:val="76AB346A"/>
    <w:rsid w:val="76AC1C22"/>
    <w:rsid w:val="76B098DC"/>
    <w:rsid w:val="76B241FC"/>
    <w:rsid w:val="76B8534E"/>
    <w:rsid w:val="76B9A698"/>
    <w:rsid w:val="76BB0734"/>
    <w:rsid w:val="76BE04AD"/>
    <w:rsid w:val="76C28B28"/>
    <w:rsid w:val="76C98F0A"/>
    <w:rsid w:val="76CF751B"/>
    <w:rsid w:val="76D85E55"/>
    <w:rsid w:val="76E0CC20"/>
    <w:rsid w:val="76E77726"/>
    <w:rsid w:val="76EB022F"/>
    <w:rsid w:val="76EC2F1D"/>
    <w:rsid w:val="76F164B4"/>
    <w:rsid w:val="76F34F0C"/>
    <w:rsid w:val="76F3CA9F"/>
    <w:rsid w:val="76F4EA94"/>
    <w:rsid w:val="76F7435F"/>
    <w:rsid w:val="76FC7153"/>
    <w:rsid w:val="7700DBF1"/>
    <w:rsid w:val="7704DA1B"/>
    <w:rsid w:val="7706F877"/>
    <w:rsid w:val="7715D56E"/>
    <w:rsid w:val="7716BC5D"/>
    <w:rsid w:val="771D198D"/>
    <w:rsid w:val="771F6123"/>
    <w:rsid w:val="7720DC4A"/>
    <w:rsid w:val="772105E6"/>
    <w:rsid w:val="77228787"/>
    <w:rsid w:val="7722A4F7"/>
    <w:rsid w:val="7728AD0E"/>
    <w:rsid w:val="772B783B"/>
    <w:rsid w:val="772D205F"/>
    <w:rsid w:val="77322EA7"/>
    <w:rsid w:val="77334A7F"/>
    <w:rsid w:val="7733FC3E"/>
    <w:rsid w:val="7737D407"/>
    <w:rsid w:val="773C077D"/>
    <w:rsid w:val="773C434E"/>
    <w:rsid w:val="773DE3F4"/>
    <w:rsid w:val="7741E67E"/>
    <w:rsid w:val="7742D2F0"/>
    <w:rsid w:val="7749ED6A"/>
    <w:rsid w:val="774BCDC1"/>
    <w:rsid w:val="77510B92"/>
    <w:rsid w:val="77514B6F"/>
    <w:rsid w:val="77517CAB"/>
    <w:rsid w:val="77537155"/>
    <w:rsid w:val="77537248"/>
    <w:rsid w:val="77582437"/>
    <w:rsid w:val="7758F98A"/>
    <w:rsid w:val="775A1A17"/>
    <w:rsid w:val="775DFF26"/>
    <w:rsid w:val="7763D1CB"/>
    <w:rsid w:val="7766B6CF"/>
    <w:rsid w:val="77678F5E"/>
    <w:rsid w:val="7768488E"/>
    <w:rsid w:val="776D284C"/>
    <w:rsid w:val="77799F2E"/>
    <w:rsid w:val="777D45E2"/>
    <w:rsid w:val="7783D963"/>
    <w:rsid w:val="7785D379"/>
    <w:rsid w:val="7789A84A"/>
    <w:rsid w:val="778CCF58"/>
    <w:rsid w:val="77980731"/>
    <w:rsid w:val="7798F7D9"/>
    <w:rsid w:val="779D9771"/>
    <w:rsid w:val="77A423BC"/>
    <w:rsid w:val="77A4C118"/>
    <w:rsid w:val="77AD27AC"/>
    <w:rsid w:val="77B3D474"/>
    <w:rsid w:val="77B84659"/>
    <w:rsid w:val="77BAEE7F"/>
    <w:rsid w:val="77BBA29D"/>
    <w:rsid w:val="77BBEA74"/>
    <w:rsid w:val="77C33E0B"/>
    <w:rsid w:val="77C3E6F2"/>
    <w:rsid w:val="77D118C1"/>
    <w:rsid w:val="77E2418D"/>
    <w:rsid w:val="77E4ED0C"/>
    <w:rsid w:val="77E84544"/>
    <w:rsid w:val="77EAFE96"/>
    <w:rsid w:val="77EDCE1C"/>
    <w:rsid w:val="77F043CC"/>
    <w:rsid w:val="77F41E5C"/>
    <w:rsid w:val="77FB0745"/>
    <w:rsid w:val="780443C3"/>
    <w:rsid w:val="7804649F"/>
    <w:rsid w:val="78096A49"/>
    <w:rsid w:val="78142FA2"/>
    <w:rsid w:val="7814EDD8"/>
    <w:rsid w:val="78177ED7"/>
    <w:rsid w:val="781C4D69"/>
    <w:rsid w:val="782E07A7"/>
    <w:rsid w:val="782EF7D4"/>
    <w:rsid w:val="78307624"/>
    <w:rsid w:val="783657AE"/>
    <w:rsid w:val="783DDE8B"/>
    <w:rsid w:val="7842FAD7"/>
    <w:rsid w:val="784394FD"/>
    <w:rsid w:val="784704CB"/>
    <w:rsid w:val="784BDC09"/>
    <w:rsid w:val="784F69F3"/>
    <w:rsid w:val="7858C132"/>
    <w:rsid w:val="785EB2F1"/>
    <w:rsid w:val="78693D6C"/>
    <w:rsid w:val="786C66DF"/>
    <w:rsid w:val="7874E88F"/>
    <w:rsid w:val="78769620"/>
    <w:rsid w:val="788710C5"/>
    <w:rsid w:val="788784AC"/>
    <w:rsid w:val="788F33CE"/>
    <w:rsid w:val="7897A272"/>
    <w:rsid w:val="7898B3F0"/>
    <w:rsid w:val="789E511A"/>
    <w:rsid w:val="78AB1FA8"/>
    <w:rsid w:val="78B1B37D"/>
    <w:rsid w:val="78B37D07"/>
    <w:rsid w:val="78B40E47"/>
    <w:rsid w:val="78C4A642"/>
    <w:rsid w:val="78C79D40"/>
    <w:rsid w:val="78CEAFF1"/>
    <w:rsid w:val="78D49827"/>
    <w:rsid w:val="78DEB0FF"/>
    <w:rsid w:val="78E10BC9"/>
    <w:rsid w:val="78E31538"/>
    <w:rsid w:val="78E40121"/>
    <w:rsid w:val="78F7A20F"/>
    <w:rsid w:val="78F8D265"/>
    <w:rsid w:val="78F95E79"/>
    <w:rsid w:val="78FBF704"/>
    <w:rsid w:val="78FF17FE"/>
    <w:rsid w:val="7900B6CF"/>
    <w:rsid w:val="7903E64D"/>
    <w:rsid w:val="79042C09"/>
    <w:rsid w:val="79068ED2"/>
    <w:rsid w:val="790A0E13"/>
    <w:rsid w:val="790AB7CE"/>
    <w:rsid w:val="790E16B6"/>
    <w:rsid w:val="7915BD85"/>
    <w:rsid w:val="79169021"/>
    <w:rsid w:val="79182818"/>
    <w:rsid w:val="791BC625"/>
    <w:rsid w:val="791CA9D4"/>
    <w:rsid w:val="7920A7BB"/>
    <w:rsid w:val="7924CC53"/>
    <w:rsid w:val="7928C53F"/>
    <w:rsid w:val="79348C39"/>
    <w:rsid w:val="7936D81C"/>
    <w:rsid w:val="7938E336"/>
    <w:rsid w:val="7940BAFE"/>
    <w:rsid w:val="79421F72"/>
    <w:rsid w:val="794470FD"/>
    <w:rsid w:val="7946D864"/>
    <w:rsid w:val="7946FF30"/>
    <w:rsid w:val="7948B0D5"/>
    <w:rsid w:val="7948F80D"/>
    <w:rsid w:val="795067C4"/>
    <w:rsid w:val="795279F3"/>
    <w:rsid w:val="79539DEA"/>
    <w:rsid w:val="7958D2E7"/>
    <w:rsid w:val="7960E1DB"/>
    <w:rsid w:val="7961EB14"/>
    <w:rsid w:val="7966711B"/>
    <w:rsid w:val="796682BD"/>
    <w:rsid w:val="796E16ED"/>
    <w:rsid w:val="79754412"/>
    <w:rsid w:val="79772087"/>
    <w:rsid w:val="797AF005"/>
    <w:rsid w:val="798178E3"/>
    <w:rsid w:val="7984FC83"/>
    <w:rsid w:val="7993A7A6"/>
    <w:rsid w:val="7998525A"/>
    <w:rsid w:val="799B45C4"/>
    <w:rsid w:val="799CCE94"/>
    <w:rsid w:val="79A067D1"/>
    <w:rsid w:val="79A21270"/>
    <w:rsid w:val="79A435C3"/>
    <w:rsid w:val="79ACBED0"/>
    <w:rsid w:val="79BB35F6"/>
    <w:rsid w:val="79C19014"/>
    <w:rsid w:val="79C53005"/>
    <w:rsid w:val="79C9CC16"/>
    <w:rsid w:val="79CAB8FA"/>
    <w:rsid w:val="79CE2152"/>
    <w:rsid w:val="79DA09F1"/>
    <w:rsid w:val="79F040CD"/>
    <w:rsid w:val="79F81451"/>
    <w:rsid w:val="79FE46FD"/>
    <w:rsid w:val="7A00BBC9"/>
    <w:rsid w:val="7A01E711"/>
    <w:rsid w:val="7A092643"/>
    <w:rsid w:val="7A0E8B91"/>
    <w:rsid w:val="7A1533FC"/>
    <w:rsid w:val="7A15D79E"/>
    <w:rsid w:val="7A1B6882"/>
    <w:rsid w:val="7A1C3F36"/>
    <w:rsid w:val="7A211A37"/>
    <w:rsid w:val="7A2BA74B"/>
    <w:rsid w:val="7A2DC8A7"/>
    <w:rsid w:val="7A383B43"/>
    <w:rsid w:val="7A3E8F51"/>
    <w:rsid w:val="7A3E9CE6"/>
    <w:rsid w:val="7A46660D"/>
    <w:rsid w:val="7A49E370"/>
    <w:rsid w:val="7A530B74"/>
    <w:rsid w:val="7A5543EF"/>
    <w:rsid w:val="7A5A1BAD"/>
    <w:rsid w:val="7A5C91CB"/>
    <w:rsid w:val="7A6CB5B7"/>
    <w:rsid w:val="7A707CA7"/>
    <w:rsid w:val="7A73CD1C"/>
    <w:rsid w:val="7A75E067"/>
    <w:rsid w:val="7A7A4A13"/>
    <w:rsid w:val="7A85253B"/>
    <w:rsid w:val="7A88FF1C"/>
    <w:rsid w:val="7A8B7CB3"/>
    <w:rsid w:val="7A94A95F"/>
    <w:rsid w:val="7A9530DC"/>
    <w:rsid w:val="7A963A0A"/>
    <w:rsid w:val="7A9A565C"/>
    <w:rsid w:val="7AA5ABC7"/>
    <w:rsid w:val="7ABEA91D"/>
    <w:rsid w:val="7ABED6D6"/>
    <w:rsid w:val="7AC095B4"/>
    <w:rsid w:val="7AC1A807"/>
    <w:rsid w:val="7AC70E4E"/>
    <w:rsid w:val="7AC726D2"/>
    <w:rsid w:val="7ACD3649"/>
    <w:rsid w:val="7AD178F3"/>
    <w:rsid w:val="7AD17E06"/>
    <w:rsid w:val="7ADD2685"/>
    <w:rsid w:val="7ADDF797"/>
    <w:rsid w:val="7AE4C86E"/>
    <w:rsid w:val="7AE95B56"/>
    <w:rsid w:val="7AED6B32"/>
    <w:rsid w:val="7AF06421"/>
    <w:rsid w:val="7AF680B8"/>
    <w:rsid w:val="7AFA4A74"/>
    <w:rsid w:val="7AFAD786"/>
    <w:rsid w:val="7AFB87B4"/>
    <w:rsid w:val="7AFC7505"/>
    <w:rsid w:val="7B060619"/>
    <w:rsid w:val="7B095F5C"/>
    <w:rsid w:val="7B09B0A3"/>
    <w:rsid w:val="7B0CC28B"/>
    <w:rsid w:val="7B144CCD"/>
    <w:rsid w:val="7B17ED32"/>
    <w:rsid w:val="7B19024D"/>
    <w:rsid w:val="7B19377C"/>
    <w:rsid w:val="7B1D01B5"/>
    <w:rsid w:val="7B1EF54B"/>
    <w:rsid w:val="7B211DA8"/>
    <w:rsid w:val="7B2C24D8"/>
    <w:rsid w:val="7B347963"/>
    <w:rsid w:val="7B35A758"/>
    <w:rsid w:val="7B38D59D"/>
    <w:rsid w:val="7B3AC5FF"/>
    <w:rsid w:val="7B41EC64"/>
    <w:rsid w:val="7B4F1AF6"/>
    <w:rsid w:val="7B4FCD51"/>
    <w:rsid w:val="7B53045E"/>
    <w:rsid w:val="7B585A85"/>
    <w:rsid w:val="7B5BC3B0"/>
    <w:rsid w:val="7B5F3809"/>
    <w:rsid w:val="7B65E9D4"/>
    <w:rsid w:val="7B6C0D6E"/>
    <w:rsid w:val="7B6E6976"/>
    <w:rsid w:val="7B71DE43"/>
    <w:rsid w:val="7B72693C"/>
    <w:rsid w:val="7B74EF11"/>
    <w:rsid w:val="7B7525AB"/>
    <w:rsid w:val="7B77A771"/>
    <w:rsid w:val="7B839876"/>
    <w:rsid w:val="7B89A528"/>
    <w:rsid w:val="7B8E7467"/>
    <w:rsid w:val="7B90E9BC"/>
    <w:rsid w:val="7B9626C9"/>
    <w:rsid w:val="7BA14DDF"/>
    <w:rsid w:val="7BA2BC0B"/>
    <w:rsid w:val="7BA620A2"/>
    <w:rsid w:val="7BA64B1D"/>
    <w:rsid w:val="7BB425A2"/>
    <w:rsid w:val="7BB43461"/>
    <w:rsid w:val="7BB7EA2E"/>
    <w:rsid w:val="7BC50E28"/>
    <w:rsid w:val="7BC6C9F8"/>
    <w:rsid w:val="7BE2484D"/>
    <w:rsid w:val="7BE5BC94"/>
    <w:rsid w:val="7BEDCD19"/>
    <w:rsid w:val="7BF565A9"/>
    <w:rsid w:val="7C081B3A"/>
    <w:rsid w:val="7C09F6A0"/>
    <w:rsid w:val="7C0A5D4E"/>
    <w:rsid w:val="7C0CF89A"/>
    <w:rsid w:val="7C0DB628"/>
    <w:rsid w:val="7C145D06"/>
    <w:rsid w:val="7C17B700"/>
    <w:rsid w:val="7C19903A"/>
    <w:rsid w:val="7C2A7E0E"/>
    <w:rsid w:val="7C32F441"/>
    <w:rsid w:val="7C34BB6D"/>
    <w:rsid w:val="7C37C019"/>
    <w:rsid w:val="7C3C2C57"/>
    <w:rsid w:val="7C4D3303"/>
    <w:rsid w:val="7C5CE69C"/>
    <w:rsid w:val="7C6AFA45"/>
    <w:rsid w:val="7C7130A7"/>
    <w:rsid w:val="7C7CC024"/>
    <w:rsid w:val="7C80DC44"/>
    <w:rsid w:val="7C813CB4"/>
    <w:rsid w:val="7C81EA28"/>
    <w:rsid w:val="7C853D3C"/>
    <w:rsid w:val="7C8DAFAC"/>
    <w:rsid w:val="7C9453EF"/>
    <w:rsid w:val="7C967126"/>
    <w:rsid w:val="7C9ED12B"/>
    <w:rsid w:val="7CA2937E"/>
    <w:rsid w:val="7CA52C32"/>
    <w:rsid w:val="7CB1C8AA"/>
    <w:rsid w:val="7CB55021"/>
    <w:rsid w:val="7CB60FFC"/>
    <w:rsid w:val="7CC92687"/>
    <w:rsid w:val="7CCB4137"/>
    <w:rsid w:val="7CCB685B"/>
    <w:rsid w:val="7CCE5A86"/>
    <w:rsid w:val="7CD42D8D"/>
    <w:rsid w:val="7CD60F5A"/>
    <w:rsid w:val="7CDC6B21"/>
    <w:rsid w:val="7CE27973"/>
    <w:rsid w:val="7CE7A0C5"/>
    <w:rsid w:val="7CEA13E3"/>
    <w:rsid w:val="7CEAEFFA"/>
    <w:rsid w:val="7CEC041C"/>
    <w:rsid w:val="7CED618E"/>
    <w:rsid w:val="7CEE24A4"/>
    <w:rsid w:val="7CF1771C"/>
    <w:rsid w:val="7CFE7637"/>
    <w:rsid w:val="7D013CBE"/>
    <w:rsid w:val="7D0182BD"/>
    <w:rsid w:val="7D020707"/>
    <w:rsid w:val="7D03D3EF"/>
    <w:rsid w:val="7D067B31"/>
    <w:rsid w:val="7D0E4526"/>
    <w:rsid w:val="7D2E5DEF"/>
    <w:rsid w:val="7D39BE4C"/>
    <w:rsid w:val="7D3E773C"/>
    <w:rsid w:val="7D3EE4A8"/>
    <w:rsid w:val="7D487CC8"/>
    <w:rsid w:val="7D4D5433"/>
    <w:rsid w:val="7D5EEDB5"/>
    <w:rsid w:val="7D609F48"/>
    <w:rsid w:val="7D69C345"/>
    <w:rsid w:val="7D6CD584"/>
    <w:rsid w:val="7D6EC089"/>
    <w:rsid w:val="7D6F0D00"/>
    <w:rsid w:val="7D7C714A"/>
    <w:rsid w:val="7D7DBE02"/>
    <w:rsid w:val="7D851432"/>
    <w:rsid w:val="7D908F81"/>
    <w:rsid w:val="7D91419D"/>
    <w:rsid w:val="7D91C4D3"/>
    <w:rsid w:val="7D950D17"/>
    <w:rsid w:val="7D9676C2"/>
    <w:rsid w:val="7DB06BAD"/>
    <w:rsid w:val="7DB1CC73"/>
    <w:rsid w:val="7DBF021C"/>
    <w:rsid w:val="7DBF48A4"/>
    <w:rsid w:val="7DC6C609"/>
    <w:rsid w:val="7DC7C804"/>
    <w:rsid w:val="7DCB8F39"/>
    <w:rsid w:val="7DD20C93"/>
    <w:rsid w:val="7DD37605"/>
    <w:rsid w:val="7DD7B3F0"/>
    <w:rsid w:val="7DD872A6"/>
    <w:rsid w:val="7DDED248"/>
    <w:rsid w:val="7DDF2DBF"/>
    <w:rsid w:val="7DDFB6D9"/>
    <w:rsid w:val="7DE300BE"/>
    <w:rsid w:val="7DE6C8E6"/>
    <w:rsid w:val="7DEAC3B1"/>
    <w:rsid w:val="7DEC281A"/>
    <w:rsid w:val="7DF42657"/>
    <w:rsid w:val="7DF54C2E"/>
    <w:rsid w:val="7DF5629C"/>
    <w:rsid w:val="7DFFBE5A"/>
    <w:rsid w:val="7E02C15B"/>
    <w:rsid w:val="7E0E855B"/>
    <w:rsid w:val="7E0E9251"/>
    <w:rsid w:val="7E18C143"/>
    <w:rsid w:val="7E21309E"/>
    <w:rsid w:val="7E2402D1"/>
    <w:rsid w:val="7E263D26"/>
    <w:rsid w:val="7E268BBE"/>
    <w:rsid w:val="7E33C104"/>
    <w:rsid w:val="7E373162"/>
    <w:rsid w:val="7E3E6ACA"/>
    <w:rsid w:val="7E3EBC92"/>
    <w:rsid w:val="7E41792C"/>
    <w:rsid w:val="7E434235"/>
    <w:rsid w:val="7E471438"/>
    <w:rsid w:val="7E4E9E35"/>
    <w:rsid w:val="7E4EE7E4"/>
    <w:rsid w:val="7E552AAF"/>
    <w:rsid w:val="7E558E8A"/>
    <w:rsid w:val="7E56B2B3"/>
    <w:rsid w:val="7E589151"/>
    <w:rsid w:val="7E5E92E4"/>
    <w:rsid w:val="7E60AEA2"/>
    <w:rsid w:val="7E647AA8"/>
    <w:rsid w:val="7E67CF3E"/>
    <w:rsid w:val="7E69C640"/>
    <w:rsid w:val="7E6B684C"/>
    <w:rsid w:val="7E6C94DB"/>
    <w:rsid w:val="7E6E5DA4"/>
    <w:rsid w:val="7E765C4E"/>
    <w:rsid w:val="7E7995FA"/>
    <w:rsid w:val="7E837126"/>
    <w:rsid w:val="7E9061B1"/>
    <w:rsid w:val="7E91E015"/>
    <w:rsid w:val="7E9259F0"/>
    <w:rsid w:val="7E98841F"/>
    <w:rsid w:val="7E99E0F5"/>
    <w:rsid w:val="7EA29A04"/>
    <w:rsid w:val="7EA33186"/>
    <w:rsid w:val="7EA4EAF5"/>
    <w:rsid w:val="7EAAD16D"/>
    <w:rsid w:val="7EB354E7"/>
    <w:rsid w:val="7EB419E3"/>
    <w:rsid w:val="7EBFD582"/>
    <w:rsid w:val="7EC4F9AF"/>
    <w:rsid w:val="7EC51D24"/>
    <w:rsid w:val="7EC7BA56"/>
    <w:rsid w:val="7EE2425B"/>
    <w:rsid w:val="7EF2DA0C"/>
    <w:rsid w:val="7EF42802"/>
    <w:rsid w:val="7EF84BD6"/>
    <w:rsid w:val="7EFA35E8"/>
    <w:rsid w:val="7EFE3269"/>
    <w:rsid w:val="7F054025"/>
    <w:rsid w:val="7F05AE48"/>
    <w:rsid w:val="7F0BDC3A"/>
    <w:rsid w:val="7F14D77B"/>
    <w:rsid w:val="7F170828"/>
    <w:rsid w:val="7F1F49D4"/>
    <w:rsid w:val="7F204BFE"/>
    <w:rsid w:val="7F218A9E"/>
    <w:rsid w:val="7F231ED2"/>
    <w:rsid w:val="7F248E0C"/>
    <w:rsid w:val="7F3384DA"/>
    <w:rsid w:val="7F357BA0"/>
    <w:rsid w:val="7F38B19C"/>
    <w:rsid w:val="7F3BB417"/>
    <w:rsid w:val="7F3D252C"/>
    <w:rsid w:val="7F4143BD"/>
    <w:rsid w:val="7F4C6941"/>
    <w:rsid w:val="7F547447"/>
    <w:rsid w:val="7F561E36"/>
    <w:rsid w:val="7F5A36BE"/>
    <w:rsid w:val="7F620D72"/>
    <w:rsid w:val="7F6446E9"/>
    <w:rsid w:val="7F67710D"/>
    <w:rsid w:val="7F681283"/>
    <w:rsid w:val="7F6C7D21"/>
    <w:rsid w:val="7F6E8140"/>
    <w:rsid w:val="7F709AD5"/>
    <w:rsid w:val="7F71EC47"/>
    <w:rsid w:val="7F777341"/>
    <w:rsid w:val="7F7EAA6D"/>
    <w:rsid w:val="7F810B4D"/>
    <w:rsid w:val="7F90CA51"/>
    <w:rsid w:val="7F93EFE6"/>
    <w:rsid w:val="7F995EC6"/>
    <w:rsid w:val="7F9BFA7C"/>
    <w:rsid w:val="7F9E6364"/>
    <w:rsid w:val="7F9F13D5"/>
    <w:rsid w:val="7FA31916"/>
    <w:rsid w:val="7FA34B45"/>
    <w:rsid w:val="7FA3CDBD"/>
    <w:rsid w:val="7FA44472"/>
    <w:rsid w:val="7FA656F6"/>
    <w:rsid w:val="7FA67E47"/>
    <w:rsid w:val="7FA6AF43"/>
    <w:rsid w:val="7FAE6E71"/>
    <w:rsid w:val="7FB133C3"/>
    <w:rsid w:val="7FB1C1C0"/>
    <w:rsid w:val="7FB7D414"/>
    <w:rsid w:val="7FC195C6"/>
    <w:rsid w:val="7FC509E3"/>
    <w:rsid w:val="7FCD3E02"/>
    <w:rsid w:val="7FD2B6F4"/>
    <w:rsid w:val="7FD8222A"/>
    <w:rsid w:val="7FDAF4C5"/>
    <w:rsid w:val="7FDD52E6"/>
    <w:rsid w:val="7FDE2EB3"/>
    <w:rsid w:val="7FE55617"/>
    <w:rsid w:val="7FEA4BE5"/>
    <w:rsid w:val="7FEADE8A"/>
    <w:rsid w:val="7FEBC579"/>
    <w:rsid w:val="7FEDB23D"/>
    <w:rsid w:val="7FF5CE99"/>
    <w:rsid w:val="7FFE1838"/>
    <w:rsid w:val="7FFFB7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44434A0F-AA68-4ECE-96C5-63F427B75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5DB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semiHidden/>
    <w:rsid w:val="005831DD"/>
    <w:rPr>
      <w:sz w:val="16"/>
    </w:rPr>
  </w:style>
  <w:style w:type="paragraph" w:styleId="CommentText">
    <w:name w:val="annotation text"/>
    <w:basedOn w:val="Normal"/>
    <w:link w:val="CommentTextChar"/>
    <w:uiPriority w:val="99"/>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 Char Char,captions,Beschriftung Char Char,Ca,C"/>
    <w:basedOn w:val="Normal"/>
    <w:next w:val="Normal"/>
    <w:link w:val="CaptionChar1"/>
    <w:uiPriority w:val="99"/>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Légende-figure Char1,Légende-figure Char Char,Beschrifubg Char,Ca Char"/>
    <w:link w:val="Caption"/>
    <w:uiPriority w:val="99"/>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B52670"/>
    <w:rPr>
      <w:color w:val="2B579A"/>
      <w:shd w:val="clear" w:color="auto" w:fill="E1DFDD"/>
    </w:rPr>
  </w:style>
  <w:style w:type="character" w:customStyle="1" w:styleId="normaltextrun">
    <w:name w:val="normaltextrun"/>
    <w:basedOn w:val="DefaultParagraphFont"/>
    <w:rsid w:val="00D80FC6"/>
  </w:style>
  <w:style w:type="character" w:customStyle="1" w:styleId="eop">
    <w:name w:val="eop"/>
    <w:basedOn w:val="DefaultParagraphFont"/>
    <w:rsid w:val="00D80FC6"/>
  </w:style>
  <w:style w:type="character" w:customStyle="1" w:styleId="Heading3Char">
    <w:name w:val="Heading 3 Char"/>
    <w:aliases w:val="Heading 3 3GPP Char"/>
    <w:basedOn w:val="DefaultParagraphFont"/>
    <w:link w:val="Heading3"/>
    <w:rsid w:val="00C03DC3"/>
    <w:rPr>
      <w:rFonts w:ascii="Arial" w:hAnsi="Arial"/>
      <w:sz w:val="28"/>
      <w:lang w:val="en-GB"/>
    </w:rPr>
  </w:style>
  <w:style w:type="character" w:customStyle="1" w:styleId="Heading4Char">
    <w:name w:val="Heading 4 Char"/>
    <w:basedOn w:val="DefaultParagraphFont"/>
    <w:link w:val="Heading4"/>
    <w:rsid w:val="000D0400"/>
    <w:rPr>
      <w:rFonts w:ascii="Arial" w:hAnsi="Arial"/>
      <w:sz w:val="24"/>
      <w:lang w:val="en-GB"/>
    </w:rPr>
  </w:style>
  <w:style w:type="paragraph" w:customStyle="1" w:styleId="pw-post-body-paragraph">
    <w:name w:val="pw-post-body-paragraph"/>
    <w:basedOn w:val="Normal"/>
    <w:rsid w:val="00C522D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styleId="Strong">
    <w:name w:val="Strong"/>
    <w:basedOn w:val="DefaultParagraphFont"/>
    <w:uiPriority w:val="22"/>
    <w:qFormat/>
    <w:rsid w:val="00C522DC"/>
    <w:rPr>
      <w:b/>
      <w:bCs/>
    </w:rPr>
  </w:style>
  <w:style w:type="character" w:customStyle="1" w:styleId="TALChar">
    <w:name w:val="TAL Char"/>
    <w:link w:val="TAL"/>
    <w:locked/>
    <w:rsid w:val="00EA3B19"/>
    <w:rPr>
      <w:rFonts w:ascii="Arial" w:hAnsi="Arial"/>
      <w:sz w:val="18"/>
      <w:lang w:val="en-GB"/>
    </w:rPr>
  </w:style>
  <w:style w:type="paragraph" w:customStyle="1" w:styleId="bullet1">
    <w:name w:val="bullet1"/>
    <w:basedOn w:val="Normal"/>
    <w:qFormat/>
    <w:rsid w:val="00EA3B19"/>
    <w:pPr>
      <w:numPr>
        <w:numId w:val="6"/>
      </w:numPr>
      <w:autoSpaceDE/>
      <w:autoSpaceDN/>
      <w:adjustRightInd/>
      <w:spacing w:after="120"/>
      <w:jc w:val="both"/>
      <w:textAlignment w:val="auto"/>
    </w:pPr>
    <w:rPr>
      <w:szCs w:val="24"/>
      <w:lang w:val="en-US" w:eastAsia="zh-CN"/>
    </w:rPr>
  </w:style>
  <w:style w:type="character" w:customStyle="1" w:styleId="TANChar">
    <w:name w:val="TAN Char"/>
    <w:link w:val="TAN"/>
    <w:qFormat/>
    <w:locked/>
    <w:rsid w:val="00EA3B19"/>
    <w:rPr>
      <w:rFonts w:ascii="Arial" w:hAnsi="Arial"/>
      <w:sz w:val="18"/>
      <w:lang w:val="en-GB"/>
    </w:rPr>
  </w:style>
  <w:style w:type="table" w:styleId="TableGridLight">
    <w:name w:val="Grid Table Light"/>
    <w:basedOn w:val="TableNormal"/>
    <w:uiPriority w:val="40"/>
    <w:rsid w:val="009B06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TMLPreformatted">
    <w:name w:val="HTML Preformatted"/>
    <w:basedOn w:val="Normal"/>
    <w:link w:val="HTMLPreformattedChar"/>
    <w:uiPriority w:val="99"/>
    <w:semiHidden/>
    <w:unhideWhenUsed/>
    <w:rsid w:val="00BC4C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semiHidden/>
    <w:rsid w:val="00BC4CDB"/>
    <w:rPr>
      <w:rFonts w:ascii="Courier New" w:eastAsia="Times New Roman" w:hAnsi="Courier New" w:cs="Courier New"/>
    </w:rPr>
  </w:style>
  <w:style w:type="paragraph" w:customStyle="1" w:styleId="paragraph">
    <w:name w:val="paragraph"/>
    <w:basedOn w:val="Normal"/>
    <w:rsid w:val="00BC4CD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mi">
    <w:name w:val="mi"/>
    <w:basedOn w:val="DefaultParagraphFont"/>
    <w:rsid w:val="00DC707C"/>
  </w:style>
  <w:style w:type="character" w:customStyle="1" w:styleId="mjxassistivemathml">
    <w:name w:val="mjx_assistive_mathml"/>
    <w:basedOn w:val="DefaultParagraphFont"/>
    <w:rsid w:val="00DC707C"/>
  </w:style>
  <w:style w:type="character" w:customStyle="1" w:styleId="mo">
    <w:name w:val="mo"/>
    <w:basedOn w:val="DefaultParagraphFont"/>
    <w:rsid w:val="00DC707C"/>
  </w:style>
  <w:style w:type="character" w:customStyle="1" w:styleId="mn">
    <w:name w:val="mn"/>
    <w:basedOn w:val="DefaultParagraphFont"/>
    <w:rsid w:val="00DC707C"/>
  </w:style>
  <w:style w:type="character" w:customStyle="1" w:styleId="mtext">
    <w:name w:val="mtext"/>
    <w:basedOn w:val="DefaultParagraphFont"/>
    <w:rsid w:val="00DC707C"/>
  </w:style>
  <w:style w:type="character" w:customStyle="1" w:styleId="findhit">
    <w:name w:val="findhit"/>
    <w:basedOn w:val="DefaultParagraphFont"/>
    <w:rsid w:val="00C37616"/>
  </w:style>
  <w:style w:type="paragraph" w:customStyle="1" w:styleId="proposal">
    <w:name w:val="proposal"/>
    <w:basedOn w:val="BodyText"/>
    <w:next w:val="Normal"/>
    <w:link w:val="proposalChar"/>
    <w:qFormat/>
    <w:rsid w:val="00F170ED"/>
    <w:pPr>
      <w:numPr>
        <w:numId w:val="13"/>
      </w:numPr>
      <w:overflowPunct/>
      <w:autoSpaceDE/>
      <w:autoSpaceDN/>
      <w:adjustRightInd/>
      <w:spacing w:beforeLines="50" w:before="50" w:afterLines="50" w:after="50"/>
      <w:jc w:val="both"/>
      <w:textAlignment w:val="auto"/>
    </w:pPr>
    <w:rPr>
      <w:b/>
      <w:lang w:val="en-US" w:eastAsia="zh-CN"/>
    </w:rPr>
  </w:style>
  <w:style w:type="paragraph" w:styleId="TableofFigures">
    <w:name w:val="table of figures"/>
    <w:basedOn w:val="Normal"/>
    <w:next w:val="Normal"/>
    <w:uiPriority w:val="99"/>
    <w:unhideWhenUsed/>
    <w:rsid w:val="00484A88"/>
    <w:pPr>
      <w:spacing w:after="0"/>
      <w:ind w:left="400" w:hanging="400"/>
    </w:pPr>
    <w:rPr>
      <w:rFonts w:asciiTheme="minorHAnsi" w:hAnsiTheme="minorHAnsi" w:cstheme="minorHAnsi"/>
      <w:b/>
      <w:bCs/>
    </w:rPr>
  </w:style>
  <w:style w:type="character" w:customStyle="1" w:styleId="TALCar">
    <w:name w:val="TAL Car"/>
    <w:locked/>
    <w:rsid w:val="006E0E74"/>
    <w:rPr>
      <w:rFonts w:ascii="Arial" w:eastAsia="Times New Roman" w:hAnsi="Arial" w:cs="Times New Roman"/>
      <w:sz w:val="18"/>
      <w:szCs w:val="20"/>
      <w:lang w:val="en-GB" w:eastAsia="en-GB"/>
    </w:rPr>
  </w:style>
  <w:style w:type="character" w:customStyle="1" w:styleId="proposalChar">
    <w:name w:val="proposal Char"/>
    <w:link w:val="proposal"/>
    <w:rsid w:val="000B535E"/>
    <w:rPr>
      <w:rFonts w:ascii="Times New Roman" w:hAnsi="Times New Roman"/>
      <w:b/>
      <w:lang w:eastAsia="zh-CN"/>
    </w:rPr>
  </w:style>
  <w:style w:type="character" w:customStyle="1" w:styleId="ti">
    <w:name w:val="ti"/>
    <w:basedOn w:val="DefaultParagraphFont"/>
    <w:rsid w:val="000861D4"/>
  </w:style>
  <w:style w:type="character" w:styleId="Emphasis">
    <w:name w:val="Emphasis"/>
    <w:basedOn w:val="DefaultParagraphFont"/>
    <w:uiPriority w:val="20"/>
    <w:qFormat/>
    <w:rsid w:val="007C02E8"/>
    <w:rPr>
      <w:i/>
      <w:iCs/>
    </w:rPr>
  </w:style>
  <w:style w:type="character" w:customStyle="1" w:styleId="gp">
    <w:name w:val="gp"/>
    <w:basedOn w:val="DefaultParagraphFont"/>
    <w:rsid w:val="005B6827"/>
  </w:style>
  <w:style w:type="character" w:customStyle="1" w:styleId="kn">
    <w:name w:val="kn"/>
    <w:basedOn w:val="DefaultParagraphFont"/>
    <w:rsid w:val="005B6827"/>
  </w:style>
  <w:style w:type="character" w:customStyle="1" w:styleId="nn">
    <w:name w:val="nn"/>
    <w:basedOn w:val="DefaultParagraphFont"/>
    <w:rsid w:val="005B6827"/>
  </w:style>
  <w:style w:type="character" w:customStyle="1" w:styleId="k">
    <w:name w:val="k"/>
    <w:basedOn w:val="DefaultParagraphFont"/>
    <w:rsid w:val="005B6827"/>
  </w:style>
  <w:style w:type="character" w:customStyle="1" w:styleId="n">
    <w:name w:val="n"/>
    <w:basedOn w:val="DefaultParagraphFont"/>
    <w:rsid w:val="005B6827"/>
  </w:style>
  <w:style w:type="character" w:customStyle="1" w:styleId="o">
    <w:name w:val="o"/>
    <w:basedOn w:val="DefaultParagraphFont"/>
    <w:rsid w:val="005B6827"/>
  </w:style>
  <w:style w:type="character" w:customStyle="1" w:styleId="p">
    <w:name w:val="p"/>
    <w:basedOn w:val="DefaultParagraphFont"/>
    <w:rsid w:val="005B6827"/>
  </w:style>
  <w:style w:type="character" w:customStyle="1" w:styleId="go">
    <w:name w:val="go"/>
    <w:basedOn w:val="DefaultParagraphFont"/>
    <w:rsid w:val="005B68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2628898">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32531113">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735373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1090498">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7591603">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7736631">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326573">
      <w:bodyDiv w:val="1"/>
      <w:marLeft w:val="0"/>
      <w:marRight w:val="0"/>
      <w:marTop w:val="0"/>
      <w:marBottom w:val="0"/>
      <w:divBdr>
        <w:top w:val="none" w:sz="0" w:space="0" w:color="auto"/>
        <w:left w:val="none" w:sz="0" w:space="0" w:color="auto"/>
        <w:bottom w:val="none" w:sz="0" w:space="0" w:color="auto"/>
        <w:right w:val="none" w:sz="0" w:space="0" w:color="auto"/>
      </w:divBdr>
    </w:div>
    <w:div w:id="302585888">
      <w:bodyDiv w:val="1"/>
      <w:marLeft w:val="0"/>
      <w:marRight w:val="0"/>
      <w:marTop w:val="0"/>
      <w:marBottom w:val="0"/>
      <w:divBdr>
        <w:top w:val="none" w:sz="0" w:space="0" w:color="auto"/>
        <w:left w:val="none" w:sz="0" w:space="0" w:color="auto"/>
        <w:bottom w:val="none" w:sz="0" w:space="0" w:color="auto"/>
        <w:right w:val="none" w:sz="0" w:space="0" w:color="auto"/>
      </w:divBdr>
    </w:div>
    <w:div w:id="312175210">
      <w:bodyDiv w:val="1"/>
      <w:marLeft w:val="0"/>
      <w:marRight w:val="0"/>
      <w:marTop w:val="0"/>
      <w:marBottom w:val="0"/>
      <w:divBdr>
        <w:top w:val="none" w:sz="0" w:space="0" w:color="auto"/>
        <w:left w:val="none" w:sz="0" w:space="0" w:color="auto"/>
        <w:bottom w:val="none" w:sz="0" w:space="0" w:color="auto"/>
        <w:right w:val="none" w:sz="0" w:space="0" w:color="auto"/>
      </w:divBdr>
      <w:divsChild>
        <w:div w:id="611783625">
          <w:marLeft w:val="0"/>
          <w:marRight w:val="0"/>
          <w:marTop w:val="0"/>
          <w:marBottom w:val="0"/>
          <w:divBdr>
            <w:top w:val="none" w:sz="0" w:space="0" w:color="auto"/>
            <w:left w:val="none" w:sz="0" w:space="0" w:color="auto"/>
            <w:bottom w:val="none" w:sz="0" w:space="0" w:color="auto"/>
            <w:right w:val="none" w:sz="0" w:space="0" w:color="auto"/>
          </w:divBdr>
        </w:div>
        <w:div w:id="813790854">
          <w:marLeft w:val="0"/>
          <w:marRight w:val="0"/>
          <w:marTop w:val="0"/>
          <w:marBottom w:val="0"/>
          <w:divBdr>
            <w:top w:val="none" w:sz="0" w:space="0" w:color="auto"/>
            <w:left w:val="none" w:sz="0" w:space="0" w:color="auto"/>
            <w:bottom w:val="none" w:sz="0" w:space="0" w:color="auto"/>
            <w:right w:val="none" w:sz="0" w:space="0" w:color="auto"/>
          </w:divBdr>
        </w:div>
      </w:divsChild>
    </w:div>
    <w:div w:id="313998003">
      <w:bodyDiv w:val="1"/>
      <w:marLeft w:val="0"/>
      <w:marRight w:val="0"/>
      <w:marTop w:val="0"/>
      <w:marBottom w:val="0"/>
      <w:divBdr>
        <w:top w:val="none" w:sz="0" w:space="0" w:color="auto"/>
        <w:left w:val="none" w:sz="0" w:space="0" w:color="auto"/>
        <w:bottom w:val="none" w:sz="0" w:space="0" w:color="auto"/>
        <w:right w:val="none" w:sz="0" w:space="0" w:color="auto"/>
      </w:divBdr>
      <w:divsChild>
        <w:div w:id="344523990">
          <w:marLeft w:val="1800"/>
          <w:marRight w:val="0"/>
          <w:marTop w:val="0"/>
          <w:marBottom w:val="0"/>
          <w:divBdr>
            <w:top w:val="none" w:sz="0" w:space="0" w:color="auto"/>
            <w:left w:val="none" w:sz="0" w:space="0" w:color="auto"/>
            <w:bottom w:val="none" w:sz="0" w:space="0" w:color="auto"/>
            <w:right w:val="none" w:sz="0" w:space="0" w:color="auto"/>
          </w:divBdr>
        </w:div>
        <w:div w:id="802425149">
          <w:marLeft w:val="547"/>
          <w:marRight w:val="0"/>
          <w:marTop w:val="0"/>
          <w:marBottom w:val="0"/>
          <w:divBdr>
            <w:top w:val="none" w:sz="0" w:space="0" w:color="auto"/>
            <w:left w:val="none" w:sz="0" w:space="0" w:color="auto"/>
            <w:bottom w:val="none" w:sz="0" w:space="0" w:color="auto"/>
            <w:right w:val="none" w:sz="0" w:space="0" w:color="auto"/>
          </w:divBdr>
        </w:div>
        <w:div w:id="804589847">
          <w:marLeft w:val="1800"/>
          <w:marRight w:val="0"/>
          <w:marTop w:val="0"/>
          <w:marBottom w:val="0"/>
          <w:divBdr>
            <w:top w:val="none" w:sz="0" w:space="0" w:color="auto"/>
            <w:left w:val="none" w:sz="0" w:space="0" w:color="auto"/>
            <w:bottom w:val="none" w:sz="0" w:space="0" w:color="auto"/>
            <w:right w:val="none" w:sz="0" w:space="0" w:color="auto"/>
          </w:divBdr>
        </w:div>
        <w:div w:id="1851217929">
          <w:marLeft w:val="547"/>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9112143">
      <w:bodyDiv w:val="1"/>
      <w:marLeft w:val="0"/>
      <w:marRight w:val="0"/>
      <w:marTop w:val="0"/>
      <w:marBottom w:val="0"/>
      <w:divBdr>
        <w:top w:val="none" w:sz="0" w:space="0" w:color="auto"/>
        <w:left w:val="none" w:sz="0" w:space="0" w:color="auto"/>
        <w:bottom w:val="none" w:sz="0" w:space="0" w:color="auto"/>
        <w:right w:val="none" w:sz="0" w:space="0" w:color="auto"/>
      </w:divBdr>
    </w:div>
    <w:div w:id="358624459">
      <w:bodyDiv w:val="1"/>
      <w:marLeft w:val="0"/>
      <w:marRight w:val="0"/>
      <w:marTop w:val="0"/>
      <w:marBottom w:val="0"/>
      <w:divBdr>
        <w:top w:val="none" w:sz="0" w:space="0" w:color="auto"/>
        <w:left w:val="none" w:sz="0" w:space="0" w:color="auto"/>
        <w:bottom w:val="none" w:sz="0" w:space="0" w:color="auto"/>
        <w:right w:val="none" w:sz="0" w:space="0" w:color="auto"/>
      </w:divBdr>
      <w:divsChild>
        <w:div w:id="888539798">
          <w:marLeft w:val="0"/>
          <w:marRight w:val="0"/>
          <w:marTop w:val="240"/>
          <w:marBottom w:val="240"/>
          <w:divBdr>
            <w:top w:val="none" w:sz="0" w:space="0" w:color="auto"/>
            <w:left w:val="none" w:sz="0" w:space="0" w:color="auto"/>
            <w:bottom w:val="none" w:sz="0" w:space="0" w:color="auto"/>
            <w:right w:val="none" w:sz="0" w:space="0" w:color="auto"/>
          </w:divBdr>
          <w:divsChild>
            <w:div w:id="1090345578">
              <w:marLeft w:val="0"/>
              <w:marRight w:val="0"/>
              <w:marTop w:val="0"/>
              <w:marBottom w:val="0"/>
              <w:divBdr>
                <w:top w:val="none" w:sz="0" w:space="0" w:color="auto"/>
                <w:left w:val="none" w:sz="0" w:space="0" w:color="auto"/>
                <w:bottom w:val="none" w:sz="0" w:space="0" w:color="auto"/>
                <w:right w:val="none" w:sz="0" w:space="0" w:color="auto"/>
              </w:divBdr>
            </w:div>
          </w:divsChild>
        </w:div>
        <w:div w:id="947934699">
          <w:marLeft w:val="0"/>
          <w:marRight w:val="0"/>
          <w:marTop w:val="240"/>
          <w:marBottom w:val="240"/>
          <w:divBdr>
            <w:top w:val="none" w:sz="0" w:space="0" w:color="auto"/>
            <w:left w:val="none" w:sz="0" w:space="0" w:color="auto"/>
            <w:bottom w:val="none" w:sz="0" w:space="0" w:color="auto"/>
            <w:right w:val="none" w:sz="0" w:space="0" w:color="auto"/>
          </w:divBdr>
          <w:divsChild>
            <w:div w:id="106313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966805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111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134617">
      <w:bodyDiv w:val="1"/>
      <w:marLeft w:val="0"/>
      <w:marRight w:val="0"/>
      <w:marTop w:val="0"/>
      <w:marBottom w:val="0"/>
      <w:divBdr>
        <w:top w:val="none" w:sz="0" w:space="0" w:color="auto"/>
        <w:left w:val="none" w:sz="0" w:space="0" w:color="auto"/>
        <w:bottom w:val="none" w:sz="0" w:space="0" w:color="auto"/>
        <w:right w:val="none" w:sz="0" w:space="0" w:color="auto"/>
      </w:divBdr>
      <w:divsChild>
        <w:div w:id="202208619">
          <w:marLeft w:val="547"/>
          <w:marRight w:val="0"/>
          <w:marTop w:val="0"/>
          <w:marBottom w:val="120"/>
          <w:divBdr>
            <w:top w:val="none" w:sz="0" w:space="0" w:color="auto"/>
            <w:left w:val="none" w:sz="0" w:space="0" w:color="auto"/>
            <w:bottom w:val="none" w:sz="0" w:space="0" w:color="auto"/>
            <w:right w:val="none" w:sz="0" w:space="0" w:color="auto"/>
          </w:divBdr>
        </w:div>
        <w:div w:id="1517228851">
          <w:marLeft w:val="547"/>
          <w:marRight w:val="0"/>
          <w:marTop w:val="0"/>
          <w:marBottom w:val="120"/>
          <w:divBdr>
            <w:top w:val="none" w:sz="0" w:space="0" w:color="auto"/>
            <w:left w:val="none" w:sz="0" w:space="0" w:color="auto"/>
            <w:bottom w:val="none" w:sz="0" w:space="0" w:color="auto"/>
            <w:right w:val="none" w:sz="0" w:space="0" w:color="auto"/>
          </w:divBdr>
        </w:div>
      </w:divsChild>
    </w:div>
    <w:div w:id="429855077">
      <w:bodyDiv w:val="1"/>
      <w:marLeft w:val="0"/>
      <w:marRight w:val="0"/>
      <w:marTop w:val="0"/>
      <w:marBottom w:val="0"/>
      <w:divBdr>
        <w:top w:val="none" w:sz="0" w:space="0" w:color="auto"/>
        <w:left w:val="none" w:sz="0" w:space="0" w:color="auto"/>
        <w:bottom w:val="none" w:sz="0" w:space="0" w:color="auto"/>
        <w:right w:val="none" w:sz="0" w:space="0" w:color="auto"/>
      </w:divBdr>
    </w:div>
    <w:div w:id="432827609">
      <w:bodyDiv w:val="1"/>
      <w:marLeft w:val="0"/>
      <w:marRight w:val="0"/>
      <w:marTop w:val="0"/>
      <w:marBottom w:val="0"/>
      <w:divBdr>
        <w:top w:val="none" w:sz="0" w:space="0" w:color="auto"/>
        <w:left w:val="none" w:sz="0" w:space="0" w:color="auto"/>
        <w:bottom w:val="none" w:sz="0" w:space="0" w:color="auto"/>
        <w:right w:val="none" w:sz="0" w:space="0" w:color="auto"/>
      </w:divBdr>
      <w:divsChild>
        <w:div w:id="487014298">
          <w:marLeft w:val="547"/>
          <w:marRight w:val="0"/>
          <w:marTop w:val="0"/>
          <w:marBottom w:val="0"/>
          <w:divBdr>
            <w:top w:val="none" w:sz="0" w:space="0" w:color="auto"/>
            <w:left w:val="none" w:sz="0" w:space="0" w:color="auto"/>
            <w:bottom w:val="none" w:sz="0" w:space="0" w:color="auto"/>
            <w:right w:val="none" w:sz="0" w:space="0" w:color="auto"/>
          </w:divBdr>
        </w:div>
        <w:div w:id="647589643">
          <w:marLeft w:val="547"/>
          <w:marRight w:val="0"/>
          <w:marTop w:val="0"/>
          <w:marBottom w:val="0"/>
          <w:divBdr>
            <w:top w:val="none" w:sz="0" w:space="0" w:color="auto"/>
            <w:left w:val="none" w:sz="0" w:space="0" w:color="auto"/>
            <w:bottom w:val="none" w:sz="0" w:space="0" w:color="auto"/>
            <w:right w:val="none" w:sz="0" w:space="0" w:color="auto"/>
          </w:divBdr>
        </w:div>
        <w:div w:id="1160269314">
          <w:marLeft w:val="547"/>
          <w:marRight w:val="0"/>
          <w:marTop w:val="0"/>
          <w:marBottom w:val="0"/>
          <w:divBdr>
            <w:top w:val="none" w:sz="0" w:space="0" w:color="auto"/>
            <w:left w:val="none" w:sz="0" w:space="0" w:color="auto"/>
            <w:bottom w:val="none" w:sz="0" w:space="0" w:color="auto"/>
            <w:right w:val="none" w:sz="0" w:space="0" w:color="auto"/>
          </w:divBdr>
        </w:div>
        <w:div w:id="2052462690">
          <w:marLeft w:val="547"/>
          <w:marRight w:val="0"/>
          <w:marTop w:val="0"/>
          <w:marBottom w:val="0"/>
          <w:divBdr>
            <w:top w:val="none" w:sz="0" w:space="0" w:color="auto"/>
            <w:left w:val="none" w:sz="0" w:space="0" w:color="auto"/>
            <w:bottom w:val="none" w:sz="0" w:space="0" w:color="auto"/>
            <w:right w:val="none" w:sz="0" w:space="0" w:color="auto"/>
          </w:divBdr>
        </w:div>
      </w:divsChild>
    </w:div>
    <w:div w:id="455681401">
      <w:bodyDiv w:val="1"/>
      <w:marLeft w:val="0"/>
      <w:marRight w:val="0"/>
      <w:marTop w:val="0"/>
      <w:marBottom w:val="0"/>
      <w:divBdr>
        <w:top w:val="none" w:sz="0" w:space="0" w:color="auto"/>
        <w:left w:val="none" w:sz="0" w:space="0" w:color="auto"/>
        <w:bottom w:val="none" w:sz="0" w:space="0" w:color="auto"/>
        <w:right w:val="none" w:sz="0" w:space="0" w:color="auto"/>
      </w:divBdr>
      <w:divsChild>
        <w:div w:id="339545242">
          <w:marLeft w:val="547"/>
          <w:marRight w:val="0"/>
          <w:marTop w:val="0"/>
          <w:marBottom w:val="0"/>
          <w:divBdr>
            <w:top w:val="none" w:sz="0" w:space="0" w:color="auto"/>
            <w:left w:val="none" w:sz="0" w:space="0" w:color="auto"/>
            <w:bottom w:val="none" w:sz="0" w:space="0" w:color="auto"/>
            <w:right w:val="none" w:sz="0" w:space="0" w:color="auto"/>
          </w:divBdr>
        </w:div>
        <w:div w:id="1485856201">
          <w:marLeft w:val="547"/>
          <w:marRight w:val="0"/>
          <w:marTop w:val="0"/>
          <w:marBottom w:val="0"/>
          <w:divBdr>
            <w:top w:val="none" w:sz="0" w:space="0" w:color="auto"/>
            <w:left w:val="none" w:sz="0" w:space="0" w:color="auto"/>
            <w:bottom w:val="none" w:sz="0" w:space="0" w:color="auto"/>
            <w:right w:val="none" w:sz="0" w:space="0" w:color="auto"/>
          </w:divBdr>
        </w:div>
        <w:div w:id="1865945809">
          <w:marLeft w:val="547"/>
          <w:marRight w:val="0"/>
          <w:marTop w:val="0"/>
          <w:marBottom w:val="0"/>
          <w:divBdr>
            <w:top w:val="none" w:sz="0" w:space="0" w:color="auto"/>
            <w:left w:val="none" w:sz="0" w:space="0" w:color="auto"/>
            <w:bottom w:val="none" w:sz="0" w:space="0" w:color="auto"/>
            <w:right w:val="none" w:sz="0" w:space="0" w:color="auto"/>
          </w:divBdr>
        </w:div>
        <w:div w:id="2069760214">
          <w:marLeft w:val="547"/>
          <w:marRight w:val="0"/>
          <w:marTop w:val="0"/>
          <w:marBottom w:val="0"/>
          <w:divBdr>
            <w:top w:val="none" w:sz="0" w:space="0" w:color="auto"/>
            <w:left w:val="none" w:sz="0" w:space="0" w:color="auto"/>
            <w:bottom w:val="none" w:sz="0" w:space="0" w:color="auto"/>
            <w:right w:val="none" w:sz="0" w:space="0" w:color="auto"/>
          </w:divBdr>
        </w:div>
      </w:divsChild>
    </w:div>
    <w:div w:id="46689396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9700946">
      <w:bodyDiv w:val="1"/>
      <w:marLeft w:val="0"/>
      <w:marRight w:val="0"/>
      <w:marTop w:val="0"/>
      <w:marBottom w:val="0"/>
      <w:divBdr>
        <w:top w:val="none" w:sz="0" w:space="0" w:color="auto"/>
        <w:left w:val="none" w:sz="0" w:space="0" w:color="auto"/>
        <w:bottom w:val="none" w:sz="0" w:space="0" w:color="auto"/>
        <w:right w:val="none" w:sz="0" w:space="0" w:color="auto"/>
      </w:divBdr>
      <w:divsChild>
        <w:div w:id="409817294">
          <w:marLeft w:val="547"/>
          <w:marRight w:val="0"/>
          <w:marTop w:val="0"/>
          <w:marBottom w:val="0"/>
          <w:divBdr>
            <w:top w:val="none" w:sz="0" w:space="0" w:color="auto"/>
            <w:left w:val="none" w:sz="0" w:space="0" w:color="auto"/>
            <w:bottom w:val="none" w:sz="0" w:space="0" w:color="auto"/>
            <w:right w:val="none" w:sz="0" w:space="0" w:color="auto"/>
          </w:divBdr>
        </w:div>
        <w:div w:id="1038121379">
          <w:marLeft w:val="547"/>
          <w:marRight w:val="0"/>
          <w:marTop w:val="0"/>
          <w:marBottom w:val="0"/>
          <w:divBdr>
            <w:top w:val="none" w:sz="0" w:space="0" w:color="auto"/>
            <w:left w:val="none" w:sz="0" w:space="0" w:color="auto"/>
            <w:bottom w:val="none" w:sz="0" w:space="0" w:color="auto"/>
            <w:right w:val="none" w:sz="0" w:space="0" w:color="auto"/>
          </w:divBdr>
        </w:div>
        <w:div w:id="1352881800">
          <w:marLeft w:val="1800"/>
          <w:marRight w:val="0"/>
          <w:marTop w:val="0"/>
          <w:marBottom w:val="0"/>
          <w:divBdr>
            <w:top w:val="none" w:sz="0" w:space="0" w:color="auto"/>
            <w:left w:val="none" w:sz="0" w:space="0" w:color="auto"/>
            <w:bottom w:val="none" w:sz="0" w:space="0" w:color="auto"/>
            <w:right w:val="none" w:sz="0" w:space="0" w:color="auto"/>
          </w:divBdr>
        </w:div>
        <w:div w:id="2015258412">
          <w:marLeft w:val="1800"/>
          <w:marRight w:val="0"/>
          <w:marTop w:val="0"/>
          <w:marBottom w:val="0"/>
          <w:divBdr>
            <w:top w:val="none" w:sz="0" w:space="0" w:color="auto"/>
            <w:left w:val="none" w:sz="0" w:space="0" w:color="auto"/>
            <w:bottom w:val="none" w:sz="0" w:space="0" w:color="auto"/>
            <w:right w:val="none" w:sz="0" w:space="0" w:color="auto"/>
          </w:divBdr>
        </w:div>
      </w:divsChild>
    </w:div>
    <w:div w:id="536544994">
      <w:bodyDiv w:val="1"/>
      <w:marLeft w:val="0"/>
      <w:marRight w:val="0"/>
      <w:marTop w:val="0"/>
      <w:marBottom w:val="0"/>
      <w:divBdr>
        <w:top w:val="none" w:sz="0" w:space="0" w:color="auto"/>
        <w:left w:val="none" w:sz="0" w:space="0" w:color="auto"/>
        <w:bottom w:val="none" w:sz="0" w:space="0" w:color="auto"/>
        <w:right w:val="none" w:sz="0" w:space="0" w:color="auto"/>
      </w:divBdr>
      <w:divsChild>
        <w:div w:id="387194436">
          <w:marLeft w:val="1800"/>
          <w:marRight w:val="0"/>
          <w:marTop w:val="0"/>
          <w:marBottom w:val="0"/>
          <w:divBdr>
            <w:top w:val="none" w:sz="0" w:space="0" w:color="auto"/>
            <w:left w:val="none" w:sz="0" w:space="0" w:color="auto"/>
            <w:bottom w:val="none" w:sz="0" w:space="0" w:color="auto"/>
            <w:right w:val="none" w:sz="0" w:space="0" w:color="auto"/>
          </w:divBdr>
        </w:div>
        <w:div w:id="462777282">
          <w:marLeft w:val="1800"/>
          <w:marRight w:val="0"/>
          <w:marTop w:val="0"/>
          <w:marBottom w:val="0"/>
          <w:divBdr>
            <w:top w:val="none" w:sz="0" w:space="0" w:color="auto"/>
            <w:left w:val="none" w:sz="0" w:space="0" w:color="auto"/>
            <w:bottom w:val="none" w:sz="0" w:space="0" w:color="auto"/>
            <w:right w:val="none" w:sz="0" w:space="0" w:color="auto"/>
          </w:divBdr>
        </w:div>
        <w:div w:id="831993958">
          <w:marLeft w:val="547"/>
          <w:marRight w:val="0"/>
          <w:marTop w:val="0"/>
          <w:marBottom w:val="0"/>
          <w:divBdr>
            <w:top w:val="none" w:sz="0" w:space="0" w:color="auto"/>
            <w:left w:val="none" w:sz="0" w:space="0" w:color="auto"/>
            <w:bottom w:val="none" w:sz="0" w:space="0" w:color="auto"/>
            <w:right w:val="none" w:sz="0" w:space="0" w:color="auto"/>
          </w:divBdr>
        </w:div>
        <w:div w:id="1018580588">
          <w:marLeft w:val="547"/>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15033">
      <w:bodyDiv w:val="1"/>
      <w:marLeft w:val="0"/>
      <w:marRight w:val="0"/>
      <w:marTop w:val="0"/>
      <w:marBottom w:val="0"/>
      <w:divBdr>
        <w:top w:val="none" w:sz="0" w:space="0" w:color="auto"/>
        <w:left w:val="none" w:sz="0" w:space="0" w:color="auto"/>
        <w:bottom w:val="none" w:sz="0" w:space="0" w:color="auto"/>
        <w:right w:val="none" w:sz="0" w:space="0" w:color="auto"/>
      </w:divBdr>
    </w:div>
    <w:div w:id="62758469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8750274">
      <w:bodyDiv w:val="1"/>
      <w:marLeft w:val="0"/>
      <w:marRight w:val="0"/>
      <w:marTop w:val="0"/>
      <w:marBottom w:val="0"/>
      <w:divBdr>
        <w:top w:val="none" w:sz="0" w:space="0" w:color="auto"/>
        <w:left w:val="none" w:sz="0" w:space="0" w:color="auto"/>
        <w:bottom w:val="none" w:sz="0" w:space="0" w:color="auto"/>
        <w:right w:val="none" w:sz="0" w:space="0" w:color="auto"/>
      </w:divBdr>
      <w:divsChild>
        <w:div w:id="187842365">
          <w:marLeft w:val="1800"/>
          <w:marRight w:val="0"/>
          <w:marTop w:val="0"/>
          <w:marBottom w:val="0"/>
          <w:divBdr>
            <w:top w:val="none" w:sz="0" w:space="0" w:color="auto"/>
            <w:left w:val="none" w:sz="0" w:space="0" w:color="auto"/>
            <w:bottom w:val="none" w:sz="0" w:space="0" w:color="auto"/>
            <w:right w:val="none" w:sz="0" w:space="0" w:color="auto"/>
          </w:divBdr>
        </w:div>
        <w:div w:id="942106767">
          <w:marLeft w:val="547"/>
          <w:marRight w:val="0"/>
          <w:marTop w:val="0"/>
          <w:marBottom w:val="0"/>
          <w:divBdr>
            <w:top w:val="none" w:sz="0" w:space="0" w:color="auto"/>
            <w:left w:val="none" w:sz="0" w:space="0" w:color="auto"/>
            <w:bottom w:val="none" w:sz="0" w:space="0" w:color="auto"/>
            <w:right w:val="none" w:sz="0" w:space="0" w:color="auto"/>
          </w:divBdr>
        </w:div>
        <w:div w:id="1952585074">
          <w:marLeft w:val="547"/>
          <w:marRight w:val="0"/>
          <w:marTop w:val="0"/>
          <w:marBottom w:val="0"/>
          <w:divBdr>
            <w:top w:val="none" w:sz="0" w:space="0" w:color="auto"/>
            <w:left w:val="none" w:sz="0" w:space="0" w:color="auto"/>
            <w:bottom w:val="none" w:sz="0" w:space="0" w:color="auto"/>
            <w:right w:val="none" w:sz="0" w:space="0" w:color="auto"/>
          </w:divBdr>
        </w:div>
        <w:div w:id="2096004118">
          <w:marLeft w:val="180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3571">
      <w:bodyDiv w:val="1"/>
      <w:marLeft w:val="0"/>
      <w:marRight w:val="0"/>
      <w:marTop w:val="0"/>
      <w:marBottom w:val="0"/>
      <w:divBdr>
        <w:top w:val="none" w:sz="0" w:space="0" w:color="auto"/>
        <w:left w:val="none" w:sz="0" w:space="0" w:color="auto"/>
        <w:bottom w:val="none" w:sz="0" w:space="0" w:color="auto"/>
        <w:right w:val="none" w:sz="0" w:space="0" w:color="auto"/>
      </w:divBdr>
      <w:divsChild>
        <w:div w:id="250818507">
          <w:marLeft w:val="547"/>
          <w:marRight w:val="0"/>
          <w:marTop w:val="0"/>
          <w:marBottom w:val="0"/>
          <w:divBdr>
            <w:top w:val="none" w:sz="0" w:space="0" w:color="auto"/>
            <w:left w:val="none" w:sz="0" w:space="0" w:color="auto"/>
            <w:bottom w:val="none" w:sz="0" w:space="0" w:color="auto"/>
            <w:right w:val="none" w:sz="0" w:space="0" w:color="auto"/>
          </w:divBdr>
        </w:div>
        <w:div w:id="524711395">
          <w:marLeft w:val="547"/>
          <w:marRight w:val="0"/>
          <w:marTop w:val="0"/>
          <w:marBottom w:val="0"/>
          <w:divBdr>
            <w:top w:val="none" w:sz="0" w:space="0" w:color="auto"/>
            <w:left w:val="none" w:sz="0" w:space="0" w:color="auto"/>
            <w:bottom w:val="none" w:sz="0" w:space="0" w:color="auto"/>
            <w:right w:val="none" w:sz="0" w:space="0" w:color="auto"/>
          </w:divBdr>
        </w:div>
        <w:div w:id="1822845133">
          <w:marLeft w:val="547"/>
          <w:marRight w:val="0"/>
          <w:marTop w:val="0"/>
          <w:marBottom w:val="0"/>
          <w:divBdr>
            <w:top w:val="none" w:sz="0" w:space="0" w:color="auto"/>
            <w:left w:val="none" w:sz="0" w:space="0" w:color="auto"/>
            <w:bottom w:val="none" w:sz="0" w:space="0" w:color="auto"/>
            <w:right w:val="none" w:sz="0" w:space="0" w:color="auto"/>
          </w:divBdr>
        </w:div>
        <w:div w:id="1848054756">
          <w:marLeft w:val="547"/>
          <w:marRight w:val="0"/>
          <w:marTop w:val="0"/>
          <w:marBottom w:val="0"/>
          <w:divBdr>
            <w:top w:val="none" w:sz="0" w:space="0" w:color="auto"/>
            <w:left w:val="none" w:sz="0" w:space="0" w:color="auto"/>
            <w:bottom w:val="none" w:sz="0" w:space="0" w:color="auto"/>
            <w:right w:val="none" w:sz="0" w:space="0" w:color="auto"/>
          </w:divBdr>
        </w:div>
      </w:divsChild>
    </w:div>
    <w:div w:id="674579195">
      <w:bodyDiv w:val="1"/>
      <w:marLeft w:val="0"/>
      <w:marRight w:val="0"/>
      <w:marTop w:val="0"/>
      <w:marBottom w:val="0"/>
      <w:divBdr>
        <w:top w:val="none" w:sz="0" w:space="0" w:color="auto"/>
        <w:left w:val="none" w:sz="0" w:space="0" w:color="auto"/>
        <w:bottom w:val="none" w:sz="0" w:space="0" w:color="auto"/>
        <w:right w:val="none" w:sz="0" w:space="0" w:color="auto"/>
      </w:divBdr>
    </w:div>
    <w:div w:id="68081483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282667">
      <w:bodyDiv w:val="1"/>
      <w:marLeft w:val="0"/>
      <w:marRight w:val="0"/>
      <w:marTop w:val="0"/>
      <w:marBottom w:val="0"/>
      <w:divBdr>
        <w:top w:val="none" w:sz="0" w:space="0" w:color="auto"/>
        <w:left w:val="none" w:sz="0" w:space="0" w:color="auto"/>
        <w:bottom w:val="none" w:sz="0" w:space="0" w:color="auto"/>
        <w:right w:val="none" w:sz="0" w:space="0" w:color="auto"/>
      </w:divBdr>
      <w:divsChild>
        <w:div w:id="185141981">
          <w:marLeft w:val="0"/>
          <w:marRight w:val="0"/>
          <w:marTop w:val="0"/>
          <w:marBottom w:val="0"/>
          <w:divBdr>
            <w:top w:val="none" w:sz="0" w:space="0" w:color="auto"/>
            <w:left w:val="none" w:sz="0" w:space="0" w:color="auto"/>
            <w:bottom w:val="none" w:sz="0" w:space="0" w:color="auto"/>
            <w:right w:val="none" w:sz="0" w:space="0" w:color="auto"/>
          </w:divBdr>
        </w:div>
        <w:div w:id="949361761">
          <w:marLeft w:val="0"/>
          <w:marRight w:val="0"/>
          <w:marTop w:val="0"/>
          <w:marBottom w:val="0"/>
          <w:divBdr>
            <w:top w:val="none" w:sz="0" w:space="0" w:color="auto"/>
            <w:left w:val="none" w:sz="0" w:space="0" w:color="auto"/>
            <w:bottom w:val="none" w:sz="0" w:space="0" w:color="auto"/>
            <w:right w:val="none" w:sz="0" w:space="0" w:color="auto"/>
          </w:divBdr>
        </w:div>
        <w:div w:id="1012101933">
          <w:marLeft w:val="0"/>
          <w:marRight w:val="0"/>
          <w:marTop w:val="0"/>
          <w:marBottom w:val="0"/>
          <w:divBdr>
            <w:top w:val="none" w:sz="0" w:space="0" w:color="auto"/>
            <w:left w:val="none" w:sz="0" w:space="0" w:color="auto"/>
            <w:bottom w:val="none" w:sz="0" w:space="0" w:color="auto"/>
            <w:right w:val="none" w:sz="0" w:space="0" w:color="auto"/>
          </w:divBdr>
        </w:div>
        <w:div w:id="1349714074">
          <w:marLeft w:val="0"/>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112862">
      <w:bodyDiv w:val="1"/>
      <w:marLeft w:val="0"/>
      <w:marRight w:val="0"/>
      <w:marTop w:val="0"/>
      <w:marBottom w:val="0"/>
      <w:divBdr>
        <w:top w:val="none" w:sz="0" w:space="0" w:color="auto"/>
        <w:left w:val="none" w:sz="0" w:space="0" w:color="auto"/>
        <w:bottom w:val="none" w:sz="0" w:space="0" w:color="auto"/>
        <w:right w:val="none" w:sz="0" w:space="0" w:color="auto"/>
      </w:divBdr>
      <w:divsChild>
        <w:div w:id="342513004">
          <w:marLeft w:val="0"/>
          <w:marRight w:val="0"/>
          <w:marTop w:val="0"/>
          <w:marBottom w:val="0"/>
          <w:divBdr>
            <w:top w:val="none" w:sz="0" w:space="0" w:color="auto"/>
            <w:left w:val="none" w:sz="0" w:space="0" w:color="auto"/>
            <w:bottom w:val="none" w:sz="0" w:space="0" w:color="auto"/>
            <w:right w:val="none" w:sz="0" w:space="0" w:color="auto"/>
          </w:divBdr>
        </w:div>
        <w:div w:id="603466026">
          <w:marLeft w:val="0"/>
          <w:marRight w:val="0"/>
          <w:marTop w:val="0"/>
          <w:marBottom w:val="0"/>
          <w:divBdr>
            <w:top w:val="none" w:sz="0" w:space="0" w:color="auto"/>
            <w:left w:val="none" w:sz="0" w:space="0" w:color="auto"/>
            <w:bottom w:val="none" w:sz="0" w:space="0" w:color="auto"/>
            <w:right w:val="none" w:sz="0" w:space="0" w:color="auto"/>
          </w:divBdr>
          <w:divsChild>
            <w:div w:id="1509714315">
              <w:marLeft w:val="-75"/>
              <w:marRight w:val="0"/>
              <w:marTop w:val="30"/>
              <w:marBottom w:val="30"/>
              <w:divBdr>
                <w:top w:val="none" w:sz="0" w:space="0" w:color="auto"/>
                <w:left w:val="none" w:sz="0" w:space="0" w:color="auto"/>
                <w:bottom w:val="none" w:sz="0" w:space="0" w:color="auto"/>
                <w:right w:val="none" w:sz="0" w:space="0" w:color="auto"/>
              </w:divBdr>
              <w:divsChild>
                <w:div w:id="267200019">
                  <w:marLeft w:val="0"/>
                  <w:marRight w:val="0"/>
                  <w:marTop w:val="0"/>
                  <w:marBottom w:val="0"/>
                  <w:divBdr>
                    <w:top w:val="none" w:sz="0" w:space="0" w:color="auto"/>
                    <w:left w:val="none" w:sz="0" w:space="0" w:color="auto"/>
                    <w:bottom w:val="none" w:sz="0" w:space="0" w:color="auto"/>
                    <w:right w:val="none" w:sz="0" w:space="0" w:color="auto"/>
                  </w:divBdr>
                  <w:divsChild>
                    <w:div w:id="826753252">
                      <w:marLeft w:val="0"/>
                      <w:marRight w:val="0"/>
                      <w:marTop w:val="0"/>
                      <w:marBottom w:val="0"/>
                      <w:divBdr>
                        <w:top w:val="none" w:sz="0" w:space="0" w:color="auto"/>
                        <w:left w:val="none" w:sz="0" w:space="0" w:color="auto"/>
                        <w:bottom w:val="none" w:sz="0" w:space="0" w:color="auto"/>
                        <w:right w:val="none" w:sz="0" w:space="0" w:color="auto"/>
                      </w:divBdr>
                    </w:div>
                  </w:divsChild>
                </w:div>
                <w:div w:id="324094390">
                  <w:marLeft w:val="0"/>
                  <w:marRight w:val="0"/>
                  <w:marTop w:val="0"/>
                  <w:marBottom w:val="0"/>
                  <w:divBdr>
                    <w:top w:val="none" w:sz="0" w:space="0" w:color="auto"/>
                    <w:left w:val="none" w:sz="0" w:space="0" w:color="auto"/>
                    <w:bottom w:val="none" w:sz="0" w:space="0" w:color="auto"/>
                    <w:right w:val="none" w:sz="0" w:space="0" w:color="auto"/>
                  </w:divBdr>
                  <w:divsChild>
                    <w:div w:id="337314333">
                      <w:marLeft w:val="0"/>
                      <w:marRight w:val="0"/>
                      <w:marTop w:val="0"/>
                      <w:marBottom w:val="0"/>
                      <w:divBdr>
                        <w:top w:val="none" w:sz="0" w:space="0" w:color="auto"/>
                        <w:left w:val="none" w:sz="0" w:space="0" w:color="auto"/>
                        <w:bottom w:val="none" w:sz="0" w:space="0" w:color="auto"/>
                        <w:right w:val="none" w:sz="0" w:space="0" w:color="auto"/>
                      </w:divBdr>
                    </w:div>
                  </w:divsChild>
                </w:div>
                <w:div w:id="561016670">
                  <w:marLeft w:val="0"/>
                  <w:marRight w:val="0"/>
                  <w:marTop w:val="0"/>
                  <w:marBottom w:val="0"/>
                  <w:divBdr>
                    <w:top w:val="none" w:sz="0" w:space="0" w:color="auto"/>
                    <w:left w:val="none" w:sz="0" w:space="0" w:color="auto"/>
                    <w:bottom w:val="none" w:sz="0" w:space="0" w:color="auto"/>
                    <w:right w:val="none" w:sz="0" w:space="0" w:color="auto"/>
                  </w:divBdr>
                  <w:divsChild>
                    <w:div w:id="990795423">
                      <w:marLeft w:val="0"/>
                      <w:marRight w:val="0"/>
                      <w:marTop w:val="0"/>
                      <w:marBottom w:val="0"/>
                      <w:divBdr>
                        <w:top w:val="none" w:sz="0" w:space="0" w:color="auto"/>
                        <w:left w:val="none" w:sz="0" w:space="0" w:color="auto"/>
                        <w:bottom w:val="none" w:sz="0" w:space="0" w:color="auto"/>
                        <w:right w:val="none" w:sz="0" w:space="0" w:color="auto"/>
                      </w:divBdr>
                    </w:div>
                  </w:divsChild>
                </w:div>
                <w:div w:id="925114810">
                  <w:marLeft w:val="0"/>
                  <w:marRight w:val="0"/>
                  <w:marTop w:val="0"/>
                  <w:marBottom w:val="0"/>
                  <w:divBdr>
                    <w:top w:val="none" w:sz="0" w:space="0" w:color="auto"/>
                    <w:left w:val="none" w:sz="0" w:space="0" w:color="auto"/>
                    <w:bottom w:val="none" w:sz="0" w:space="0" w:color="auto"/>
                    <w:right w:val="none" w:sz="0" w:space="0" w:color="auto"/>
                  </w:divBdr>
                  <w:divsChild>
                    <w:div w:id="430276451">
                      <w:marLeft w:val="0"/>
                      <w:marRight w:val="0"/>
                      <w:marTop w:val="0"/>
                      <w:marBottom w:val="0"/>
                      <w:divBdr>
                        <w:top w:val="none" w:sz="0" w:space="0" w:color="auto"/>
                        <w:left w:val="none" w:sz="0" w:space="0" w:color="auto"/>
                        <w:bottom w:val="none" w:sz="0" w:space="0" w:color="auto"/>
                        <w:right w:val="none" w:sz="0" w:space="0" w:color="auto"/>
                      </w:divBdr>
                    </w:div>
                  </w:divsChild>
                </w:div>
                <w:div w:id="987251246">
                  <w:marLeft w:val="0"/>
                  <w:marRight w:val="0"/>
                  <w:marTop w:val="0"/>
                  <w:marBottom w:val="0"/>
                  <w:divBdr>
                    <w:top w:val="none" w:sz="0" w:space="0" w:color="auto"/>
                    <w:left w:val="none" w:sz="0" w:space="0" w:color="auto"/>
                    <w:bottom w:val="none" w:sz="0" w:space="0" w:color="auto"/>
                    <w:right w:val="none" w:sz="0" w:space="0" w:color="auto"/>
                  </w:divBdr>
                  <w:divsChild>
                    <w:div w:id="1666547402">
                      <w:marLeft w:val="0"/>
                      <w:marRight w:val="0"/>
                      <w:marTop w:val="0"/>
                      <w:marBottom w:val="0"/>
                      <w:divBdr>
                        <w:top w:val="none" w:sz="0" w:space="0" w:color="auto"/>
                        <w:left w:val="none" w:sz="0" w:space="0" w:color="auto"/>
                        <w:bottom w:val="none" w:sz="0" w:space="0" w:color="auto"/>
                        <w:right w:val="none" w:sz="0" w:space="0" w:color="auto"/>
                      </w:divBdr>
                    </w:div>
                  </w:divsChild>
                </w:div>
                <w:div w:id="1001541148">
                  <w:marLeft w:val="0"/>
                  <w:marRight w:val="0"/>
                  <w:marTop w:val="0"/>
                  <w:marBottom w:val="0"/>
                  <w:divBdr>
                    <w:top w:val="none" w:sz="0" w:space="0" w:color="auto"/>
                    <w:left w:val="none" w:sz="0" w:space="0" w:color="auto"/>
                    <w:bottom w:val="none" w:sz="0" w:space="0" w:color="auto"/>
                    <w:right w:val="none" w:sz="0" w:space="0" w:color="auto"/>
                  </w:divBdr>
                  <w:divsChild>
                    <w:div w:id="1771470134">
                      <w:marLeft w:val="0"/>
                      <w:marRight w:val="0"/>
                      <w:marTop w:val="0"/>
                      <w:marBottom w:val="0"/>
                      <w:divBdr>
                        <w:top w:val="none" w:sz="0" w:space="0" w:color="auto"/>
                        <w:left w:val="none" w:sz="0" w:space="0" w:color="auto"/>
                        <w:bottom w:val="none" w:sz="0" w:space="0" w:color="auto"/>
                        <w:right w:val="none" w:sz="0" w:space="0" w:color="auto"/>
                      </w:divBdr>
                    </w:div>
                  </w:divsChild>
                </w:div>
                <w:div w:id="1184247746">
                  <w:marLeft w:val="0"/>
                  <w:marRight w:val="0"/>
                  <w:marTop w:val="0"/>
                  <w:marBottom w:val="0"/>
                  <w:divBdr>
                    <w:top w:val="none" w:sz="0" w:space="0" w:color="auto"/>
                    <w:left w:val="none" w:sz="0" w:space="0" w:color="auto"/>
                    <w:bottom w:val="none" w:sz="0" w:space="0" w:color="auto"/>
                    <w:right w:val="none" w:sz="0" w:space="0" w:color="auto"/>
                  </w:divBdr>
                  <w:divsChild>
                    <w:div w:id="2110612572">
                      <w:marLeft w:val="0"/>
                      <w:marRight w:val="0"/>
                      <w:marTop w:val="0"/>
                      <w:marBottom w:val="0"/>
                      <w:divBdr>
                        <w:top w:val="none" w:sz="0" w:space="0" w:color="auto"/>
                        <w:left w:val="none" w:sz="0" w:space="0" w:color="auto"/>
                        <w:bottom w:val="none" w:sz="0" w:space="0" w:color="auto"/>
                        <w:right w:val="none" w:sz="0" w:space="0" w:color="auto"/>
                      </w:divBdr>
                    </w:div>
                  </w:divsChild>
                </w:div>
                <w:div w:id="1551455776">
                  <w:marLeft w:val="0"/>
                  <w:marRight w:val="0"/>
                  <w:marTop w:val="0"/>
                  <w:marBottom w:val="0"/>
                  <w:divBdr>
                    <w:top w:val="none" w:sz="0" w:space="0" w:color="auto"/>
                    <w:left w:val="none" w:sz="0" w:space="0" w:color="auto"/>
                    <w:bottom w:val="none" w:sz="0" w:space="0" w:color="auto"/>
                    <w:right w:val="none" w:sz="0" w:space="0" w:color="auto"/>
                  </w:divBdr>
                  <w:divsChild>
                    <w:div w:id="2097358369">
                      <w:marLeft w:val="0"/>
                      <w:marRight w:val="0"/>
                      <w:marTop w:val="0"/>
                      <w:marBottom w:val="0"/>
                      <w:divBdr>
                        <w:top w:val="none" w:sz="0" w:space="0" w:color="auto"/>
                        <w:left w:val="none" w:sz="0" w:space="0" w:color="auto"/>
                        <w:bottom w:val="none" w:sz="0" w:space="0" w:color="auto"/>
                        <w:right w:val="none" w:sz="0" w:space="0" w:color="auto"/>
                      </w:divBdr>
                    </w:div>
                  </w:divsChild>
                </w:div>
                <w:div w:id="1751467787">
                  <w:marLeft w:val="0"/>
                  <w:marRight w:val="0"/>
                  <w:marTop w:val="0"/>
                  <w:marBottom w:val="0"/>
                  <w:divBdr>
                    <w:top w:val="none" w:sz="0" w:space="0" w:color="auto"/>
                    <w:left w:val="none" w:sz="0" w:space="0" w:color="auto"/>
                    <w:bottom w:val="none" w:sz="0" w:space="0" w:color="auto"/>
                    <w:right w:val="none" w:sz="0" w:space="0" w:color="auto"/>
                  </w:divBdr>
                  <w:divsChild>
                    <w:div w:id="1028876608">
                      <w:marLeft w:val="0"/>
                      <w:marRight w:val="0"/>
                      <w:marTop w:val="0"/>
                      <w:marBottom w:val="0"/>
                      <w:divBdr>
                        <w:top w:val="none" w:sz="0" w:space="0" w:color="auto"/>
                        <w:left w:val="none" w:sz="0" w:space="0" w:color="auto"/>
                        <w:bottom w:val="none" w:sz="0" w:space="0" w:color="auto"/>
                        <w:right w:val="none" w:sz="0" w:space="0" w:color="auto"/>
                      </w:divBdr>
                    </w:div>
                  </w:divsChild>
                </w:div>
                <w:div w:id="1963607315">
                  <w:marLeft w:val="0"/>
                  <w:marRight w:val="0"/>
                  <w:marTop w:val="0"/>
                  <w:marBottom w:val="0"/>
                  <w:divBdr>
                    <w:top w:val="none" w:sz="0" w:space="0" w:color="auto"/>
                    <w:left w:val="none" w:sz="0" w:space="0" w:color="auto"/>
                    <w:bottom w:val="none" w:sz="0" w:space="0" w:color="auto"/>
                    <w:right w:val="none" w:sz="0" w:space="0" w:color="auto"/>
                  </w:divBdr>
                  <w:divsChild>
                    <w:div w:id="21590651">
                      <w:marLeft w:val="0"/>
                      <w:marRight w:val="0"/>
                      <w:marTop w:val="0"/>
                      <w:marBottom w:val="0"/>
                      <w:divBdr>
                        <w:top w:val="none" w:sz="0" w:space="0" w:color="auto"/>
                        <w:left w:val="none" w:sz="0" w:space="0" w:color="auto"/>
                        <w:bottom w:val="none" w:sz="0" w:space="0" w:color="auto"/>
                        <w:right w:val="none" w:sz="0" w:space="0" w:color="auto"/>
                      </w:divBdr>
                    </w:div>
                  </w:divsChild>
                </w:div>
                <w:div w:id="1998261752">
                  <w:marLeft w:val="0"/>
                  <w:marRight w:val="0"/>
                  <w:marTop w:val="0"/>
                  <w:marBottom w:val="0"/>
                  <w:divBdr>
                    <w:top w:val="none" w:sz="0" w:space="0" w:color="auto"/>
                    <w:left w:val="none" w:sz="0" w:space="0" w:color="auto"/>
                    <w:bottom w:val="none" w:sz="0" w:space="0" w:color="auto"/>
                    <w:right w:val="none" w:sz="0" w:space="0" w:color="auto"/>
                  </w:divBdr>
                  <w:divsChild>
                    <w:div w:id="1750350939">
                      <w:marLeft w:val="0"/>
                      <w:marRight w:val="0"/>
                      <w:marTop w:val="0"/>
                      <w:marBottom w:val="0"/>
                      <w:divBdr>
                        <w:top w:val="none" w:sz="0" w:space="0" w:color="auto"/>
                        <w:left w:val="none" w:sz="0" w:space="0" w:color="auto"/>
                        <w:bottom w:val="none" w:sz="0" w:space="0" w:color="auto"/>
                        <w:right w:val="none" w:sz="0" w:space="0" w:color="auto"/>
                      </w:divBdr>
                    </w:div>
                  </w:divsChild>
                </w:div>
                <w:div w:id="2071030612">
                  <w:marLeft w:val="0"/>
                  <w:marRight w:val="0"/>
                  <w:marTop w:val="0"/>
                  <w:marBottom w:val="0"/>
                  <w:divBdr>
                    <w:top w:val="none" w:sz="0" w:space="0" w:color="auto"/>
                    <w:left w:val="none" w:sz="0" w:space="0" w:color="auto"/>
                    <w:bottom w:val="none" w:sz="0" w:space="0" w:color="auto"/>
                    <w:right w:val="none" w:sz="0" w:space="0" w:color="auto"/>
                  </w:divBdr>
                  <w:divsChild>
                    <w:div w:id="1046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311995">
          <w:marLeft w:val="0"/>
          <w:marRight w:val="0"/>
          <w:marTop w:val="0"/>
          <w:marBottom w:val="0"/>
          <w:divBdr>
            <w:top w:val="none" w:sz="0" w:space="0" w:color="auto"/>
            <w:left w:val="none" w:sz="0" w:space="0" w:color="auto"/>
            <w:bottom w:val="none" w:sz="0" w:space="0" w:color="auto"/>
            <w:right w:val="none" w:sz="0" w:space="0" w:color="auto"/>
          </w:divBdr>
        </w:div>
        <w:div w:id="1805807857">
          <w:marLeft w:val="0"/>
          <w:marRight w:val="0"/>
          <w:marTop w:val="0"/>
          <w:marBottom w:val="0"/>
          <w:divBdr>
            <w:top w:val="none" w:sz="0" w:space="0" w:color="auto"/>
            <w:left w:val="none" w:sz="0" w:space="0" w:color="auto"/>
            <w:bottom w:val="none" w:sz="0" w:space="0" w:color="auto"/>
            <w:right w:val="none" w:sz="0" w:space="0" w:color="auto"/>
          </w:divBdr>
        </w:div>
        <w:div w:id="2066026507">
          <w:marLeft w:val="0"/>
          <w:marRight w:val="0"/>
          <w:marTop w:val="0"/>
          <w:marBottom w:val="0"/>
          <w:divBdr>
            <w:top w:val="none" w:sz="0" w:space="0" w:color="auto"/>
            <w:left w:val="none" w:sz="0" w:space="0" w:color="auto"/>
            <w:bottom w:val="none" w:sz="0" w:space="0" w:color="auto"/>
            <w:right w:val="none" w:sz="0" w:space="0" w:color="auto"/>
          </w:divBdr>
        </w:div>
        <w:div w:id="2108890866">
          <w:marLeft w:val="0"/>
          <w:marRight w:val="0"/>
          <w:marTop w:val="0"/>
          <w:marBottom w:val="0"/>
          <w:divBdr>
            <w:top w:val="none" w:sz="0" w:space="0" w:color="auto"/>
            <w:left w:val="none" w:sz="0" w:space="0" w:color="auto"/>
            <w:bottom w:val="none" w:sz="0" w:space="0" w:color="auto"/>
            <w:right w:val="none" w:sz="0" w:space="0" w:color="auto"/>
          </w:divBdr>
        </w:div>
      </w:divsChild>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32663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60592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2136771">
      <w:bodyDiv w:val="1"/>
      <w:marLeft w:val="0"/>
      <w:marRight w:val="0"/>
      <w:marTop w:val="0"/>
      <w:marBottom w:val="0"/>
      <w:divBdr>
        <w:top w:val="none" w:sz="0" w:space="0" w:color="auto"/>
        <w:left w:val="none" w:sz="0" w:space="0" w:color="auto"/>
        <w:bottom w:val="none" w:sz="0" w:space="0" w:color="auto"/>
        <w:right w:val="none" w:sz="0" w:space="0" w:color="auto"/>
      </w:divBdr>
      <w:divsChild>
        <w:div w:id="3556554">
          <w:marLeft w:val="0"/>
          <w:marRight w:val="0"/>
          <w:marTop w:val="0"/>
          <w:marBottom w:val="0"/>
          <w:divBdr>
            <w:top w:val="none" w:sz="0" w:space="0" w:color="auto"/>
            <w:left w:val="none" w:sz="0" w:space="0" w:color="auto"/>
            <w:bottom w:val="none" w:sz="0" w:space="0" w:color="auto"/>
            <w:right w:val="none" w:sz="0" w:space="0" w:color="auto"/>
          </w:divBdr>
          <w:divsChild>
            <w:div w:id="169411804">
              <w:marLeft w:val="0"/>
              <w:marRight w:val="0"/>
              <w:marTop w:val="0"/>
              <w:marBottom w:val="0"/>
              <w:divBdr>
                <w:top w:val="none" w:sz="0" w:space="0" w:color="auto"/>
                <w:left w:val="none" w:sz="0" w:space="0" w:color="auto"/>
                <w:bottom w:val="none" w:sz="0" w:space="0" w:color="auto"/>
                <w:right w:val="none" w:sz="0" w:space="0" w:color="auto"/>
              </w:divBdr>
            </w:div>
            <w:div w:id="513424206">
              <w:marLeft w:val="0"/>
              <w:marRight w:val="0"/>
              <w:marTop w:val="0"/>
              <w:marBottom w:val="0"/>
              <w:divBdr>
                <w:top w:val="none" w:sz="0" w:space="0" w:color="auto"/>
                <w:left w:val="none" w:sz="0" w:space="0" w:color="auto"/>
                <w:bottom w:val="none" w:sz="0" w:space="0" w:color="auto"/>
                <w:right w:val="none" w:sz="0" w:space="0" w:color="auto"/>
              </w:divBdr>
            </w:div>
            <w:div w:id="2137287197">
              <w:marLeft w:val="0"/>
              <w:marRight w:val="0"/>
              <w:marTop w:val="0"/>
              <w:marBottom w:val="0"/>
              <w:divBdr>
                <w:top w:val="none" w:sz="0" w:space="0" w:color="auto"/>
                <w:left w:val="none" w:sz="0" w:space="0" w:color="auto"/>
                <w:bottom w:val="none" w:sz="0" w:space="0" w:color="auto"/>
                <w:right w:val="none" w:sz="0" w:space="0" w:color="auto"/>
              </w:divBdr>
            </w:div>
          </w:divsChild>
        </w:div>
        <w:div w:id="1609774498">
          <w:marLeft w:val="0"/>
          <w:marRight w:val="0"/>
          <w:marTop w:val="0"/>
          <w:marBottom w:val="0"/>
          <w:divBdr>
            <w:top w:val="none" w:sz="0" w:space="0" w:color="auto"/>
            <w:left w:val="none" w:sz="0" w:space="0" w:color="auto"/>
            <w:bottom w:val="none" w:sz="0" w:space="0" w:color="auto"/>
            <w:right w:val="none" w:sz="0" w:space="0" w:color="auto"/>
          </w:divBdr>
          <w:divsChild>
            <w:div w:id="56050148">
              <w:marLeft w:val="0"/>
              <w:marRight w:val="0"/>
              <w:marTop w:val="0"/>
              <w:marBottom w:val="0"/>
              <w:divBdr>
                <w:top w:val="none" w:sz="0" w:space="0" w:color="auto"/>
                <w:left w:val="none" w:sz="0" w:space="0" w:color="auto"/>
                <w:bottom w:val="none" w:sz="0" w:space="0" w:color="auto"/>
                <w:right w:val="none" w:sz="0" w:space="0" w:color="auto"/>
              </w:divBdr>
            </w:div>
            <w:div w:id="771508263">
              <w:marLeft w:val="0"/>
              <w:marRight w:val="0"/>
              <w:marTop w:val="0"/>
              <w:marBottom w:val="0"/>
              <w:divBdr>
                <w:top w:val="none" w:sz="0" w:space="0" w:color="auto"/>
                <w:left w:val="none" w:sz="0" w:space="0" w:color="auto"/>
                <w:bottom w:val="none" w:sz="0" w:space="0" w:color="auto"/>
                <w:right w:val="none" w:sz="0" w:space="0" w:color="auto"/>
              </w:divBdr>
            </w:div>
            <w:div w:id="190278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7727533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2277075">
      <w:bodyDiv w:val="1"/>
      <w:marLeft w:val="0"/>
      <w:marRight w:val="0"/>
      <w:marTop w:val="0"/>
      <w:marBottom w:val="0"/>
      <w:divBdr>
        <w:top w:val="none" w:sz="0" w:space="0" w:color="auto"/>
        <w:left w:val="none" w:sz="0" w:space="0" w:color="auto"/>
        <w:bottom w:val="none" w:sz="0" w:space="0" w:color="auto"/>
        <w:right w:val="none" w:sz="0" w:space="0" w:color="auto"/>
      </w:divBdr>
      <w:divsChild>
        <w:div w:id="55932404">
          <w:marLeft w:val="1800"/>
          <w:marRight w:val="0"/>
          <w:marTop w:val="0"/>
          <w:marBottom w:val="0"/>
          <w:divBdr>
            <w:top w:val="none" w:sz="0" w:space="0" w:color="auto"/>
            <w:left w:val="none" w:sz="0" w:space="0" w:color="auto"/>
            <w:bottom w:val="none" w:sz="0" w:space="0" w:color="auto"/>
            <w:right w:val="none" w:sz="0" w:space="0" w:color="auto"/>
          </w:divBdr>
        </w:div>
        <w:div w:id="1130316706">
          <w:marLeft w:val="547"/>
          <w:marRight w:val="0"/>
          <w:marTop w:val="0"/>
          <w:marBottom w:val="0"/>
          <w:divBdr>
            <w:top w:val="none" w:sz="0" w:space="0" w:color="auto"/>
            <w:left w:val="none" w:sz="0" w:space="0" w:color="auto"/>
            <w:bottom w:val="none" w:sz="0" w:space="0" w:color="auto"/>
            <w:right w:val="none" w:sz="0" w:space="0" w:color="auto"/>
          </w:divBdr>
        </w:div>
        <w:div w:id="1138570342">
          <w:marLeft w:val="1800"/>
          <w:marRight w:val="0"/>
          <w:marTop w:val="0"/>
          <w:marBottom w:val="0"/>
          <w:divBdr>
            <w:top w:val="none" w:sz="0" w:space="0" w:color="auto"/>
            <w:left w:val="none" w:sz="0" w:space="0" w:color="auto"/>
            <w:bottom w:val="none" w:sz="0" w:space="0" w:color="auto"/>
            <w:right w:val="none" w:sz="0" w:space="0" w:color="auto"/>
          </w:divBdr>
        </w:div>
        <w:div w:id="1410692466">
          <w:marLeft w:val="547"/>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843361">
      <w:bodyDiv w:val="1"/>
      <w:marLeft w:val="0"/>
      <w:marRight w:val="0"/>
      <w:marTop w:val="0"/>
      <w:marBottom w:val="0"/>
      <w:divBdr>
        <w:top w:val="none" w:sz="0" w:space="0" w:color="auto"/>
        <w:left w:val="none" w:sz="0" w:space="0" w:color="auto"/>
        <w:bottom w:val="none" w:sz="0" w:space="0" w:color="auto"/>
        <w:right w:val="none" w:sz="0" w:space="0" w:color="auto"/>
      </w:divBdr>
      <w:divsChild>
        <w:div w:id="14581037">
          <w:marLeft w:val="547"/>
          <w:marRight w:val="0"/>
          <w:marTop w:val="0"/>
          <w:marBottom w:val="0"/>
          <w:divBdr>
            <w:top w:val="none" w:sz="0" w:space="0" w:color="auto"/>
            <w:left w:val="none" w:sz="0" w:space="0" w:color="auto"/>
            <w:bottom w:val="none" w:sz="0" w:space="0" w:color="auto"/>
            <w:right w:val="none" w:sz="0" w:space="0" w:color="auto"/>
          </w:divBdr>
        </w:div>
        <w:div w:id="659579415">
          <w:marLeft w:val="1800"/>
          <w:marRight w:val="0"/>
          <w:marTop w:val="0"/>
          <w:marBottom w:val="0"/>
          <w:divBdr>
            <w:top w:val="none" w:sz="0" w:space="0" w:color="auto"/>
            <w:left w:val="none" w:sz="0" w:space="0" w:color="auto"/>
            <w:bottom w:val="none" w:sz="0" w:space="0" w:color="auto"/>
            <w:right w:val="none" w:sz="0" w:space="0" w:color="auto"/>
          </w:divBdr>
        </w:div>
        <w:div w:id="960263974">
          <w:marLeft w:val="547"/>
          <w:marRight w:val="0"/>
          <w:marTop w:val="0"/>
          <w:marBottom w:val="0"/>
          <w:divBdr>
            <w:top w:val="none" w:sz="0" w:space="0" w:color="auto"/>
            <w:left w:val="none" w:sz="0" w:space="0" w:color="auto"/>
            <w:bottom w:val="none" w:sz="0" w:space="0" w:color="auto"/>
            <w:right w:val="none" w:sz="0" w:space="0" w:color="auto"/>
          </w:divBdr>
        </w:div>
        <w:div w:id="1501308568">
          <w:marLeft w:val="1800"/>
          <w:marRight w:val="0"/>
          <w:marTop w:val="0"/>
          <w:marBottom w:val="0"/>
          <w:divBdr>
            <w:top w:val="none" w:sz="0" w:space="0" w:color="auto"/>
            <w:left w:val="none" w:sz="0" w:space="0" w:color="auto"/>
            <w:bottom w:val="none" w:sz="0" w:space="0" w:color="auto"/>
            <w:right w:val="none" w:sz="0" w:space="0" w:color="auto"/>
          </w:divBdr>
        </w:div>
      </w:divsChild>
    </w:div>
    <w:div w:id="985889295">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23175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170364">
      <w:bodyDiv w:val="1"/>
      <w:marLeft w:val="0"/>
      <w:marRight w:val="0"/>
      <w:marTop w:val="0"/>
      <w:marBottom w:val="0"/>
      <w:divBdr>
        <w:top w:val="none" w:sz="0" w:space="0" w:color="auto"/>
        <w:left w:val="none" w:sz="0" w:space="0" w:color="auto"/>
        <w:bottom w:val="none" w:sz="0" w:space="0" w:color="auto"/>
        <w:right w:val="none" w:sz="0" w:space="0" w:color="auto"/>
      </w:divBdr>
    </w:div>
    <w:div w:id="1098019245">
      <w:bodyDiv w:val="1"/>
      <w:marLeft w:val="0"/>
      <w:marRight w:val="0"/>
      <w:marTop w:val="0"/>
      <w:marBottom w:val="0"/>
      <w:divBdr>
        <w:top w:val="none" w:sz="0" w:space="0" w:color="auto"/>
        <w:left w:val="none" w:sz="0" w:space="0" w:color="auto"/>
        <w:bottom w:val="none" w:sz="0" w:space="0" w:color="auto"/>
        <w:right w:val="none" w:sz="0" w:space="0" w:color="auto"/>
      </w:divBdr>
    </w:div>
    <w:div w:id="1114598300">
      <w:bodyDiv w:val="1"/>
      <w:marLeft w:val="0"/>
      <w:marRight w:val="0"/>
      <w:marTop w:val="0"/>
      <w:marBottom w:val="0"/>
      <w:divBdr>
        <w:top w:val="none" w:sz="0" w:space="0" w:color="auto"/>
        <w:left w:val="none" w:sz="0" w:space="0" w:color="auto"/>
        <w:bottom w:val="none" w:sz="0" w:space="0" w:color="auto"/>
        <w:right w:val="none" w:sz="0" w:space="0" w:color="auto"/>
      </w:divBdr>
    </w:div>
    <w:div w:id="1122575160">
      <w:bodyDiv w:val="1"/>
      <w:marLeft w:val="0"/>
      <w:marRight w:val="0"/>
      <w:marTop w:val="0"/>
      <w:marBottom w:val="0"/>
      <w:divBdr>
        <w:top w:val="none" w:sz="0" w:space="0" w:color="auto"/>
        <w:left w:val="none" w:sz="0" w:space="0" w:color="auto"/>
        <w:bottom w:val="none" w:sz="0" w:space="0" w:color="auto"/>
        <w:right w:val="none" w:sz="0" w:space="0" w:color="auto"/>
      </w:divBdr>
    </w:div>
    <w:div w:id="1129318437">
      <w:bodyDiv w:val="1"/>
      <w:marLeft w:val="0"/>
      <w:marRight w:val="0"/>
      <w:marTop w:val="0"/>
      <w:marBottom w:val="0"/>
      <w:divBdr>
        <w:top w:val="none" w:sz="0" w:space="0" w:color="auto"/>
        <w:left w:val="none" w:sz="0" w:space="0" w:color="auto"/>
        <w:bottom w:val="none" w:sz="0" w:space="0" w:color="auto"/>
        <w:right w:val="none" w:sz="0" w:space="0" w:color="auto"/>
      </w:divBdr>
    </w:div>
    <w:div w:id="1146509067">
      <w:bodyDiv w:val="1"/>
      <w:marLeft w:val="0"/>
      <w:marRight w:val="0"/>
      <w:marTop w:val="0"/>
      <w:marBottom w:val="0"/>
      <w:divBdr>
        <w:top w:val="none" w:sz="0" w:space="0" w:color="auto"/>
        <w:left w:val="none" w:sz="0" w:space="0" w:color="auto"/>
        <w:bottom w:val="none" w:sz="0" w:space="0" w:color="auto"/>
        <w:right w:val="none" w:sz="0" w:space="0" w:color="auto"/>
      </w:divBdr>
    </w:div>
    <w:div w:id="114670095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458123">
      <w:bodyDiv w:val="1"/>
      <w:marLeft w:val="0"/>
      <w:marRight w:val="0"/>
      <w:marTop w:val="0"/>
      <w:marBottom w:val="0"/>
      <w:divBdr>
        <w:top w:val="none" w:sz="0" w:space="0" w:color="auto"/>
        <w:left w:val="none" w:sz="0" w:space="0" w:color="auto"/>
        <w:bottom w:val="none" w:sz="0" w:space="0" w:color="auto"/>
        <w:right w:val="none" w:sz="0" w:space="0" w:color="auto"/>
      </w:divBdr>
      <w:divsChild>
        <w:div w:id="1162814875">
          <w:marLeft w:val="547"/>
          <w:marRight w:val="0"/>
          <w:marTop w:val="0"/>
          <w:marBottom w:val="120"/>
          <w:divBdr>
            <w:top w:val="none" w:sz="0" w:space="0" w:color="auto"/>
            <w:left w:val="none" w:sz="0" w:space="0" w:color="auto"/>
            <w:bottom w:val="none" w:sz="0" w:space="0" w:color="auto"/>
            <w:right w:val="none" w:sz="0" w:space="0" w:color="auto"/>
          </w:divBdr>
        </w:div>
        <w:div w:id="1711570682">
          <w:marLeft w:val="547"/>
          <w:marRight w:val="0"/>
          <w:marTop w:val="0"/>
          <w:marBottom w:val="120"/>
          <w:divBdr>
            <w:top w:val="none" w:sz="0" w:space="0" w:color="auto"/>
            <w:left w:val="none" w:sz="0" w:space="0" w:color="auto"/>
            <w:bottom w:val="none" w:sz="0" w:space="0" w:color="auto"/>
            <w:right w:val="none" w:sz="0" w:space="0" w:color="auto"/>
          </w:divBdr>
        </w:div>
      </w:divsChild>
    </w:div>
    <w:div w:id="1243223488">
      <w:bodyDiv w:val="1"/>
      <w:marLeft w:val="0"/>
      <w:marRight w:val="0"/>
      <w:marTop w:val="0"/>
      <w:marBottom w:val="0"/>
      <w:divBdr>
        <w:top w:val="none" w:sz="0" w:space="0" w:color="auto"/>
        <w:left w:val="none" w:sz="0" w:space="0" w:color="auto"/>
        <w:bottom w:val="none" w:sz="0" w:space="0" w:color="auto"/>
        <w:right w:val="none" w:sz="0" w:space="0" w:color="auto"/>
      </w:divBdr>
      <w:divsChild>
        <w:div w:id="972905780">
          <w:marLeft w:val="547"/>
          <w:marRight w:val="0"/>
          <w:marTop w:val="0"/>
          <w:marBottom w:val="0"/>
          <w:divBdr>
            <w:top w:val="none" w:sz="0" w:space="0" w:color="auto"/>
            <w:left w:val="none" w:sz="0" w:space="0" w:color="auto"/>
            <w:bottom w:val="none" w:sz="0" w:space="0" w:color="auto"/>
            <w:right w:val="none" w:sz="0" w:space="0" w:color="auto"/>
          </w:divBdr>
        </w:div>
        <w:div w:id="1113090450">
          <w:marLeft w:val="547"/>
          <w:marRight w:val="0"/>
          <w:marTop w:val="0"/>
          <w:marBottom w:val="0"/>
          <w:divBdr>
            <w:top w:val="none" w:sz="0" w:space="0" w:color="auto"/>
            <w:left w:val="none" w:sz="0" w:space="0" w:color="auto"/>
            <w:bottom w:val="none" w:sz="0" w:space="0" w:color="auto"/>
            <w:right w:val="none" w:sz="0" w:space="0" w:color="auto"/>
          </w:divBdr>
        </w:div>
        <w:div w:id="1597132408">
          <w:marLeft w:val="547"/>
          <w:marRight w:val="0"/>
          <w:marTop w:val="0"/>
          <w:marBottom w:val="0"/>
          <w:divBdr>
            <w:top w:val="none" w:sz="0" w:space="0" w:color="auto"/>
            <w:left w:val="none" w:sz="0" w:space="0" w:color="auto"/>
            <w:bottom w:val="none" w:sz="0" w:space="0" w:color="auto"/>
            <w:right w:val="none" w:sz="0" w:space="0" w:color="auto"/>
          </w:divBdr>
        </w:div>
        <w:div w:id="1942299501">
          <w:marLeft w:val="547"/>
          <w:marRight w:val="0"/>
          <w:marTop w:val="0"/>
          <w:marBottom w:val="0"/>
          <w:divBdr>
            <w:top w:val="none" w:sz="0" w:space="0" w:color="auto"/>
            <w:left w:val="none" w:sz="0" w:space="0" w:color="auto"/>
            <w:bottom w:val="none" w:sz="0" w:space="0" w:color="auto"/>
            <w:right w:val="none" w:sz="0" w:space="0" w:color="auto"/>
          </w:divBdr>
        </w:div>
      </w:divsChild>
    </w:div>
    <w:div w:id="124803475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7691779">
      <w:bodyDiv w:val="1"/>
      <w:marLeft w:val="0"/>
      <w:marRight w:val="0"/>
      <w:marTop w:val="0"/>
      <w:marBottom w:val="0"/>
      <w:divBdr>
        <w:top w:val="none" w:sz="0" w:space="0" w:color="auto"/>
        <w:left w:val="none" w:sz="0" w:space="0" w:color="auto"/>
        <w:bottom w:val="none" w:sz="0" w:space="0" w:color="auto"/>
        <w:right w:val="none" w:sz="0" w:space="0" w:color="auto"/>
      </w:divBdr>
      <w:divsChild>
        <w:div w:id="1440446961">
          <w:marLeft w:val="0"/>
          <w:marRight w:val="0"/>
          <w:marTop w:val="0"/>
          <w:marBottom w:val="0"/>
          <w:divBdr>
            <w:top w:val="none" w:sz="0" w:space="0" w:color="auto"/>
            <w:left w:val="none" w:sz="0" w:space="0" w:color="auto"/>
            <w:bottom w:val="none" w:sz="0" w:space="0" w:color="auto"/>
            <w:right w:val="none" w:sz="0" w:space="0" w:color="auto"/>
          </w:divBdr>
        </w:div>
        <w:div w:id="2077823616">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0910092">
      <w:bodyDiv w:val="1"/>
      <w:marLeft w:val="0"/>
      <w:marRight w:val="0"/>
      <w:marTop w:val="0"/>
      <w:marBottom w:val="0"/>
      <w:divBdr>
        <w:top w:val="none" w:sz="0" w:space="0" w:color="auto"/>
        <w:left w:val="none" w:sz="0" w:space="0" w:color="auto"/>
        <w:bottom w:val="none" w:sz="0" w:space="0" w:color="auto"/>
        <w:right w:val="none" w:sz="0" w:space="0" w:color="auto"/>
      </w:divBdr>
    </w:div>
    <w:div w:id="1352609269">
      <w:bodyDiv w:val="1"/>
      <w:marLeft w:val="0"/>
      <w:marRight w:val="0"/>
      <w:marTop w:val="0"/>
      <w:marBottom w:val="0"/>
      <w:divBdr>
        <w:top w:val="none" w:sz="0" w:space="0" w:color="auto"/>
        <w:left w:val="none" w:sz="0" w:space="0" w:color="auto"/>
        <w:bottom w:val="none" w:sz="0" w:space="0" w:color="auto"/>
        <w:right w:val="none" w:sz="0" w:space="0" w:color="auto"/>
      </w:divBdr>
    </w:div>
    <w:div w:id="1355182787">
      <w:bodyDiv w:val="1"/>
      <w:marLeft w:val="0"/>
      <w:marRight w:val="0"/>
      <w:marTop w:val="0"/>
      <w:marBottom w:val="0"/>
      <w:divBdr>
        <w:top w:val="none" w:sz="0" w:space="0" w:color="auto"/>
        <w:left w:val="none" w:sz="0" w:space="0" w:color="auto"/>
        <w:bottom w:val="none" w:sz="0" w:space="0" w:color="auto"/>
        <w:right w:val="none" w:sz="0" w:space="0" w:color="auto"/>
      </w:divBdr>
    </w:div>
    <w:div w:id="1358501485">
      <w:bodyDiv w:val="1"/>
      <w:marLeft w:val="0"/>
      <w:marRight w:val="0"/>
      <w:marTop w:val="0"/>
      <w:marBottom w:val="0"/>
      <w:divBdr>
        <w:top w:val="none" w:sz="0" w:space="0" w:color="auto"/>
        <w:left w:val="none" w:sz="0" w:space="0" w:color="auto"/>
        <w:bottom w:val="none" w:sz="0" w:space="0" w:color="auto"/>
        <w:right w:val="none" w:sz="0" w:space="0" w:color="auto"/>
      </w:divBdr>
    </w:div>
    <w:div w:id="1365254975">
      <w:bodyDiv w:val="1"/>
      <w:marLeft w:val="0"/>
      <w:marRight w:val="0"/>
      <w:marTop w:val="0"/>
      <w:marBottom w:val="0"/>
      <w:divBdr>
        <w:top w:val="none" w:sz="0" w:space="0" w:color="auto"/>
        <w:left w:val="none" w:sz="0" w:space="0" w:color="auto"/>
        <w:bottom w:val="none" w:sz="0" w:space="0" w:color="auto"/>
        <w:right w:val="none" w:sz="0" w:space="0" w:color="auto"/>
      </w:divBdr>
      <w:divsChild>
        <w:div w:id="231813813">
          <w:marLeft w:val="547"/>
          <w:marRight w:val="0"/>
          <w:marTop w:val="0"/>
          <w:marBottom w:val="120"/>
          <w:divBdr>
            <w:top w:val="none" w:sz="0" w:space="0" w:color="auto"/>
            <w:left w:val="none" w:sz="0" w:space="0" w:color="auto"/>
            <w:bottom w:val="none" w:sz="0" w:space="0" w:color="auto"/>
            <w:right w:val="none" w:sz="0" w:space="0" w:color="auto"/>
          </w:divBdr>
        </w:div>
        <w:div w:id="1183396244">
          <w:marLeft w:val="547"/>
          <w:marRight w:val="0"/>
          <w:marTop w:val="0"/>
          <w:marBottom w:val="120"/>
          <w:divBdr>
            <w:top w:val="none" w:sz="0" w:space="0" w:color="auto"/>
            <w:left w:val="none" w:sz="0" w:space="0" w:color="auto"/>
            <w:bottom w:val="none" w:sz="0" w:space="0" w:color="auto"/>
            <w:right w:val="none" w:sz="0" w:space="0" w:color="auto"/>
          </w:divBdr>
        </w:div>
      </w:divsChild>
    </w:div>
    <w:div w:id="1375235185">
      <w:bodyDiv w:val="1"/>
      <w:marLeft w:val="0"/>
      <w:marRight w:val="0"/>
      <w:marTop w:val="0"/>
      <w:marBottom w:val="0"/>
      <w:divBdr>
        <w:top w:val="none" w:sz="0" w:space="0" w:color="auto"/>
        <w:left w:val="none" w:sz="0" w:space="0" w:color="auto"/>
        <w:bottom w:val="none" w:sz="0" w:space="0" w:color="auto"/>
        <w:right w:val="none" w:sz="0" w:space="0" w:color="auto"/>
      </w:divBdr>
    </w:div>
    <w:div w:id="1380976100">
      <w:bodyDiv w:val="1"/>
      <w:marLeft w:val="0"/>
      <w:marRight w:val="0"/>
      <w:marTop w:val="0"/>
      <w:marBottom w:val="0"/>
      <w:divBdr>
        <w:top w:val="none" w:sz="0" w:space="0" w:color="auto"/>
        <w:left w:val="none" w:sz="0" w:space="0" w:color="auto"/>
        <w:bottom w:val="none" w:sz="0" w:space="0" w:color="auto"/>
        <w:right w:val="none" w:sz="0" w:space="0" w:color="auto"/>
      </w:divBdr>
      <w:divsChild>
        <w:div w:id="2435129">
          <w:marLeft w:val="1800"/>
          <w:marRight w:val="0"/>
          <w:marTop w:val="0"/>
          <w:marBottom w:val="0"/>
          <w:divBdr>
            <w:top w:val="none" w:sz="0" w:space="0" w:color="auto"/>
            <w:left w:val="none" w:sz="0" w:space="0" w:color="auto"/>
            <w:bottom w:val="none" w:sz="0" w:space="0" w:color="auto"/>
            <w:right w:val="none" w:sz="0" w:space="0" w:color="auto"/>
          </w:divBdr>
        </w:div>
        <w:div w:id="167672556">
          <w:marLeft w:val="547"/>
          <w:marRight w:val="0"/>
          <w:marTop w:val="0"/>
          <w:marBottom w:val="0"/>
          <w:divBdr>
            <w:top w:val="none" w:sz="0" w:space="0" w:color="auto"/>
            <w:left w:val="none" w:sz="0" w:space="0" w:color="auto"/>
            <w:bottom w:val="none" w:sz="0" w:space="0" w:color="auto"/>
            <w:right w:val="none" w:sz="0" w:space="0" w:color="auto"/>
          </w:divBdr>
        </w:div>
        <w:div w:id="457837427">
          <w:marLeft w:val="547"/>
          <w:marRight w:val="0"/>
          <w:marTop w:val="0"/>
          <w:marBottom w:val="0"/>
          <w:divBdr>
            <w:top w:val="none" w:sz="0" w:space="0" w:color="auto"/>
            <w:left w:val="none" w:sz="0" w:space="0" w:color="auto"/>
            <w:bottom w:val="none" w:sz="0" w:space="0" w:color="auto"/>
            <w:right w:val="none" w:sz="0" w:space="0" w:color="auto"/>
          </w:divBdr>
        </w:div>
        <w:div w:id="1041444716">
          <w:marLeft w:val="180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5124219">
      <w:bodyDiv w:val="1"/>
      <w:marLeft w:val="0"/>
      <w:marRight w:val="0"/>
      <w:marTop w:val="0"/>
      <w:marBottom w:val="0"/>
      <w:divBdr>
        <w:top w:val="none" w:sz="0" w:space="0" w:color="auto"/>
        <w:left w:val="none" w:sz="0" w:space="0" w:color="auto"/>
        <w:bottom w:val="none" w:sz="0" w:space="0" w:color="auto"/>
        <w:right w:val="none" w:sz="0" w:space="0" w:color="auto"/>
      </w:divBdr>
    </w:div>
    <w:div w:id="148354437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4630387">
      <w:bodyDiv w:val="1"/>
      <w:marLeft w:val="0"/>
      <w:marRight w:val="0"/>
      <w:marTop w:val="0"/>
      <w:marBottom w:val="0"/>
      <w:divBdr>
        <w:top w:val="none" w:sz="0" w:space="0" w:color="auto"/>
        <w:left w:val="none" w:sz="0" w:space="0" w:color="auto"/>
        <w:bottom w:val="none" w:sz="0" w:space="0" w:color="auto"/>
        <w:right w:val="none" w:sz="0" w:space="0" w:color="auto"/>
      </w:divBdr>
      <w:divsChild>
        <w:div w:id="1586113712">
          <w:marLeft w:val="0"/>
          <w:marRight w:val="0"/>
          <w:marTop w:val="0"/>
          <w:marBottom w:val="0"/>
          <w:divBdr>
            <w:top w:val="none" w:sz="0" w:space="0" w:color="auto"/>
            <w:left w:val="none" w:sz="0" w:space="0" w:color="auto"/>
            <w:bottom w:val="none" w:sz="0" w:space="0" w:color="auto"/>
            <w:right w:val="none" w:sz="0" w:space="0" w:color="auto"/>
          </w:divBdr>
          <w:divsChild>
            <w:div w:id="1917402375">
              <w:marLeft w:val="0"/>
              <w:marRight w:val="0"/>
              <w:marTop w:val="0"/>
              <w:marBottom w:val="0"/>
              <w:divBdr>
                <w:top w:val="none" w:sz="0" w:space="0" w:color="auto"/>
                <w:left w:val="none" w:sz="0" w:space="0" w:color="auto"/>
                <w:bottom w:val="none" w:sz="0" w:space="0" w:color="auto"/>
                <w:right w:val="none" w:sz="0" w:space="0" w:color="auto"/>
              </w:divBdr>
              <w:divsChild>
                <w:div w:id="1742673117">
                  <w:marLeft w:val="0"/>
                  <w:marRight w:val="0"/>
                  <w:marTop w:val="0"/>
                  <w:marBottom w:val="0"/>
                  <w:divBdr>
                    <w:top w:val="none" w:sz="0" w:space="0" w:color="auto"/>
                    <w:left w:val="none" w:sz="0" w:space="0" w:color="auto"/>
                    <w:bottom w:val="none" w:sz="0" w:space="0" w:color="auto"/>
                    <w:right w:val="none" w:sz="0" w:space="0" w:color="auto"/>
                  </w:divBdr>
                  <w:divsChild>
                    <w:div w:id="804734433">
                      <w:marLeft w:val="0"/>
                      <w:marRight w:val="0"/>
                      <w:marTop w:val="0"/>
                      <w:marBottom w:val="0"/>
                      <w:divBdr>
                        <w:top w:val="none" w:sz="0" w:space="0" w:color="auto"/>
                        <w:left w:val="none" w:sz="0" w:space="0" w:color="auto"/>
                        <w:bottom w:val="none" w:sz="0" w:space="0" w:color="auto"/>
                        <w:right w:val="none" w:sz="0" w:space="0" w:color="auto"/>
                      </w:divBdr>
                      <w:divsChild>
                        <w:div w:id="963389047">
                          <w:marLeft w:val="0"/>
                          <w:marRight w:val="0"/>
                          <w:marTop w:val="0"/>
                          <w:marBottom w:val="0"/>
                          <w:divBdr>
                            <w:top w:val="none" w:sz="0" w:space="0" w:color="auto"/>
                            <w:left w:val="none" w:sz="0" w:space="0" w:color="auto"/>
                            <w:bottom w:val="none" w:sz="0" w:space="0" w:color="auto"/>
                            <w:right w:val="none" w:sz="0" w:space="0" w:color="auto"/>
                          </w:divBdr>
                          <w:divsChild>
                            <w:div w:id="320431845">
                              <w:marLeft w:val="0"/>
                              <w:marRight w:val="0"/>
                              <w:marTop w:val="0"/>
                              <w:marBottom w:val="0"/>
                              <w:divBdr>
                                <w:top w:val="none" w:sz="0" w:space="0" w:color="auto"/>
                                <w:left w:val="none" w:sz="0" w:space="0" w:color="auto"/>
                                <w:bottom w:val="none" w:sz="0" w:space="0" w:color="auto"/>
                                <w:right w:val="none" w:sz="0" w:space="0" w:color="auto"/>
                              </w:divBdr>
                              <w:divsChild>
                                <w:div w:id="249117776">
                                  <w:marLeft w:val="0"/>
                                  <w:marRight w:val="0"/>
                                  <w:marTop w:val="0"/>
                                  <w:marBottom w:val="0"/>
                                  <w:divBdr>
                                    <w:top w:val="none" w:sz="0" w:space="0" w:color="auto"/>
                                    <w:left w:val="none" w:sz="0" w:space="0" w:color="auto"/>
                                    <w:bottom w:val="none" w:sz="0" w:space="0" w:color="auto"/>
                                    <w:right w:val="none" w:sz="0" w:space="0" w:color="auto"/>
                                  </w:divBdr>
                                  <w:divsChild>
                                    <w:div w:id="349987016">
                                      <w:marLeft w:val="0"/>
                                      <w:marRight w:val="0"/>
                                      <w:marTop w:val="0"/>
                                      <w:marBottom w:val="0"/>
                                      <w:divBdr>
                                        <w:top w:val="none" w:sz="0" w:space="0" w:color="auto"/>
                                        <w:left w:val="none" w:sz="0" w:space="0" w:color="auto"/>
                                        <w:bottom w:val="none" w:sz="0" w:space="0" w:color="auto"/>
                                        <w:right w:val="none" w:sz="0" w:space="0" w:color="auto"/>
                                      </w:divBdr>
                                    </w:div>
                                  </w:divsChild>
                                </w:div>
                                <w:div w:id="414210358">
                                  <w:marLeft w:val="0"/>
                                  <w:marRight w:val="0"/>
                                  <w:marTop w:val="0"/>
                                  <w:marBottom w:val="0"/>
                                  <w:divBdr>
                                    <w:top w:val="none" w:sz="0" w:space="0" w:color="auto"/>
                                    <w:left w:val="none" w:sz="0" w:space="0" w:color="auto"/>
                                    <w:bottom w:val="none" w:sz="0" w:space="0" w:color="auto"/>
                                    <w:right w:val="none" w:sz="0" w:space="0" w:color="auto"/>
                                  </w:divBdr>
                                </w:div>
                                <w:div w:id="574898900">
                                  <w:marLeft w:val="0"/>
                                  <w:marRight w:val="0"/>
                                  <w:marTop w:val="0"/>
                                  <w:marBottom w:val="0"/>
                                  <w:divBdr>
                                    <w:top w:val="none" w:sz="0" w:space="0" w:color="auto"/>
                                    <w:left w:val="none" w:sz="0" w:space="0" w:color="auto"/>
                                    <w:bottom w:val="none" w:sz="0" w:space="0" w:color="auto"/>
                                    <w:right w:val="none" w:sz="0" w:space="0" w:color="auto"/>
                                  </w:divBdr>
                                </w:div>
                                <w:div w:id="631600635">
                                  <w:marLeft w:val="0"/>
                                  <w:marRight w:val="0"/>
                                  <w:marTop w:val="0"/>
                                  <w:marBottom w:val="0"/>
                                  <w:divBdr>
                                    <w:top w:val="none" w:sz="0" w:space="0" w:color="auto"/>
                                    <w:left w:val="none" w:sz="0" w:space="0" w:color="auto"/>
                                    <w:bottom w:val="none" w:sz="0" w:space="0" w:color="auto"/>
                                    <w:right w:val="none" w:sz="0" w:space="0" w:color="auto"/>
                                  </w:divBdr>
                                </w:div>
                                <w:div w:id="947465906">
                                  <w:marLeft w:val="0"/>
                                  <w:marRight w:val="0"/>
                                  <w:marTop w:val="0"/>
                                  <w:marBottom w:val="0"/>
                                  <w:divBdr>
                                    <w:top w:val="none" w:sz="0" w:space="0" w:color="auto"/>
                                    <w:left w:val="none" w:sz="0" w:space="0" w:color="auto"/>
                                    <w:bottom w:val="none" w:sz="0" w:space="0" w:color="auto"/>
                                    <w:right w:val="none" w:sz="0" w:space="0" w:color="auto"/>
                                  </w:divBdr>
                                </w:div>
                                <w:div w:id="1346978449">
                                  <w:marLeft w:val="0"/>
                                  <w:marRight w:val="0"/>
                                  <w:marTop w:val="0"/>
                                  <w:marBottom w:val="0"/>
                                  <w:divBdr>
                                    <w:top w:val="none" w:sz="0" w:space="0" w:color="auto"/>
                                    <w:left w:val="none" w:sz="0" w:space="0" w:color="auto"/>
                                    <w:bottom w:val="none" w:sz="0" w:space="0" w:color="auto"/>
                                    <w:right w:val="none" w:sz="0" w:space="0" w:color="auto"/>
                                  </w:divBdr>
                                </w:div>
                                <w:div w:id="1424837167">
                                  <w:marLeft w:val="0"/>
                                  <w:marRight w:val="0"/>
                                  <w:marTop w:val="0"/>
                                  <w:marBottom w:val="0"/>
                                  <w:divBdr>
                                    <w:top w:val="none" w:sz="0" w:space="0" w:color="auto"/>
                                    <w:left w:val="none" w:sz="0" w:space="0" w:color="auto"/>
                                    <w:bottom w:val="none" w:sz="0" w:space="0" w:color="auto"/>
                                    <w:right w:val="none" w:sz="0" w:space="0" w:color="auto"/>
                                  </w:divBdr>
                                </w:div>
                                <w:div w:id="1519156470">
                                  <w:marLeft w:val="0"/>
                                  <w:marRight w:val="0"/>
                                  <w:marTop w:val="0"/>
                                  <w:marBottom w:val="0"/>
                                  <w:divBdr>
                                    <w:top w:val="none" w:sz="0" w:space="0" w:color="auto"/>
                                    <w:left w:val="none" w:sz="0" w:space="0" w:color="auto"/>
                                    <w:bottom w:val="none" w:sz="0" w:space="0" w:color="auto"/>
                                    <w:right w:val="none" w:sz="0" w:space="0" w:color="auto"/>
                                  </w:divBdr>
                                </w:div>
                                <w:div w:id="1794714901">
                                  <w:marLeft w:val="0"/>
                                  <w:marRight w:val="0"/>
                                  <w:marTop w:val="0"/>
                                  <w:marBottom w:val="0"/>
                                  <w:divBdr>
                                    <w:top w:val="none" w:sz="0" w:space="0" w:color="auto"/>
                                    <w:left w:val="none" w:sz="0" w:space="0" w:color="auto"/>
                                    <w:bottom w:val="none" w:sz="0" w:space="0" w:color="auto"/>
                                    <w:right w:val="none" w:sz="0" w:space="0" w:color="auto"/>
                                  </w:divBdr>
                                </w:div>
                                <w:div w:id="2126121562">
                                  <w:marLeft w:val="0"/>
                                  <w:marRight w:val="0"/>
                                  <w:marTop w:val="0"/>
                                  <w:marBottom w:val="0"/>
                                  <w:divBdr>
                                    <w:top w:val="none" w:sz="0" w:space="0" w:color="auto"/>
                                    <w:left w:val="none" w:sz="0" w:space="0" w:color="auto"/>
                                    <w:bottom w:val="none" w:sz="0" w:space="0" w:color="auto"/>
                                    <w:right w:val="none" w:sz="0" w:space="0" w:color="auto"/>
                                  </w:divBdr>
                                </w:div>
                              </w:divsChild>
                            </w:div>
                            <w:div w:id="1047488334">
                              <w:marLeft w:val="0"/>
                              <w:marRight w:val="0"/>
                              <w:marTop w:val="0"/>
                              <w:marBottom w:val="0"/>
                              <w:divBdr>
                                <w:top w:val="none" w:sz="0" w:space="0" w:color="auto"/>
                                <w:left w:val="none" w:sz="0" w:space="0" w:color="auto"/>
                                <w:bottom w:val="none" w:sz="0" w:space="0" w:color="auto"/>
                                <w:right w:val="none" w:sz="0" w:space="0" w:color="auto"/>
                              </w:divBdr>
                              <w:divsChild>
                                <w:div w:id="2067953093">
                                  <w:marLeft w:val="0"/>
                                  <w:marRight w:val="0"/>
                                  <w:marTop w:val="0"/>
                                  <w:marBottom w:val="0"/>
                                  <w:divBdr>
                                    <w:top w:val="none" w:sz="0" w:space="0" w:color="auto"/>
                                    <w:left w:val="none" w:sz="0" w:space="0" w:color="auto"/>
                                    <w:bottom w:val="none" w:sz="0" w:space="0" w:color="auto"/>
                                    <w:right w:val="none" w:sz="0" w:space="0" w:color="auto"/>
                                  </w:divBdr>
                                </w:div>
                              </w:divsChild>
                            </w:div>
                            <w:div w:id="1717775312">
                              <w:marLeft w:val="0"/>
                              <w:marRight w:val="0"/>
                              <w:marTop w:val="0"/>
                              <w:marBottom w:val="0"/>
                              <w:divBdr>
                                <w:top w:val="none" w:sz="0" w:space="0" w:color="auto"/>
                                <w:left w:val="none" w:sz="0" w:space="0" w:color="auto"/>
                                <w:bottom w:val="none" w:sz="0" w:space="0" w:color="auto"/>
                                <w:right w:val="none" w:sz="0" w:space="0" w:color="auto"/>
                              </w:divBdr>
                              <w:divsChild>
                                <w:div w:id="194422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594113">
      <w:bodyDiv w:val="1"/>
      <w:marLeft w:val="0"/>
      <w:marRight w:val="0"/>
      <w:marTop w:val="0"/>
      <w:marBottom w:val="0"/>
      <w:divBdr>
        <w:top w:val="none" w:sz="0" w:space="0" w:color="auto"/>
        <w:left w:val="none" w:sz="0" w:space="0" w:color="auto"/>
        <w:bottom w:val="none" w:sz="0" w:space="0" w:color="auto"/>
        <w:right w:val="none" w:sz="0" w:space="0" w:color="auto"/>
      </w:divBdr>
    </w:div>
    <w:div w:id="1551305158">
      <w:bodyDiv w:val="1"/>
      <w:marLeft w:val="0"/>
      <w:marRight w:val="0"/>
      <w:marTop w:val="0"/>
      <w:marBottom w:val="0"/>
      <w:divBdr>
        <w:top w:val="none" w:sz="0" w:space="0" w:color="auto"/>
        <w:left w:val="none" w:sz="0" w:space="0" w:color="auto"/>
        <w:bottom w:val="none" w:sz="0" w:space="0" w:color="auto"/>
        <w:right w:val="none" w:sz="0" w:space="0" w:color="auto"/>
      </w:divBdr>
      <w:divsChild>
        <w:div w:id="647175289">
          <w:marLeft w:val="0"/>
          <w:marRight w:val="0"/>
          <w:marTop w:val="0"/>
          <w:marBottom w:val="0"/>
          <w:divBdr>
            <w:top w:val="none" w:sz="0" w:space="0" w:color="auto"/>
            <w:left w:val="none" w:sz="0" w:space="0" w:color="auto"/>
            <w:bottom w:val="none" w:sz="0" w:space="0" w:color="auto"/>
            <w:right w:val="none" w:sz="0" w:space="0" w:color="auto"/>
          </w:divBdr>
        </w:div>
        <w:div w:id="1043482483">
          <w:marLeft w:val="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8073">
      <w:bodyDiv w:val="1"/>
      <w:marLeft w:val="0"/>
      <w:marRight w:val="0"/>
      <w:marTop w:val="0"/>
      <w:marBottom w:val="0"/>
      <w:divBdr>
        <w:top w:val="none" w:sz="0" w:space="0" w:color="auto"/>
        <w:left w:val="none" w:sz="0" w:space="0" w:color="auto"/>
        <w:bottom w:val="none" w:sz="0" w:space="0" w:color="auto"/>
        <w:right w:val="none" w:sz="0" w:space="0" w:color="auto"/>
      </w:divBdr>
      <w:divsChild>
        <w:div w:id="1593390803">
          <w:marLeft w:val="116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9918044">
      <w:bodyDiv w:val="1"/>
      <w:marLeft w:val="0"/>
      <w:marRight w:val="0"/>
      <w:marTop w:val="0"/>
      <w:marBottom w:val="0"/>
      <w:divBdr>
        <w:top w:val="none" w:sz="0" w:space="0" w:color="auto"/>
        <w:left w:val="none" w:sz="0" w:space="0" w:color="auto"/>
        <w:bottom w:val="none" w:sz="0" w:space="0" w:color="auto"/>
        <w:right w:val="none" w:sz="0" w:space="0" w:color="auto"/>
      </w:divBdr>
    </w:div>
    <w:div w:id="1615093962">
      <w:bodyDiv w:val="1"/>
      <w:marLeft w:val="0"/>
      <w:marRight w:val="0"/>
      <w:marTop w:val="0"/>
      <w:marBottom w:val="0"/>
      <w:divBdr>
        <w:top w:val="none" w:sz="0" w:space="0" w:color="auto"/>
        <w:left w:val="none" w:sz="0" w:space="0" w:color="auto"/>
        <w:bottom w:val="none" w:sz="0" w:space="0" w:color="auto"/>
        <w:right w:val="none" w:sz="0" w:space="0" w:color="auto"/>
      </w:divBdr>
      <w:divsChild>
        <w:div w:id="51006667">
          <w:marLeft w:val="1800"/>
          <w:marRight w:val="0"/>
          <w:marTop w:val="0"/>
          <w:marBottom w:val="0"/>
          <w:divBdr>
            <w:top w:val="none" w:sz="0" w:space="0" w:color="auto"/>
            <w:left w:val="none" w:sz="0" w:space="0" w:color="auto"/>
            <w:bottom w:val="none" w:sz="0" w:space="0" w:color="auto"/>
            <w:right w:val="none" w:sz="0" w:space="0" w:color="auto"/>
          </w:divBdr>
        </w:div>
        <w:div w:id="103502119">
          <w:marLeft w:val="1800"/>
          <w:marRight w:val="0"/>
          <w:marTop w:val="0"/>
          <w:marBottom w:val="0"/>
          <w:divBdr>
            <w:top w:val="none" w:sz="0" w:space="0" w:color="auto"/>
            <w:left w:val="none" w:sz="0" w:space="0" w:color="auto"/>
            <w:bottom w:val="none" w:sz="0" w:space="0" w:color="auto"/>
            <w:right w:val="none" w:sz="0" w:space="0" w:color="auto"/>
          </w:divBdr>
        </w:div>
        <w:div w:id="569580265">
          <w:marLeft w:val="547"/>
          <w:marRight w:val="0"/>
          <w:marTop w:val="0"/>
          <w:marBottom w:val="0"/>
          <w:divBdr>
            <w:top w:val="none" w:sz="0" w:space="0" w:color="auto"/>
            <w:left w:val="none" w:sz="0" w:space="0" w:color="auto"/>
            <w:bottom w:val="none" w:sz="0" w:space="0" w:color="auto"/>
            <w:right w:val="none" w:sz="0" w:space="0" w:color="auto"/>
          </w:divBdr>
        </w:div>
        <w:div w:id="1362173531">
          <w:marLeft w:val="547"/>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938820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2589865">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807216">
      <w:bodyDiv w:val="1"/>
      <w:marLeft w:val="0"/>
      <w:marRight w:val="0"/>
      <w:marTop w:val="0"/>
      <w:marBottom w:val="0"/>
      <w:divBdr>
        <w:top w:val="none" w:sz="0" w:space="0" w:color="auto"/>
        <w:left w:val="none" w:sz="0" w:space="0" w:color="auto"/>
        <w:bottom w:val="none" w:sz="0" w:space="0" w:color="auto"/>
        <w:right w:val="none" w:sz="0" w:space="0" w:color="auto"/>
      </w:divBdr>
      <w:divsChild>
        <w:div w:id="1006706695">
          <w:marLeft w:val="547"/>
          <w:marRight w:val="0"/>
          <w:marTop w:val="0"/>
          <w:marBottom w:val="120"/>
          <w:divBdr>
            <w:top w:val="none" w:sz="0" w:space="0" w:color="auto"/>
            <w:left w:val="none" w:sz="0" w:space="0" w:color="auto"/>
            <w:bottom w:val="none" w:sz="0" w:space="0" w:color="auto"/>
            <w:right w:val="none" w:sz="0" w:space="0" w:color="auto"/>
          </w:divBdr>
        </w:div>
        <w:div w:id="1127627309">
          <w:marLeft w:val="1166"/>
          <w:marRight w:val="0"/>
          <w:marTop w:val="0"/>
          <w:marBottom w:val="120"/>
          <w:divBdr>
            <w:top w:val="none" w:sz="0" w:space="0" w:color="auto"/>
            <w:left w:val="none" w:sz="0" w:space="0" w:color="auto"/>
            <w:bottom w:val="none" w:sz="0" w:space="0" w:color="auto"/>
            <w:right w:val="none" w:sz="0" w:space="0" w:color="auto"/>
          </w:divBdr>
        </w:div>
        <w:div w:id="1280382375">
          <w:marLeft w:val="1166"/>
          <w:marRight w:val="0"/>
          <w:marTop w:val="0"/>
          <w:marBottom w:val="120"/>
          <w:divBdr>
            <w:top w:val="none" w:sz="0" w:space="0" w:color="auto"/>
            <w:left w:val="none" w:sz="0" w:space="0" w:color="auto"/>
            <w:bottom w:val="none" w:sz="0" w:space="0" w:color="auto"/>
            <w:right w:val="none" w:sz="0" w:space="0" w:color="auto"/>
          </w:divBdr>
        </w:div>
        <w:div w:id="1490291026">
          <w:marLeft w:val="1166"/>
          <w:marRight w:val="0"/>
          <w:marTop w:val="0"/>
          <w:marBottom w:val="120"/>
          <w:divBdr>
            <w:top w:val="none" w:sz="0" w:space="0" w:color="auto"/>
            <w:left w:val="none" w:sz="0" w:space="0" w:color="auto"/>
            <w:bottom w:val="none" w:sz="0" w:space="0" w:color="auto"/>
            <w:right w:val="none" w:sz="0" w:space="0" w:color="auto"/>
          </w:divBdr>
        </w:div>
      </w:divsChild>
    </w:div>
    <w:div w:id="1736201554">
      <w:bodyDiv w:val="1"/>
      <w:marLeft w:val="0"/>
      <w:marRight w:val="0"/>
      <w:marTop w:val="0"/>
      <w:marBottom w:val="0"/>
      <w:divBdr>
        <w:top w:val="none" w:sz="0" w:space="0" w:color="auto"/>
        <w:left w:val="none" w:sz="0" w:space="0" w:color="auto"/>
        <w:bottom w:val="none" w:sz="0" w:space="0" w:color="auto"/>
        <w:right w:val="none" w:sz="0" w:space="0" w:color="auto"/>
      </w:divBdr>
      <w:divsChild>
        <w:div w:id="760835853">
          <w:marLeft w:val="547"/>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272090">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088392">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85988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80636">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6490637">
      <w:bodyDiv w:val="1"/>
      <w:marLeft w:val="0"/>
      <w:marRight w:val="0"/>
      <w:marTop w:val="0"/>
      <w:marBottom w:val="0"/>
      <w:divBdr>
        <w:top w:val="none" w:sz="0" w:space="0" w:color="auto"/>
        <w:left w:val="none" w:sz="0" w:space="0" w:color="auto"/>
        <w:bottom w:val="none" w:sz="0" w:space="0" w:color="auto"/>
        <w:right w:val="none" w:sz="0" w:space="0" w:color="auto"/>
      </w:divBdr>
      <w:divsChild>
        <w:div w:id="1367944632">
          <w:marLeft w:val="0"/>
          <w:marRight w:val="0"/>
          <w:marTop w:val="0"/>
          <w:marBottom w:val="0"/>
          <w:divBdr>
            <w:top w:val="none" w:sz="0" w:space="0" w:color="auto"/>
            <w:left w:val="none" w:sz="0" w:space="0" w:color="auto"/>
            <w:bottom w:val="none" w:sz="0" w:space="0" w:color="auto"/>
            <w:right w:val="none" w:sz="0" w:space="0" w:color="auto"/>
          </w:divBdr>
          <w:divsChild>
            <w:div w:id="791048629">
              <w:marLeft w:val="0"/>
              <w:marRight w:val="0"/>
              <w:marTop w:val="0"/>
              <w:marBottom w:val="0"/>
              <w:divBdr>
                <w:top w:val="none" w:sz="0" w:space="0" w:color="auto"/>
                <w:left w:val="none" w:sz="0" w:space="0" w:color="auto"/>
                <w:bottom w:val="none" w:sz="0" w:space="0" w:color="auto"/>
                <w:right w:val="none" w:sz="0" w:space="0" w:color="auto"/>
              </w:divBdr>
            </w:div>
            <w:div w:id="872810830">
              <w:marLeft w:val="0"/>
              <w:marRight w:val="0"/>
              <w:marTop w:val="0"/>
              <w:marBottom w:val="0"/>
              <w:divBdr>
                <w:top w:val="none" w:sz="0" w:space="0" w:color="auto"/>
                <w:left w:val="none" w:sz="0" w:space="0" w:color="auto"/>
                <w:bottom w:val="none" w:sz="0" w:space="0" w:color="auto"/>
                <w:right w:val="none" w:sz="0" w:space="0" w:color="auto"/>
              </w:divBdr>
            </w:div>
            <w:div w:id="1167743415">
              <w:marLeft w:val="0"/>
              <w:marRight w:val="0"/>
              <w:marTop w:val="0"/>
              <w:marBottom w:val="0"/>
              <w:divBdr>
                <w:top w:val="none" w:sz="0" w:space="0" w:color="auto"/>
                <w:left w:val="none" w:sz="0" w:space="0" w:color="auto"/>
                <w:bottom w:val="none" w:sz="0" w:space="0" w:color="auto"/>
                <w:right w:val="none" w:sz="0" w:space="0" w:color="auto"/>
              </w:divBdr>
            </w:div>
          </w:divsChild>
        </w:div>
        <w:div w:id="1601328312">
          <w:marLeft w:val="0"/>
          <w:marRight w:val="0"/>
          <w:marTop w:val="0"/>
          <w:marBottom w:val="0"/>
          <w:divBdr>
            <w:top w:val="none" w:sz="0" w:space="0" w:color="auto"/>
            <w:left w:val="none" w:sz="0" w:space="0" w:color="auto"/>
            <w:bottom w:val="none" w:sz="0" w:space="0" w:color="auto"/>
            <w:right w:val="none" w:sz="0" w:space="0" w:color="auto"/>
          </w:divBdr>
          <w:divsChild>
            <w:div w:id="137654839">
              <w:marLeft w:val="0"/>
              <w:marRight w:val="0"/>
              <w:marTop w:val="0"/>
              <w:marBottom w:val="0"/>
              <w:divBdr>
                <w:top w:val="none" w:sz="0" w:space="0" w:color="auto"/>
                <w:left w:val="none" w:sz="0" w:space="0" w:color="auto"/>
                <w:bottom w:val="none" w:sz="0" w:space="0" w:color="auto"/>
                <w:right w:val="none" w:sz="0" w:space="0" w:color="auto"/>
              </w:divBdr>
            </w:div>
            <w:div w:id="1924683079">
              <w:marLeft w:val="0"/>
              <w:marRight w:val="0"/>
              <w:marTop w:val="0"/>
              <w:marBottom w:val="0"/>
              <w:divBdr>
                <w:top w:val="none" w:sz="0" w:space="0" w:color="auto"/>
                <w:left w:val="none" w:sz="0" w:space="0" w:color="auto"/>
                <w:bottom w:val="none" w:sz="0" w:space="0" w:color="auto"/>
                <w:right w:val="none" w:sz="0" w:space="0" w:color="auto"/>
              </w:divBdr>
            </w:div>
            <w:div w:id="201880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1989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5565483">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hyperlink" Target="https://reference.wolfram.com/language/ref/KolmogorovSmirnovTest.html" TargetMode="External"/><Relationship Id="rId39" Type="http://schemas.openxmlformats.org/officeDocument/2006/relationships/image" Target="../../../../../../../Users/cmcc/AppData/Roaming/Foxmail7/Temp-9192-20220519203036/Attach/image005(05-20-17-49-42).png" TargetMode="Externa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s://reference.wolfram.com/language/ref/KolmogorovSmirnovTest.html" TargetMode="External"/><Relationship Id="rId42" Type="http://schemas.microsoft.com/office/2019/05/relationships/documenttasks" Target="documenttasks/documenttasks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reference.wolfram.com/language/ref/KolmogorovSmirnovTest.html" TargetMode="External"/><Relationship Id="rId33" Type="http://schemas.openxmlformats.org/officeDocument/2006/relationships/image" Target="media/image16.png"/><Relationship Id="rId38"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reference.wolfram.com/language/ref/KolmogorovSmirnovTest.html" TargetMode="External"/><Relationship Id="rId32" Type="http://schemas.openxmlformats.org/officeDocument/2006/relationships/image" Target="media/image15.png"/><Relationship Id="rId37" Type="http://schemas.openxmlformats.org/officeDocument/2006/relationships/image" Target="../../../../../../../Users/cmcc/AppData/Roaming/Foxmail7/Temp-9192-20220519203036/Attach/image003(05-20-17-49-42).png"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s://reference.wolfram.com/language/ref/KolmogorovSmirnovTest.html" TargetMode="External"/><Relationship Id="rId36" Type="http://schemas.openxmlformats.org/officeDocument/2006/relationships/image" Target="../../../../../../../Users/cmcc/AppData/Roaming/Foxmail7/Temp-9192-20220519203036/Attach/image003(05-20-17-49-42).png" TargetMode="Externa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reference.wolfram.com/language/ref/KolmogorovSmirnovTest.html" TargetMode="External"/><Relationship Id="rId30" Type="http://schemas.openxmlformats.org/officeDocument/2006/relationships/image" Target="media/image13.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0324F50B-407E-40F1-B7D1-7B05083E8943}">
    <t:Anchor>
      <t:Comment id="1202160949"/>
    </t:Anchor>
    <t:History>
      <t:Event id="{772B6B52-182D-4AC2-8329-F0A4726031B9}" time="2022-11-04T10:02:07.11Z">
        <t:Attribution userId="S::dick.carrillo_melgarejo@nokia.com::116385c6-d93a-4e2f-9e15-c8c948c4b93b" userProvider="AD" userName="Carrillo Melgarejo, Dick (Nokia - FI/Espoo)"/>
        <t:Anchor>
          <t:Comment id="1202160949"/>
        </t:Anchor>
        <t:Create/>
      </t:Event>
      <t:Event id="{EC07A16E-B936-4BE1-B3A9-CAE1E774AF83}" time="2022-11-04T10:02:07.11Z">
        <t:Attribution userId="S::dick.carrillo_melgarejo@nokia.com::116385c6-d93a-4e2f-9e15-c8c948c4b93b" userProvider="AD" userName="Carrillo Melgarejo, Dick (Nokia - FI/Espoo)"/>
        <t:Anchor>
          <t:Comment id="1202160949"/>
        </t:Anchor>
        <t:Assign userId="S::athul.prasad@nokia-bell-labs.com::abe38255-6644-48bc-948f-24d2016dc83e" userProvider="AD" userName="Prasad, Athul (Nokia - US/Naperville)"/>
      </t:Event>
      <t:Event id="{0EE68CB9-91A5-4069-BEF5-A6F82909CCE9}" time="2022-11-04T10:02:07.11Z">
        <t:Attribution userId="S::dick.carrillo_melgarejo@nokia.com::116385c6-d93a-4e2f-9e15-c8c948c4b93b" userProvider="AD" userName="Carrillo Melgarejo, Dick (Nokia - FI/Espoo)"/>
        <t:Anchor>
          <t:Comment id="1202160949"/>
        </t:Anchor>
        <t:SetTitle title="@Prasad, Athul (Nokia - US/Naperville) , I have added this new figure that evaluates the impact of the percentage of the dataset used in fine-tuning. Feel free to maintain or not this result in the paper."/>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5AIRPNAIUNRU-1830940522-19907</_dlc_DocId>
    <_dlc_DocIdUrl xmlns="71c5aaf6-e6ce-465b-b873-5148d2a4c105">
      <Url>https://nokia.sharepoint.com/sites/c5g/5gradio/_layouts/15/DocIdRedir.aspx?ID=5AIRPNAIUNRU-1830940522-19907</Url>
      <Description>5AIRPNAIUNRU-1830940522-19907</Description>
    </_dlc_DocIdUrl>
    <HideFromDelve xmlns="71c5aaf6-e6ce-465b-b873-5148d2a4c105">false</HideFromDelve>
    <SharedWithUsers xmlns="95d2e41d-1f11-4347-bb1c-11d6a32975dd">
      <UserInfo>
        <DisplayName>Md Mollah (Nokia)</DisplayName>
        <AccountId>33228</AccountId>
        <AccountType/>
      </UserInfo>
    </SharedWithUsers>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63EAABB8-2AC8-4D23-9584-43B51C72D1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 ds:uri="95d2e41d-1f11-4347-bb1c-11d6a32975dd"/>
  </ds:schemaRefs>
</ds:datastoreItem>
</file>

<file path=customXml/itemProps4.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5.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2</TotalTime>
  <Pages>31</Pages>
  <Words>14750</Words>
  <Characters>84080</Characters>
  <Application>Microsoft Office Word</Application>
  <DocSecurity>0</DocSecurity>
  <Lines>700</Lines>
  <Paragraphs>197</Paragraphs>
  <ScaleCrop>false</ScaleCrop>
  <Company>Nokia &amp; NSN</Company>
  <LinksUpToDate>false</LinksUpToDate>
  <CharactersWithSpaces>98633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1336</cp:revision>
  <cp:lastPrinted>2016-06-24T23:35:00Z</cp:lastPrinted>
  <dcterms:created xsi:type="dcterms:W3CDTF">2023-03-07T11:55:00Z</dcterms:created>
  <dcterms:modified xsi:type="dcterms:W3CDTF">2023-04-07T13:52:00Z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16512cf8-0e2d-43ad-bf63-fc8e573a3c8c</vt:lpwstr>
  </property>
  <property fmtid="{D5CDD505-2E9C-101B-9397-08002B2CF9AE}" pid="8" name="GrammarlyDocumentId">
    <vt:lpwstr>a66cd6788882f78f902315e223d5251e04ea0011f4346cd35f4703890100dbef</vt:lpwstr>
  </property>
</Properties>
</file>